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47ff" w14:paraId="e4f47f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B438E7" w:rsidRPr="00A97FC6">
        <w:rPr>
          <w:lang w:val="hr-HR"/>
        </w:rPr>
        <w:t>PAESTUM d.o.o., Hvar (Grad Hvar), Hvar bb, OIB: 53700817111,  MBS: 060215417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B438E7">
        <w:rPr>
          <w:lang w:val="hr-HR"/>
        </w:rPr>
        <w:t>07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B438E7" w:rsidRPr="00A97FC6">
        <w:rPr>
          <w:lang w:val="hr-HR"/>
        </w:rPr>
        <w:t>PAESTUM d.o.o., Hvar (Grad Hvar), Hvar bb, OIB: 53700817111,  MBS: 060215417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B438E7">
        <w:rPr>
          <w:lang w:val="hr-HR"/>
        </w:rPr>
        <w:t>07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FC4092">
        <w:rPr>
          <w:lang w:val="hr-HR"/>
        </w:rPr>
        <w:t>12,00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FC4092">
        <w:t>Mateo Erceg, Zagreb, Radnička cesta 30, OIB: 93602617826</w:t>
      </w:r>
      <w:r w:rsidR="00B8563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B438E7" w:rsidRPr="00A97FC6">
        <w:rPr>
          <w:lang w:val="hr-HR"/>
        </w:rPr>
        <w:t>PAESTUM d.o.o., Hvar (Grad Hvar), Hvar bb, OIB: 53700817111,  MBS: 060215417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E7766">
        <w:rPr>
          <w:lang w:val="hr-HR"/>
        </w:rPr>
        <w:t>07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DE7766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B438E7" w:rsidRPr="00A97FC6">
        <w:rPr>
          <w:lang w:val="hr-HR"/>
        </w:rPr>
        <w:t>PAESTUM d.o.o., Hvar (Grad Hvar), Hvar bb, OIB: 53700817111,  MBS: 060215417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B438E7" w:rsidRPr="00A97FC6">
        <w:rPr>
          <w:lang w:val="hr-HR"/>
        </w:rPr>
        <w:t xml:space="preserve">597 </w:t>
      </w:r>
      <w:r w:rsidR="00170B5C" w:rsidRPr="004B4F6C">
        <w:rPr>
          <w:lang w:val="hr-HR"/>
        </w:rPr>
        <w:t xml:space="preserve">dana, u ukupnom iznosu od </w:t>
      </w:r>
      <w:r w:rsidR="00B438E7" w:rsidRPr="00A97FC6">
        <w:rPr>
          <w:lang w:val="hr-HR"/>
        </w:rPr>
        <w:t>6.364,52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85639">
        <w:rPr>
          <w:b/>
          <w:lang w:val="hr-HR"/>
        </w:rPr>
        <w:t>26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438E7">
        <w:rPr>
          <w:lang w:val="hr-HR"/>
        </w:rPr>
        <w:t>07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FC4092" w:rsidR="003231C6" w:rsidRPr="00FC4092">
      <w:pPr>
        <w:ind w:left="6372"/>
      </w:pPr>
      <w:r>
        <w:t>Goran Radanović</w:t>
      </w:r>
    </w:p>
    <w:p w:rsidRDefault="00B85639" w:rsidP="00F31929" w:rsidR="00B85639">
      <w:pPr>
        <w:jc w:val="both"/>
        <w:rPr>
          <w:lang w:val="hr-HR"/>
        </w:rPr>
      </w:pPr>
    </w:p>
    <w:p w:rsidRDefault="002318D4" w:rsidP="00F31929" w:rsidR="002318D4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E29F4" w:rsidRPr="004E29F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438E7">
      <w:t>2545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438E7">
      <w:t>2545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29F4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092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9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29F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29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29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9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29F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29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29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St-2545/2015</izvorni_sadrzaj>
    <derivirana_varijabla naziv="DomainObject.Predmet.OznakaBroj_1">St-2545/2015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PAESTUM, društvo s ograničenom odgovornošću za turizam</izvorni_sadrzaj>
    <derivirana_varijabla naziv="DomainObject.Predmet.ProtustrankaFormated_1">  PAESTUM, društvo s ograničenom odgovornošću za turizam</derivirana_varijabla>
  </DomainObject.Predmet.ProtustrankaFormated>
  <DomainObject.Predmet.ProtustrankaFormatedOIB>
    <izvorni_sadrzaj>  PAESTUM, društvo s ograničenom odgovornošću za turizam, OIB 53700817111</izvorni_sadrzaj>
    <derivirana_varijabla naziv="DomainObject.Predmet.ProtustrankaFormatedOIB_1">  PAESTUM, društvo s ograničenom odgovornošću za turizam, OIB 53700817111</derivirana_varijabla>
  </DomainObject.Predmet.ProtustrankaFormatedOIB>
  <DomainObject.Predmet.ProtustrankaFormatedWithAdress>
    <izvorni_sadrzaj> PAESTUM, društvo s ograničenom odgovornošću za turizam, Hvar/bb, 21450 Hvar</izvorni_sadrzaj>
    <derivirana_varijabla naziv="DomainObject.Predmet.ProtustrankaFormatedWithAdress_1"> PAESTUM, društvo s ograničenom odgovornošću za turizam, Hvar/bb, 21450 Hvar</derivirana_varijabla>
  </DomainObject.Predmet.ProtustrankaFormatedWithAdress>
  <DomainObject.Predmet.ProtustrankaFormatedWithAdressOIB>
    <izvorni_sadrzaj> PAESTUM, društvo s ograničenom odgovornošću za turizam, OIB 53700817111, Hvar/bb, 21450 Hvar</izvorni_sadrzaj>
    <derivirana_varijabla naziv="DomainObject.Predmet.ProtustrankaFormatedWithAdressOIB_1"> PAESTUM, društvo s ograničenom odgovornošću za turizam, OIB 53700817111, Hvar/bb, 21450 Hvar</derivirana_varijabla>
  </DomainObject.Predmet.ProtustrankaFormatedWithAdressOIB>
  <DomainObject.Predmet.ProtustrankaWithAdress>
    <izvorni_sadrzaj>PAESTUM, društvo s ograničenom odgovornošću za turizam Hvar/bb, 21450 Hvar</izvorni_sadrzaj>
    <derivirana_varijabla naziv="DomainObject.Predmet.ProtustrankaWithAdress_1">PAESTUM, društvo s ograničenom odgovornošću za turizam Hvar/bb, 21450 Hvar</derivirana_varijabla>
  </DomainObject.Predmet.ProtustrankaWithAdress>
  <DomainObject.Predmet.ProtustrankaWithAdressOIB>
    <izvorni_sadrzaj>PAESTUM, društvo s ograničenom odgovornošću za turizam, OIB 53700817111, Hvar/bb, 21450 Hvar</izvorni_sadrzaj>
    <derivirana_varijabla naziv="DomainObject.Predmet.ProtustrankaWithAdressOIB_1">PAESTUM, društvo s ograničenom odgovornošću za turizam, OIB 53700817111, Hvar/bb, 21450 Hvar</derivirana_varijabla>
  </DomainObject.Predmet.ProtustrankaWithAdressOIB>
  <DomainObject.Predmet.ProtustrankaNazivFormated>
    <izvorni_sadrzaj>PAESTUM, društvo s ograničenom odgovornošću za turizam</izvorni_sadrzaj>
    <derivirana_varijabla naziv="DomainObject.Predmet.ProtustrankaNazivFormated_1">PAESTUM, društvo s ograničenom odgovornošću za turizam</derivirana_varijabla>
  </DomainObject.Predmet.ProtustrankaNazivFormated>
  <DomainObject.Predmet.ProtustrankaNazivFormatedOIB>
    <izvorni_sadrzaj>PAESTUM, društvo s ograničenom odgovornošću za turizam, OIB 53700817111</izvorni_sadrzaj>
    <derivirana_varijabla naziv="DomainObject.Predmet.ProtustrankaNazivFormatedOIB_1">PAESTUM, društvo s ograničenom odgovornošću za turizam, OIB 53700817111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6364.52</izvorni_sadrzaj>
    <derivirana_varijabla naziv="DomainObject.Predmet.TrenutnaVrijednost_1">6364.52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PAESTUM, društvo s ograničenom odgovornošću za turizam</item>
    </izvorni_sadrzaj>
    <derivirana_varijabla naziv="DomainObject.Predmet.ProtuStrankaListFormated_1">
      <item>PAESTUM, društvo s ograničenom odgovornošću za turizam</item>
    </derivirana_varijabla>
  </DomainObject.Predmet.ProtuStrankaListFormated>
  <DomainObject.Predmet.ProtuStrankaListFormatedOIB>
    <izvorni_sadrzaj>
      <item>PAESTUM, društvo s ograničenom odgovornošću za turizam, OIB 53700817111</item>
    </izvorni_sadrzaj>
    <derivirana_varijabla naziv="DomainObject.Predmet.ProtuStrankaListFormatedOIB_1">
      <item>PAESTUM, društvo s ograničenom odgovornošću za turizam, OIB 53700817111</item>
    </derivirana_varijabla>
  </DomainObject.Predmet.ProtuStrankaListFormatedOIB>
  <DomainObject.Predmet.ProtuStrankaListFormatedWithAdress>
    <izvorni_sadrzaj>
      <item>PAESTUM, društvo s ograničenom odgovornošću za turizam, Hvar/bb, 21450 Hvar</item>
    </izvorni_sadrzaj>
    <derivirana_varijabla naziv="DomainObject.Predmet.ProtuStrankaListFormatedWithAdress_1">
      <item>PAESTUM, društvo s ograničenom odgovornošću za turizam, Hvar/bb, 21450 Hvar</item>
    </derivirana_varijabla>
  </DomainObject.Predmet.ProtuStrankaListFormatedWithAdress>
  <DomainObject.Predmet.ProtuStrankaListFormatedWithAdressOIB>
    <izvorni_sadrzaj>
      <item>PAESTUM, društvo s ograničenom odgovornošću za turizam, OIB 53700817111, Hvar/bb, 21450 Hvar</item>
    </izvorni_sadrzaj>
    <derivirana_varijabla naziv="DomainObject.Predmet.ProtuStrankaListFormatedWithAdressOIB_1">
      <item>PAESTUM, društvo s ograničenom odgovornošću za turizam, OIB 53700817111, Hvar/bb, 21450 Hvar</item>
    </derivirana_varijabla>
  </DomainObject.Predmet.ProtuStrankaListFormatedWithAdressOIB>
  <DomainObject.Predmet.ProtuStrankaListNazivFormated>
    <izvorni_sadrzaj>
      <item>PAESTUM, društvo s ograničenom odgovornošću za turizam</item>
    </izvorni_sadrzaj>
    <derivirana_varijabla naziv="DomainObject.Predmet.ProtuStrankaListNazivFormated_1">
      <item>PAESTUM, društvo s ograničenom odgovornošću za turizam</item>
    </derivirana_varijabla>
  </DomainObject.Predmet.ProtuStrankaListNazivFormated>
  <DomainObject.Predmet.ProtuStrankaListNazivFormatedOIB>
    <izvorni_sadrzaj>
      <item>PAESTUM, društvo s ograničenom odgovornošću za turizam, OIB 53700817111</item>
    </izvorni_sadrzaj>
    <derivirana_varijabla naziv="DomainObject.Predmet.ProtuStrankaListNazivFormatedOIB_1">
      <item>PAESTUM, društvo s ograničenom odgovornošću za turizam, OIB 53700817111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PAESTUM, društvo s ograničenom odgovornošću za turizam</izvorni_sadrzaj>
    <derivirana_varijabla naziv="DomainObject.Predmet.ProtustrankaIDrugi_1">PAESTUM, društvo s ograničenom odgovornošću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PAESTUM, društvo s ograničenom odgovornošću za turizam, OIB 53700817111, Hvar/bb, 21450 Hvar</izvorni_sadrzaj>
    <derivirana_varijabla naziv="DomainObject.Predmet.ProtustrankaIDrugiAdressOIB_1">PAESTUM, društvo s ograničenom odgovornošću za turizam, OIB 53700817111, Hvar/bb,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PAESTUM, društvo s ograničenom odgovornošću za turizam</item>
      <item>FINANCIJSKA AGENCIJA, RC SPLIT</item>
    </izvorni_sadrzaj>
    <derivirana_varijabla naziv="DomainObject.Predmet.SudioniciListNaziv_1">
      <item>PAESTUM, društvo s ograničenom odgovornošću za turizam</item>
      <item>FINANCIJSKA AGENCIJA, RC SPLIT</item>
    </derivirana_varijabla>
  </DomainObject.Predmet.SudioniciListNaziv>
  <DomainObject.Predmet.SudioniciListAdressOIB>
    <izvorni_sadrzaj>
      <item>PAESTUM, društvo s ograničenom odgovornošću za turizam, OIB 53700817111, Hvar/bb,21450 Hvar</item>
      <item>FINANCIJSKA AGENCIJA, RC SPLIT, OIB 85821130368, Mažuranićevo šetalište 24 b,21000 Split</item>
    </izvorni_sadrzaj>
    <derivirana_varijabla naziv="DomainObject.Predmet.SudioniciListAdressOIB_1">
      <item>PAESTUM, društvo s ograničenom odgovornošću za turizam, OIB 53700817111, Hvar/bb,21450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53700817111</item>
      <item>, OIB 85821130368</item>
    </izvorni_sadrzaj>
    <derivirana_varijabla naziv="DomainObject.Predmet.SudioniciListNazivOIB_1">
      <item>, OIB 53700817111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4838B-F069-4D9E-9AEB-428589898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4232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2016-07-07T06:40:00Z</dcterms:created>
  <dc:creator>wsadmin</dc:creator>
  <cp:lastModifiedBy>Goran Radanović</cp:lastModifiedBy>
  <cp:lastPrinted>2016-07-07T09:45:00Z</cp:lastPrinted>
  <dcterms:modified xmlns:xsi="http://www.w3.org/2001/XMLSchema-instance" xsi:type="dcterms:W3CDTF">2016-07-07T10:01:00Z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