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2ff5" w14:paraId="d022ff5" w:rsidRDefault="00AE649C" w:rsidP="003501D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501D4" w:rsidP="003501D4" w:rsidR="00AE649C" w:rsidRPr="00B76F3C">
      <w:pPr>
        <w:pStyle w:val="SudNaziv"/>
        <w:ind w:left="5664"/>
      </w:pPr>
      <w:r>
        <w:rPr>
          <w:lang w:eastAsia="hr-HR"/>
        </w:rPr>
        <w:t xml:space="preserve">         Poslovni broj: 4 St-785/16-4</w:t>
      </w:r>
    </w:p>
    <w:p w:rsidRDefault="00EA1C6D" w:rsidP="003501D4" w:rsidR="00AE649C" w:rsidRPr="00B76F3C">
      <w:pPr>
        <w:pStyle w:val="SudSjedite"/>
      </w:pPr>
      <w:r>
        <w:tab/>
      </w:r>
    </w:p>
    <w:p w:rsidRDefault="003501D4" w:rsidP="003501D4" w:rsidR="003501D4">
      <w:pPr>
        <w:spacing w:after="0"/>
        <w:jc w:val="both"/>
      </w:pPr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501D4" w:rsidP="003501D4" w:rsidR="003501D4">
      <w:pPr>
        <w:spacing w:after="0"/>
        <w:jc w:val="both"/>
      </w:pPr>
      <w:r>
        <w:t xml:space="preserve">       REPUBLIKA HRVATSKA</w:t>
      </w:r>
    </w:p>
    <w:p w:rsidRDefault="003501D4" w:rsidP="003501D4" w:rsidR="003501D4">
      <w:pPr>
        <w:spacing w:after="0"/>
        <w:jc w:val="both"/>
      </w:pPr>
      <w:r>
        <w:t>TRGOVAČKI SUD U VARAŽDINU</w:t>
      </w:r>
    </w:p>
    <w:p w:rsidRDefault="003501D4" w:rsidP="003501D4" w:rsidR="003501D4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3501D4" w:rsidP="003501D4" w:rsidR="003501D4">
      <w:pPr>
        <w:spacing w:after="0"/>
        <w:jc w:val="right"/>
      </w:pPr>
    </w:p>
    <w:p w:rsidRDefault="003501D4" w:rsidP="003501D4" w:rsidR="003501D4">
      <w:pPr>
        <w:spacing w:after="0"/>
        <w:jc w:val="center"/>
      </w:pPr>
      <w:r>
        <w:t>R E P U B L I K A  H R V A T S K A</w:t>
      </w:r>
    </w:p>
    <w:p w:rsidRDefault="003501D4" w:rsidP="003501D4" w:rsidR="003501D4">
      <w:pPr>
        <w:spacing w:after="0"/>
        <w:jc w:val="center"/>
      </w:pPr>
    </w:p>
    <w:p w:rsidRDefault="003501D4" w:rsidP="003501D4" w:rsidR="003501D4">
      <w:pPr>
        <w:spacing w:after="0"/>
        <w:jc w:val="center"/>
      </w:pPr>
      <w:r>
        <w:t>R J E Š E NJ E</w:t>
      </w:r>
    </w:p>
    <w:p w:rsidRDefault="003501D4" w:rsidP="003501D4" w:rsidR="003501D4">
      <w:pPr>
        <w:spacing w:after="0"/>
        <w:jc w:val="center"/>
      </w:pPr>
    </w:p>
    <w:p w:rsidRDefault="003501D4" w:rsidP="003501D4" w:rsidR="003501D4">
      <w:pPr>
        <w:spacing w:after="0"/>
        <w:jc w:val="center"/>
      </w:pPr>
    </w:p>
    <w:p w:rsidRDefault="003501D4" w:rsidP="003501D4" w:rsidR="003501D4">
      <w:pPr>
        <w:spacing w:after="0"/>
        <w:jc w:val="both"/>
      </w:pPr>
      <w:r>
        <w:tab/>
      </w:r>
      <w:r>
        <w:rPr>
          <w:rFonts w:eastAsia="Calibri"/>
        </w:rPr>
        <w:t xml:space="preserve">Trgovački sud u Varaždinu po sucu toga suda Iris Hatvalić Nemec, kao stečajnom sucu, u stečajnom  predmetu,  povodom  prijedloga  predlagatelja RH, Ministarstvo financija – Porezna uprava, Područni ured sjeverna Hrvatska, OIB: 18683136487, koju zastupa Županijsko državno odvjetništvo u Varaždinu,  za otvaranje stečajnog postupka nad dužnikom </w:t>
      </w:r>
      <w:r>
        <w:t xml:space="preserve">TA-DRA j.d.o.o., Varaždin, Pavlinska 5, OIB: 87204310430, dana 15. veljače 2017.               </w:t>
      </w:r>
    </w:p>
    <w:p w:rsidRDefault="003501D4" w:rsidP="003501D4" w:rsidR="003501D4">
      <w:pPr>
        <w:spacing w:after="0"/>
        <w:jc w:val="center"/>
      </w:pPr>
    </w:p>
    <w:p w:rsidRDefault="003501D4" w:rsidP="003501D4" w:rsidR="003501D4">
      <w:pPr>
        <w:spacing w:after="0"/>
        <w:jc w:val="center"/>
      </w:pPr>
      <w:r>
        <w:t>r i j e š i o  j e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center"/>
      </w:pPr>
    </w:p>
    <w:p w:rsidRDefault="003501D4" w:rsidP="003501D4" w:rsidR="003501D4">
      <w:pPr>
        <w:spacing w:after="0"/>
        <w:jc w:val="both"/>
      </w:pPr>
      <w:r>
        <w:tab/>
        <w:t xml:space="preserve">I Nalaže se direktoru dužnika TA-DRA j.d.o.o., Varaždin, </w:t>
      </w:r>
      <w:r>
        <w:rPr>
          <w:u w:val="single"/>
        </w:rPr>
        <w:t>Mariu Tarandek iz Peklenice, Bana Jelačića 9, OIB: 65269525935</w:t>
      </w:r>
      <w:r>
        <w:t xml:space="preserve"> da na žiro-račun Fonda za namirenje troškova stečajnog postupka otvoren kod Hrvatske poštanske banke broj: HR6223900011300002746, p</w:t>
      </w:r>
      <w:r>
        <w:rPr>
          <w:rStyle w:val="Naglaeno"/>
          <w:color w:val="000000"/>
        </w:rPr>
        <w:t>oziv na broj odobrenja:</w:t>
      </w:r>
      <w:r>
        <w:rPr>
          <w:b/>
          <w:color w:val="000000"/>
        </w:rPr>
        <w:t xml:space="preserve">  </w:t>
      </w:r>
      <w:r>
        <w:t>22078516 uplati iznos predujma od 1.000,00 kn u roku od 8 dana od dana dostave ovog rješenja.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  <w:r>
        <w:tab/>
        <w:t xml:space="preserve">II Nalaže se direktoru dužnika TA-DRA j.d.o.o.. Varaždin, </w:t>
      </w:r>
      <w:r>
        <w:rPr>
          <w:u w:val="single"/>
        </w:rPr>
        <w:t xml:space="preserve">Mariu Tarandek iz Peklenice, Bana Jelačića 9, OIB: 65269525935 </w:t>
      </w:r>
      <w:r>
        <w:t>da na žiro-račun ovog suda broj: HR40 2390 0011 3000 02754 p</w:t>
      </w:r>
      <w:r>
        <w:rPr>
          <w:rStyle w:val="Naglaeno"/>
          <w:color w:val="000000"/>
        </w:rPr>
        <w:t>oziv na broj odobrenja:</w:t>
      </w:r>
      <w:r>
        <w:rPr>
          <w:color w:val="000000"/>
        </w:rPr>
        <w:t xml:space="preserve">  </w:t>
      </w:r>
      <w:r>
        <w:t>22078516 uplati iznos predujma za namirenje troškova stečajnog postupka u iznosu od 5.000,00 kn, u roku od 8 dana od dana dostave ovog rješenja.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  <w:r>
        <w:tab/>
        <w:t>III Ako direktor dužnika</w:t>
      </w:r>
      <w:r>
        <w:rPr>
          <w:color w:themeColor="text1" w:val="000000"/>
        </w:rPr>
        <w:t xml:space="preserve"> </w:t>
      </w:r>
      <w:r>
        <w:rPr>
          <w:u w:val="single"/>
        </w:rPr>
        <w:t xml:space="preserve">Mario Tarandek iz Peklenice, </w:t>
      </w:r>
      <w:r>
        <w:t>ne plati predujam u propisanom roku, na odgovarajući način primijenit će se pravila o prisilnoj naplati novčane kazne u parničnom postupku.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center"/>
      </w:pPr>
      <w:r>
        <w:t>Obrazloženje</w:t>
      </w:r>
    </w:p>
    <w:p w:rsidRDefault="003501D4" w:rsidP="003501D4" w:rsidR="003501D4">
      <w:pPr>
        <w:spacing w:after="0"/>
        <w:jc w:val="center"/>
      </w:pPr>
    </w:p>
    <w:p w:rsidRDefault="003501D4" w:rsidP="003501D4" w:rsidR="003501D4">
      <w:pPr>
        <w:spacing w:after="0"/>
        <w:jc w:val="both"/>
      </w:pPr>
      <w:r>
        <w:tab/>
        <w:t xml:space="preserve">Financijska agencija je dana 1. rujna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osoba ovlaštenih za zastupanje da u roku od petnaest dana podnesu sudu javnobilježnički </w:t>
      </w:r>
      <w:r>
        <w:lastRenderedPageBreak/>
        <w:t>ovjerovljeni prokazni popis imovine i obveza dužnika na propisanom obrascu i kojim je pozvao vjerovnike da najkasnije u roku od četrdeset pet dana od objave oglasa predlože otvaranje stečajnoga postupka.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St-1154/15-6 od 18. travnja 2016. obustavio skraćeni stečajni postupak.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  <w: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  <w:r>
        <w:tab/>
        <w:t>Odredbom čl. 114. st. 3. SZ-a propisano je da Republika Hrvatska nije dužna platiti predujmove iz čl. 114. SZ-a, ako je podnijela prijedlog za otvaranje stečajnoga postupka.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  <w:rPr>
          <w:rFonts w:eastAsia="Calibri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3501D4" w:rsidP="003501D4" w:rsidR="003501D4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3501D4" w:rsidP="003501D4" w:rsidR="003501D4">
      <w:pPr>
        <w:spacing w:after="0"/>
        <w:jc w:val="both"/>
      </w:pPr>
      <w:r>
        <w:tab/>
        <w:t>Slijedom navedenog sud je obvezao direktora dužnika na plaćanje predujma za namirenje troškova stečajnog postupka.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center"/>
      </w:pPr>
      <w:r>
        <w:t xml:space="preserve">U Varaždinu, 15. veljače 2017. </w:t>
      </w:r>
    </w:p>
    <w:p w:rsidRDefault="003501D4" w:rsidP="003501D4" w:rsidR="003501D4">
      <w:pPr>
        <w:spacing w:after="0"/>
        <w:jc w:val="center"/>
      </w:pPr>
    </w:p>
    <w:p w:rsidRDefault="003501D4" w:rsidP="003501D4" w:rsidR="003501D4">
      <w:pPr>
        <w:spacing w:after="0"/>
        <w:jc w:val="center"/>
      </w:pPr>
    </w:p>
    <w:p w:rsidRDefault="003501D4" w:rsidP="003501D4" w:rsidR="003501D4">
      <w:pPr>
        <w:spacing w:after="0"/>
        <w:jc w:val="both"/>
      </w:pPr>
      <w:r>
        <w:t xml:space="preserve">                                                                                                         SUDAC: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  <w:r>
        <w:t xml:space="preserve">                                                                                            Iris Hatvalić Nemec, v.r.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ind w:firstLine="708" w:left="4248"/>
        <w:jc w:val="both"/>
      </w:pPr>
      <w:r>
        <w:t xml:space="preserve">   Za točnost otpravka-ovlašteni službenik: 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  <w:r>
        <w:t>POUKA O PRAVNOM LIJEKU:</w:t>
      </w:r>
    </w:p>
    <w:p w:rsidRDefault="003501D4" w:rsidP="003501D4" w:rsidR="003501D4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</w:p>
    <w:p w:rsidRDefault="003501D4" w:rsidP="003501D4" w:rsidR="003501D4">
      <w:pPr>
        <w:spacing w:after="0"/>
        <w:jc w:val="both"/>
      </w:pPr>
      <w:r>
        <w:t xml:space="preserve">DNA: </w:t>
      </w:r>
    </w:p>
    <w:p w:rsidRDefault="003501D4" w:rsidP="003501D4" w:rsidR="003501D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Mario Tarandek, Bana Jelačića 9, Peklenica, 40315 Mursko Središće</w:t>
      </w:r>
    </w:p>
    <w:p w:rsidRDefault="00CB0EA4" w:rsidP="003501D4" w:rsidR="00CB0EA4">
      <w:pPr>
        <w:pStyle w:val="Naslovdokumenta"/>
        <w:spacing w:after="0"/>
      </w:pPr>
    </w:p>
    <w:p w:rsidRDefault="0071688E" w:rsidP="003501D4" w:rsidR="0071688E">
      <w:pPr>
        <w:pStyle w:val="Poetniodjeljak"/>
        <w:spacing w:after="0"/>
      </w:pPr>
    </w:p>
    <w:p w:rsidRDefault="00A21F0D" w:rsidP="003501D4" w:rsidR="00A21F0D">
      <w:pPr>
        <w:pStyle w:val="NormaleSPIS"/>
        <w:spacing w:after="0"/>
        <w:rPr>
          <w:noProof/>
        </w:rPr>
      </w:pPr>
    </w:p>
    <w:p w:rsidRDefault="00DA0242" w:rsidP="003501D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1D4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78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-nalog direktoru</izvorni_sadrzaj>
    <derivirana_varijabla naziv="DomainObject.Primjedba_1">-nalog direktoru</derivirana_varijabla>
  </DomainObject.Primjedba>
  <DomainObject.Oznaka>
    <izvorni_sadrzaj>St-785/2016-4</izvorni_sadrzaj>
    <derivirana_varijabla naziv="DomainObject.Oznaka_1">St-785/2016-4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23.3.2016.</izvorni_sadrzaj>
    <derivirana_varijabla naziv="DomainObject.Predmet.Opis_1">Prijedlog za otvaranje st. postupka 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TA-DRA jednostavno društvo s ograničenom odgovornošću za graditeljstvo i usluge</izvorni_sadrzaj>
    <derivirana_varijabla naziv="DomainObject.Predmet.ProtustrankaFormated_1">  TA-DRA jednostavno društvo s ograničenom odgovornošću za graditeljstvo i usluge</derivirana_varijabla>
  </DomainObject.Predmet.ProtustrankaFormated>
  <DomainObject.Predmet.ProtustrankaFormatedOIB>
    <izvorni_sadrzaj>  TA-DRA jednostavno društvo s ograničenom odgovornošću za graditeljstvo i usluge, OIB 87204310430</izvorni_sadrzaj>
    <derivirana_varijabla naziv="DomainObject.Predmet.ProtustrankaFormatedOIB_1">  TA-DRA jednostavno društvo s ograničenom odgovornošću za graditeljstvo i usluge, OIB 87204310430</derivirana_varijabla>
  </DomainObject.Predmet.ProtustrankaFormatedOIB>
  <DomainObject.Predmet.ProtustrankaFormatedWithAdress>
    <izvorni_sadrzaj> TA-DRA jednostavno društvo s ograničenom odgovornošću za graditeljstvo i usluge, Pavlinska 5, 42000 Varaždin</izvorni_sadrzaj>
    <derivirana_varijabla naziv="DomainObject.Predmet.ProtustrankaFormatedWithAdress_1"> TA-DRA jednostavno društvo s ograničenom odgovornošću za graditeljstvo i usluge, Pavlinska 5, 42000 Varaždin</derivirana_varijabla>
  </DomainObject.Predmet.ProtustrankaFormatedWithAdress>
  <DomainObject.Predmet.ProtustrankaFormatedWithAdressOIB>
    <izvorni_sadrzaj> TA-DRA jednostavno društvo s ograničenom odgovornošću za graditeljstvo i usluge, OIB 87204310430, Pavlinska 5, 42000 Varaždin</izvorni_sadrzaj>
    <derivirana_varijabla naziv="DomainObject.Predmet.ProtustrankaFormatedWithAdressOIB_1"> TA-DRA jednostavno društvo s ograničenom odgovornošću za graditeljstvo i usluge, OIB 87204310430, Pavlinska 5, 42000 Varaždin</derivirana_varijabla>
  </DomainObject.Predmet.ProtustrankaFormatedWithAdressOIB>
  <DomainObject.Predmet.ProtustrankaWithAdress>
    <izvorni_sadrzaj>TA-DRA jednostavno društvo s ograničenom odgovornošću za graditeljstvo i usluge Pavlinska 5, 42000 Varaždin</izvorni_sadrzaj>
    <derivirana_varijabla naziv="DomainObject.Predmet.ProtustrankaWithAdress_1">TA-DRA jednostavno društvo s ograničenom odgovornošću za graditeljstvo i usluge Pavlinska 5, 42000 Varaždin</derivirana_varijabla>
  </DomainObject.Predmet.ProtustrankaWithAdress>
  <DomainObject.Predmet.ProtustrankaWithAdressOIB>
    <izvorni_sadrzaj>TA-DRA jednostavno društvo s ograničenom odgovornošću za graditeljstvo i usluge, OIB 87204310430, Pavlinska 5, 42000 Varaždin</izvorni_sadrzaj>
    <derivirana_varijabla naziv="DomainObject.Predmet.ProtustrankaWithAdressOIB_1">TA-DRA jednostavno društvo s ograničenom odgovornošću za graditeljstvo i usluge, OIB 87204310430, Pavlinska 5, 42000 Varaždin</derivirana_varijabla>
  </DomainObject.Predmet.ProtustrankaWithAdressOIB>
  <DomainObject.Predmet.ProtustrankaNazivFormated>
    <izvorni_sadrzaj>TA-DRA jednostavno društvo s ograničenom odgovornošću za graditeljstvo i usluge</izvorni_sadrzaj>
    <derivirana_varijabla naziv="DomainObject.Predmet.ProtustrankaNazivFormated_1">TA-DRA jednostavno društvo s ograničenom odgovornošću za graditeljstvo i usluge</derivirana_varijabla>
  </DomainObject.Predmet.ProtustrankaNazivFormated>
  <DomainObject.Predmet.ProtustrankaNazivFormatedOIB>
    <izvorni_sadrzaj>TA-DRA jednostavno društvo s ograničenom odgovornošću za graditeljstvo i usluge, OIB 87204310430</izvorni_sadrzaj>
    <derivirana_varijabla naziv="DomainObject.Predmet.ProtustrankaNazivFormatedOIB_1">TA-DRA jednostavno društvo s ograničenom odgovornošću za graditeljstvo i usluge, OIB 87204310430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127363.05</izvorni_sadrzaj>
    <derivirana_varijabla naziv="DomainObject.Predmet.TrenutnaVrijednost_1">127363.05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TA-DRA jednostavno društvo s ograničenom odgovornošću za graditeljstvo i usluge</item>
    </izvorni_sadrzaj>
    <derivirana_varijabla naziv="DomainObject.Predmet.ProtuStrankaListFormated_1">
      <item>TA-DRA jednostavno društvo s ograničenom odgovornošću za graditeljstvo i usluge</item>
    </derivirana_varijabla>
  </DomainObject.Predmet.ProtuStrankaListFormated>
  <DomainObject.Predmet.ProtuStrankaListFormatedOIB>
    <izvorni_sadrzaj>
      <item>TA-DRA jednostavno društvo s ograničenom odgovornošću za graditeljstvo i usluge, OIB 87204310430</item>
    </izvorni_sadrzaj>
    <derivirana_varijabla naziv="DomainObject.Predmet.ProtuStrankaListFormatedOIB_1">
      <item>TA-DRA jednostavno društvo s ograničenom odgovornošću za graditeljstvo i usluge, OIB 87204310430</item>
    </derivirana_varijabla>
  </DomainObject.Predmet.ProtuStrankaListFormatedOIB>
  <DomainObject.Predmet.ProtuStrankaListFormatedWithAdress>
    <izvorni_sadrzaj>
      <item>TA-DRA jednostavno društvo s ograničenom odgovornošću za graditeljstvo i usluge, Pavlinska 5, 42000 Varaždin</item>
    </izvorni_sadrzaj>
    <derivirana_varijabla naziv="DomainObject.Predmet.ProtuStrankaListFormatedWithAdress_1">
      <item>TA-DRA jednostavno društvo s ograničenom odgovornošću za graditeljstvo i usluge, Pavlinska 5, 42000 Varaždin</item>
    </derivirana_varijabla>
  </DomainObject.Predmet.ProtuStrankaListFormatedWithAdress>
  <DomainObject.Predmet.ProtuStrankaListFormatedWithAdressOIB>
    <izvorni_sadrzaj>
      <item>TA-DRA jednostavno društvo s ograničenom odgovornošću za graditeljstvo i usluge, OIB 87204310430, Pavlinska 5, 42000 Varaždin</item>
    </izvorni_sadrzaj>
    <derivirana_varijabla naziv="DomainObject.Predmet.ProtuStrankaListFormatedWithAdressOIB_1">
      <item>TA-DRA jednostavno društvo s ograničenom odgovornošću za graditeljstvo i usluge, OIB 87204310430, Pavlinska 5, 42000 Varaždin</item>
    </derivirana_varijabla>
  </DomainObject.Predmet.ProtuStrankaListFormatedWithAdressOIB>
  <DomainObject.Predmet.ProtuStrankaListNazivFormated>
    <izvorni_sadrzaj>
      <item>TA-DRA jednostavno društvo s ograničenom odgovornošću za graditeljstvo i usluge</item>
    </izvorni_sadrzaj>
    <derivirana_varijabla naziv="DomainObject.Predmet.ProtuStrankaListNazivFormated_1">
      <item>TA-DRA jednostavno društvo s ograničenom odgovornošću za graditeljstvo i usluge</item>
    </derivirana_varijabla>
  </DomainObject.Predmet.ProtuStrankaListNazivFormated>
  <DomainObject.Predmet.ProtuStrankaListNazivFormatedOIB>
    <izvorni_sadrzaj>
      <item>TA-DRA jednostavno društvo s ograničenom odgovornošću za graditeljstvo i usluge, OIB 87204310430</item>
    </izvorni_sadrzaj>
    <derivirana_varijabla naziv="DomainObject.Predmet.ProtuStrankaListNazivFormatedOIB_1">
      <item>TA-DRA jednostavno društvo s ograničenom odgovornošću za graditeljstvo i usluge, OIB 87204310430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Mario Tarandek, direktor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Mario Tarandek, direktor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Mario Tarandek, direktor, OIB 65269525935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Mario Tarandek, direktor, OIB 65269525935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Mario Tarandek, direktor, Bana Jelačića 9, 40315 Peklenica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Mario Tarandek, direktor, Bana Jelačića 9, 40315 Peklenica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Mario Tarandek, direktor, OIB 65269525935, Bana Jelačića 9, 40315 Peklenica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Mario Tarandek, direktor, OIB 65269525935, Bana Jelačića 9, 40315 Peklenica</item>
    </derivirana_varijabla>
  </DomainObject.Predmet.OstaliListFormatedWithAdressOIB>
  <DomainObject.Predmet.OstaliListNazivFormated>
    <izvorni_sadrzaj>
      <item>Županijsko državno odvjetništvo u Varaždinu</item>
      <item>Mario Tarandek, direktor</item>
    </izvorni_sadrzaj>
    <derivirana_varijabla naziv="DomainObject.Predmet.OstaliListNazivFormated_1">
      <item>Županijsko državno odvjetništvo u Varaždinu</item>
      <item>Mario Tarandek, direktor</item>
    </derivirana_varijabla>
  </DomainObject.Predmet.OstaliListNazivFormated>
  <DomainObject.Predmet.OstaliListNazivFormatedOIB>
    <izvorni_sadrzaj>
      <item>Županijsko državno odvjetništvo u Varaždinu</item>
      <item>Mario Tarandek, direktor, OIB 65269525935</item>
    </izvorni_sadrzaj>
    <derivirana_varijabla naziv="DomainObject.Predmet.OstaliListNazivFormatedOIB_1">
      <item>Županijsko državno odvjetništvo u Varaždinu</item>
      <item>Mario Tarandek, direktor, OIB 65269525935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St-785/2016-4</izvorni_sadrzaj>
    <derivirana_varijabla naziv="DomainObject.PoslovniBrojDokumenta_1">St-785/2016-4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TA-DRA jednostavno društvo s ograničenom odgovornošću za graditeljstvo i usluge</izvorni_sadrzaj>
    <derivirana_varijabla naziv="DomainObject.Predmet.ProtustrankaIDrugi_1">TA-DRA jednostavno društvo s ograničenom odgovornošću za graditeljstvo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TA-DRA jednostavno društvo s ograničenom odgovornošću za graditeljstvo i usluge, OIB 87204310430, Pavlinska 5, 42000 Varaždin</izvorni_sadrzaj>
    <derivirana_varijabla naziv="DomainObject.Predmet.ProtustrankaIDrugiAdressOIB_1">TA-DRA jednostavno društvo s ograničenom odgovornošću za graditeljstvo i usluge, OIB 87204310430,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TA-DRA jednostavno društvo s ograničenom odgovornošću za graditeljstvo i usluge</item>
      <item>Županijsko državno odvjetništvo u Varaždinu</item>
      <item>RH Ministarstvo financija - Porezna uprava, Područni ured sjeverna Hrvatska</item>
      <item>Mario Tarandek, direktor</item>
    </izvorni_sadrzaj>
    <derivirana_varijabla naziv="DomainObject.Predmet.SudioniciListNaziv_1">
      <item>TA-DRA jednostavno društvo s ograničenom odgovornošću za graditeljstvo i usluge</item>
      <item>Županijsko državno odvjetništvo u Varaždinu</item>
      <item>RH Ministarstvo financija - Porezna uprava, Područni ured sjeverna Hrvatska</item>
      <item>Mario Tarandek, direktor</item>
    </derivirana_varijabla>
  </DomainObject.Predmet.SudioniciListNaziv>
  <DomainObject.Predmet.SudioniciListAdressOIB>
    <izvorni_sadrzaj>
      <item>TA-DRA jednostavno društvo s ograničenom odgovornošću za graditeljstvo i usluge, OIB 87204310430, Pavlinska 5,42000 Varaždin</item>
      <item>Županijsko državno odvjetništvo u Varaždinu</item>
      <item>RH Ministarstvo financija - Porezna uprava, Područni ured sjeverna Hrvatska, OIB 18683136487, Graberje 1,42000 Varaždin</item>
      <item>Mario Tarandek, direktor, OIB 65269525935, Bana Jelačića 9,40315 Peklenica</item>
    </izvorni_sadrzaj>
    <derivirana_varijabla naziv="DomainObject.Predmet.SudioniciListAdressOIB_1">
      <item>TA-DRA jednostavno društvo s ograničenom odgovornošću za graditeljstvo i usluge, OIB 87204310430, Pavlinska 5,42000 Varaždin</item>
      <item>Županijsko državno odvjetništvo u Varaždinu</item>
      <item>RH Ministarstvo financija - Porezna uprava, Područni ured sjeverna Hrvatska, OIB 18683136487, Graberje 1,42000 Varaždin</item>
      <item>Mario Tarandek, direktor, OIB 65269525935, Bana Jelačića 9,40315 Peklenica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09FD8-0B01-4373-AA21-B95F5FDAD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602</properties:Words>
  <properties:Characters>3286</properties:Characters>
  <properties:Lines>95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St-785/2016-4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