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9152" w14:paraId="c4c9152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</w:t>
      </w:r>
      <w:r w:rsidR="00D03AC4">
        <w:t>87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0F5779" w:rsidR="006C4F2A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6C4F2A">
        <w:t xml:space="preserve"> </w:t>
      </w:r>
      <w:r w:rsidR="00D03AC4">
        <w:t xml:space="preserve"> 5. lipnja</w:t>
      </w:r>
      <w:r w:rsidR="006C4F2A">
        <w:t xml:space="preserve"> 2018.   </w:t>
      </w:r>
    </w:p>
    <w:p w:rsidRDefault="00BE4D23" w:rsidP="000F5779" w:rsidR="00C52426">
      <w:pPr>
        <w:pStyle w:val="Tijeloteksta"/>
        <w:ind w:firstLine="708"/>
      </w:pPr>
      <w:r>
        <w:t xml:space="preserve"> </w:t>
      </w:r>
      <w:r w:rsidR="00DC7684">
        <w:t xml:space="preserve">    </w:t>
      </w: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D03AC4" w:rsidP="00C52426" w:rsidR="001C27F1" w:rsidRPr="00C52426">
      <w:pPr>
        <w:numPr>
          <w:ilvl w:val="0"/>
          <w:numId w:val="24"/>
        </w:numPr>
        <w:jc w:val="both"/>
      </w:pPr>
      <w:r>
        <w:t xml:space="preserve">351.177,83 kn.    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24D28">
        <w:t xml:space="preserve"> (</w:t>
      </w:r>
      <w:r w:rsidR="00D03AC4">
        <w:t>četr</w:t>
      </w:r>
      <w:r w:rsidR="00124D28">
        <w:t>naesta</w:t>
      </w:r>
      <w:r w:rsidR="001B6884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D03AC4">
        <w:t xml:space="preserve"> 10. srpnja</w:t>
      </w:r>
      <w:r w:rsidR="003035C0">
        <w:t xml:space="preserve"> </w:t>
      </w:r>
      <w:r w:rsidR="00124D28">
        <w:t>2018.</w:t>
      </w:r>
      <w:r w:rsidR="00A772D7">
        <w:t xml:space="preserve">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D03AC4">
        <w:t xml:space="preserve">10,00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2A4E52">
        <w:t xml:space="preserve"> </w:t>
      </w:r>
      <w:r w:rsidR="00AB444A">
        <w:t>četr</w:t>
      </w:r>
      <w:r w:rsidR="00124D28">
        <w:t xml:space="preserve">naestom </w:t>
      </w:r>
      <w:r w:rsidR="00BE4D23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AB444A">
        <w:t>četrn</w:t>
      </w:r>
      <w:r w:rsidR="007032FF">
        <w:t>aestom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24D28" w:rsidP="007A624E" w:rsidR="007A624E">
      <w:pPr>
        <w:jc w:val="right"/>
      </w:pPr>
      <w:r>
        <w:t>13 St-380/13-</w:t>
      </w:r>
      <w:r w:rsidR="00AB444A">
        <w:t>87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AB444A">
        <w:t>87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</w:t>
      </w:r>
      <w:r w:rsidR="0028399B">
        <w:rPr>
          <w:bCs/>
        </w:rPr>
        <w:t xml:space="preserve"> i 104/17</w:t>
      </w:r>
      <w:r>
        <w:rPr>
          <w:bCs/>
        </w:rPr>
        <w:t>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>Nakon održane</w:t>
      </w:r>
      <w:r w:rsidR="00AB444A">
        <w:rPr>
          <w:bCs/>
        </w:rPr>
        <w:t xml:space="preserve"> tri</w:t>
      </w:r>
      <w:r w:rsidR="002A4E52">
        <w:rPr>
          <w:bCs/>
        </w:rPr>
        <w:t>naeste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AB444A">
        <w:rPr>
          <w:bCs/>
        </w:rPr>
        <w:t xml:space="preserve"> četr</w:t>
      </w:r>
      <w:r w:rsidR="002A4E52">
        <w:rPr>
          <w:bCs/>
        </w:rPr>
        <w:t>n</w:t>
      </w:r>
      <w:r w:rsidR="007032FF">
        <w:rPr>
          <w:bCs/>
        </w:rPr>
        <w:t xml:space="preserve">aestoj </w:t>
      </w:r>
      <w:r w:rsidR="00BE4D23">
        <w:rPr>
          <w:bCs/>
        </w:rPr>
        <w:t xml:space="preserve"> </w:t>
      </w:r>
      <w:r w:rsidR="009242D5">
        <w:rPr>
          <w:bCs/>
        </w:rPr>
        <w:t>javnoj dražbi umanjena je za</w:t>
      </w:r>
      <w:r w:rsidR="007032FF">
        <w:rPr>
          <w:bCs/>
        </w:rPr>
        <w:t xml:space="preserve"> 1</w:t>
      </w:r>
      <w:r w:rsidR="009242D5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FB22FA">
        <w:t xml:space="preserve"> </w:t>
      </w:r>
      <w:r w:rsidR="0028399B">
        <w:t xml:space="preserve">5. lipanj </w:t>
      </w:r>
      <w:r w:rsidR="002A4E52">
        <w:t xml:space="preserve"> 2018.  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7032FF" w:rsidR="0029091C" w:rsidRPr="00FC51B3">
      <w:pPr>
        <w:pStyle w:val="Tijeloteksta"/>
        <w:jc w:val="left"/>
      </w:pPr>
      <w:r>
        <w:t xml:space="preserve">5.  roč. </w:t>
      </w:r>
      <w:r w:rsidR="00FB22FA">
        <w:t>1</w:t>
      </w:r>
      <w:r w:rsidR="0028399B">
        <w:t>0.7</w:t>
      </w:r>
      <w:r w:rsidR="00FB22FA">
        <w:t>.18.</w:t>
      </w:r>
      <w:r w:rsidR="002A4E52">
        <w:t xml:space="preserve"> </w:t>
      </w: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24D28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399B"/>
    <w:rsid w:val="0028507D"/>
    <w:rsid w:val="0029091C"/>
    <w:rsid w:val="00294871"/>
    <w:rsid w:val="00297AAA"/>
    <w:rsid w:val="002A2AF5"/>
    <w:rsid w:val="002A36D6"/>
    <w:rsid w:val="002A4E52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035C0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015D6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2A"/>
    <w:rsid w:val="006C4FDF"/>
    <w:rsid w:val="006E3694"/>
    <w:rsid w:val="006F4D5A"/>
    <w:rsid w:val="007032F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444A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3AC4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2FA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1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1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5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463BC-F48B-4CD4-B3CB-A4FF54378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5174</properties:Characters>
  <properties:Lines>152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6273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2018-06-05T12:04:00Z</dcterms:created>
  <dc:creator>Korisnik</dc:creator>
  <cp:lastModifiedBy>Maja Kocijan</cp:lastModifiedBy>
  <cp:lastPrinted>2018-04-16T09:41:00Z</cp:lastPrinted>
  <dcterms:modified xmlns:xsi="http://www.w3.org/2001/XMLSchema-instance" xsi:type="dcterms:W3CDTF">2018-06-05T12:21:00Z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XIV prodaja 10-7-18.docx)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