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8208e" w14:paraId="158208e" w:rsidRDefault="002800B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1303020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800BA" w:rsidP="002800BA" w:rsidR="00AE649C">
      <w:pPr>
        <w:pStyle w:val="Bezproreda"/>
      </w:pPr>
      <w:r>
        <w:t xml:space="preserve">    Republika Hrvatska</w:t>
      </w:r>
    </w:p>
    <w:p w:rsidRDefault="002800BA" w:rsidP="002800BA" w:rsidR="002800BA">
      <w:pPr>
        <w:pStyle w:val="Bezproreda"/>
      </w:pPr>
      <w:r>
        <w:t>Trgovački sud u Bjelovaru</w:t>
      </w:r>
    </w:p>
    <w:p w:rsidRDefault="002800BA" w:rsidP="002800BA" w:rsidR="002800BA">
      <w:pPr>
        <w:pStyle w:val="Bezproreda"/>
      </w:pPr>
      <w:r>
        <w:t>Bjelovar, Dr. I. Lebovića 42.</w:t>
      </w:r>
    </w:p>
    <w:p w:rsidRDefault="002800BA" w:rsidP="002800BA" w:rsidR="002800BA" w:rsidRPr="002800BA">
      <w:pPr>
        <w:pStyle w:val="Bezproreda"/>
        <w:ind w:left="4320"/>
        <w:rPr>
          <w:noProof/>
        </w:rPr>
      </w:pPr>
      <w:r>
        <w:rPr>
          <w:noProof/>
        </w:rPr>
        <w:t>Poslovni broj: 1 St-352/2018-8</w:t>
      </w:r>
    </w:p>
    <w:p w:rsidRDefault="002800BA" w:rsidP="002800BA" w:rsidR="002800BA">
      <w:pPr>
        <w:widowControl w:val="false"/>
        <w:autoSpaceDE w:val="false"/>
        <w:autoSpaceDN w:val="false"/>
        <w:adjustRightInd w:val="false"/>
        <w:jc w:val="center"/>
        <w:rPr>
          <w:noProof/>
        </w:rPr>
      </w:pPr>
      <w:r>
        <w:rPr>
          <w:noProof/>
        </w:rPr>
        <w:t>R E P U B L I K A     H R V A T S K A</w:t>
      </w:r>
    </w:p>
    <w:p w:rsidRDefault="002800BA" w:rsidP="002800BA" w:rsidR="002800BA">
      <w:pPr>
        <w:widowControl w:val="false"/>
        <w:autoSpaceDE w:val="false"/>
        <w:autoSpaceDN w:val="false"/>
        <w:adjustRightInd w:val="false"/>
        <w:jc w:val="center"/>
        <w:rPr>
          <w:noProof/>
        </w:rPr>
      </w:pPr>
    </w:p>
    <w:p w:rsidRDefault="002800BA" w:rsidP="002800BA" w:rsidR="002800BA">
      <w:pPr>
        <w:widowControl w:val="false"/>
        <w:autoSpaceDE w:val="false"/>
        <w:autoSpaceDN w:val="false"/>
        <w:adjustRightInd w:val="false"/>
        <w:jc w:val="center"/>
        <w:rPr>
          <w:noProof/>
        </w:rPr>
      </w:pPr>
      <w:r>
        <w:rPr>
          <w:noProof/>
        </w:rPr>
        <w:t>R J E Š E N J E</w:t>
      </w:r>
    </w:p>
    <w:p w:rsidRDefault="002800BA" w:rsidP="002800BA" w:rsidR="002800BA">
      <w:pPr>
        <w:widowControl w:val="false"/>
        <w:autoSpaceDE w:val="false"/>
        <w:autoSpaceDN w:val="false"/>
        <w:adjustRightInd w:val="false"/>
        <w:rPr>
          <w:noProof/>
        </w:rPr>
      </w:pPr>
    </w:p>
    <w:p w:rsidRDefault="002800BA" w:rsidP="002800BA" w:rsidR="002800BA">
      <w:pPr>
        <w:widowControl w:val="false"/>
        <w:autoSpaceDE w:val="false"/>
        <w:autoSpaceDN w:val="false"/>
        <w:adjustRightInd w:val="false"/>
        <w:ind w:firstLine="720"/>
        <w:rPr>
          <w:noProof/>
        </w:rPr>
      </w:pPr>
      <w:r>
        <w:rPr>
          <w:noProof/>
        </w:rPr>
        <w:t xml:space="preserve">Trgovački sud u Bjelovaru, po sucu Branki Pleskalt, u stečajnom predmetu  predlagatelja 1. Vlade Okštajner vlasnik obrta ELEKTRO-MONT Obrt za elektroinstalacije, popravak i proizvodnja električne opreme i aparata Samobor, Dubrovačka 1, OIB: 11684609092 i 2. SAMOBORKA d.d. industrija građevnog materijala Samobor, Zagrebačka 32/a, OIB: 53149109818, zastupani po punomoćnicima Odvjetničkog društva Brlečić &amp; Partneri iz Varaždina ,  radi otvaranja stečajnog postupka nad trgovačkim društvom  PROJEKT DVIJE PALME d.o.o.  za  poslovanje nekretninama Zagreb, Hrnetička ulica 22, OIB: 09801328703, 4.  srpnja  2018. </w:t>
      </w:r>
    </w:p>
    <w:p w:rsidRDefault="002800BA" w:rsidP="002800BA" w:rsidR="002800BA">
      <w:pPr>
        <w:widowControl w:val="false"/>
        <w:autoSpaceDE w:val="false"/>
        <w:autoSpaceDN w:val="false"/>
        <w:adjustRightInd w:val="false"/>
        <w:rPr>
          <w:noProof/>
        </w:rPr>
      </w:pPr>
    </w:p>
    <w:p w:rsidRDefault="002800BA" w:rsidP="002800BA" w:rsidR="002800BA">
      <w:pPr>
        <w:widowControl w:val="false"/>
        <w:autoSpaceDE w:val="false"/>
        <w:autoSpaceDN w:val="false"/>
        <w:adjustRightInd w:val="false"/>
        <w:jc w:val="center"/>
        <w:rPr>
          <w:noProof/>
        </w:rPr>
      </w:pPr>
      <w:r>
        <w:rPr>
          <w:noProof/>
        </w:rPr>
        <w:t>r i j e š i o    j e</w:t>
      </w:r>
    </w:p>
    <w:p w:rsidRDefault="002800BA" w:rsidP="002800BA" w:rsidR="002800BA">
      <w:pPr>
        <w:widowControl w:val="false"/>
        <w:autoSpaceDE w:val="false"/>
        <w:autoSpaceDN w:val="false"/>
        <w:adjustRightInd w:val="false"/>
        <w:rPr>
          <w:noProof/>
        </w:rPr>
      </w:pPr>
    </w:p>
    <w:p w:rsidRDefault="002800BA" w:rsidP="002800BA" w:rsidR="002800BA">
      <w:pPr>
        <w:widowControl w:val="false"/>
        <w:autoSpaceDE w:val="false"/>
        <w:autoSpaceDN w:val="false"/>
        <w:adjustRightInd w:val="false"/>
        <w:ind w:firstLine="720"/>
        <w:rPr>
          <w:noProof/>
        </w:rPr>
      </w:pPr>
      <w:r>
        <w:rPr>
          <w:noProof/>
        </w:rPr>
        <w:t>Obustavlja se stečajni postupak nad dužnikom PROJEKT DVIJE PALME d.o.o.  za  poslovanje nekretninama Zagreb, Hrnetička ulica 22, OIB: 09801328703.</w:t>
      </w:r>
    </w:p>
    <w:p w:rsidRDefault="002800BA" w:rsidP="002800BA" w:rsidR="002800BA">
      <w:pPr>
        <w:widowControl w:val="false"/>
        <w:autoSpaceDE w:val="false"/>
        <w:autoSpaceDN w:val="false"/>
        <w:adjustRightInd w:val="false"/>
        <w:rPr>
          <w:noProof/>
        </w:rPr>
      </w:pPr>
    </w:p>
    <w:p w:rsidRDefault="002800BA" w:rsidP="002800BA" w:rsidR="002800BA">
      <w:pPr>
        <w:widowControl w:val="false"/>
        <w:autoSpaceDE w:val="false"/>
        <w:autoSpaceDN w:val="false"/>
        <w:adjustRightInd w:val="false"/>
        <w:jc w:val="center"/>
        <w:rPr>
          <w:noProof/>
        </w:rPr>
      </w:pPr>
      <w:r>
        <w:rPr>
          <w:noProof/>
        </w:rPr>
        <w:t>Obrazloženje</w:t>
      </w:r>
    </w:p>
    <w:p w:rsidRDefault="002800BA" w:rsidP="002800BA" w:rsidR="002800BA">
      <w:pPr>
        <w:widowControl w:val="false"/>
        <w:autoSpaceDE w:val="false"/>
        <w:autoSpaceDN w:val="false"/>
        <w:adjustRightInd w:val="false"/>
        <w:jc w:val="center"/>
        <w:rPr>
          <w:noProof/>
        </w:rPr>
      </w:pPr>
    </w:p>
    <w:p w:rsidRDefault="002800BA" w:rsidP="002800BA" w:rsidR="002800BA">
      <w:pPr>
        <w:widowControl w:val="false"/>
        <w:autoSpaceDE w:val="false"/>
        <w:autoSpaceDN w:val="false"/>
        <w:adjustRightInd w:val="false"/>
        <w:ind w:firstLine="720"/>
        <w:rPr>
          <w:noProof/>
        </w:rPr>
      </w:pPr>
      <w:r>
        <w:rPr>
          <w:noProof/>
        </w:rPr>
        <w:t>Kako su predlagatelji Vlado Okštajner vlasnik obrta ELEKTRO-MONT Obrt za elektroinstalacije, popravak i proizvodnja električne opreme i aparata Samobor, Dubrovačka 1, OIB: 11684609092 i SAMOBORKA d.d. industrija građevnog materijala Samobor, Zagrebačka 32/a, OIB: 53149109818,  svojim podneskom koji je zaprimljen kod suda dana  4. srpnja  2018. godine povukli prijedlog za pokretanje stečajnog postupka nad dužnikom PROJEKT DVIJE PALME d.o.o.  za  poslovanje nekretninama Zagreb, Hrnetička ulica 22, OIB: 09801328703, to je sud u skladu s odredbom čl. 16.  st. 5. Stečajnog zakona riješio kao u izreci.</w:t>
      </w:r>
    </w:p>
    <w:p w:rsidRDefault="002800BA" w:rsidP="002800BA" w:rsidR="002800BA">
      <w:pPr>
        <w:widowControl w:val="false"/>
        <w:autoSpaceDE w:val="false"/>
        <w:autoSpaceDN w:val="false"/>
        <w:adjustRightInd w:val="false"/>
        <w:rPr>
          <w:noProof/>
        </w:rPr>
      </w:pPr>
    </w:p>
    <w:p w:rsidRDefault="002800BA" w:rsidP="002800BA" w:rsidR="002800BA">
      <w:pPr>
        <w:widowControl w:val="false"/>
        <w:autoSpaceDE w:val="false"/>
        <w:autoSpaceDN w:val="false"/>
        <w:adjustRightInd w:val="false"/>
        <w:ind w:firstLine="720"/>
        <w:rPr>
          <w:noProof/>
        </w:rPr>
      </w:pPr>
      <w:r>
        <w:rPr>
          <w:noProof/>
        </w:rPr>
        <w:t>U Bjelovaru  4. srpnja   2018.</w:t>
      </w:r>
    </w:p>
    <w:p w:rsidRDefault="002800BA" w:rsidP="002800BA" w:rsidR="002800BA">
      <w:pPr>
        <w:widowControl w:val="false"/>
        <w:autoSpaceDE w:val="false"/>
        <w:autoSpaceDN w:val="false"/>
        <w:adjustRightInd w:val="false"/>
        <w:rPr>
          <w:noProof/>
        </w:rPr>
      </w:pPr>
    </w:p>
    <w:p w:rsidRDefault="002800BA" w:rsidP="002800BA" w:rsidR="002800BA">
      <w:pPr>
        <w:widowControl w:val="false"/>
        <w:autoSpaceDE w:val="false"/>
        <w:autoSpaceDN w:val="false"/>
        <w:adjustRightInd w:val="false"/>
        <w:rPr>
          <w:noProof/>
        </w:rPr>
      </w:pPr>
      <w:r>
        <w:rPr>
          <w:noProof/>
        </w:rPr>
        <w:t xml:space="preserve">                                                                        S u d a c</w:t>
      </w:r>
    </w:p>
    <w:p w:rsidRDefault="002800BA" w:rsidP="002800BA" w:rsidR="002800BA">
      <w:pPr>
        <w:widowControl w:val="false"/>
        <w:autoSpaceDE w:val="false"/>
        <w:autoSpaceDN w:val="false"/>
        <w:adjustRightInd w:val="false"/>
        <w:rPr>
          <w:noProof/>
        </w:rPr>
      </w:pPr>
      <w:r>
        <w:rPr>
          <w:noProof/>
        </w:rPr>
        <w:t xml:space="preserve">                                                                 Branka Pleskalt  v.r.</w:t>
      </w:r>
    </w:p>
    <w:p w:rsidRDefault="002800BA" w:rsidP="002800BA" w:rsidR="002800BA">
      <w:pPr>
        <w:widowControl w:val="false"/>
        <w:autoSpaceDE w:val="false"/>
        <w:autoSpaceDN w:val="false"/>
        <w:adjustRightInd w:val="false"/>
        <w:rPr>
          <w:noProof/>
        </w:rPr>
      </w:pPr>
    </w:p>
    <w:p w:rsidRDefault="002800BA" w:rsidP="002800BA" w:rsidR="002800BA">
      <w:pPr>
        <w:widowControl w:val="false"/>
        <w:autoSpaceDE w:val="false"/>
        <w:autoSpaceDN w:val="false"/>
        <w:adjustRightInd w:val="false"/>
        <w:rPr>
          <w:noProof/>
        </w:rPr>
      </w:pPr>
      <w:r>
        <w:rPr>
          <w:noProof/>
        </w:rPr>
        <w:tab/>
      </w:r>
      <w:r>
        <w:rPr>
          <w:noProof/>
        </w:rPr>
        <w:tab/>
      </w:r>
      <w:r>
        <w:rPr>
          <w:noProof/>
        </w:rPr>
        <w:tab/>
      </w:r>
      <w:r>
        <w:rPr>
          <w:noProof/>
        </w:rPr>
        <w:tab/>
        <w:t>Za točnost otpravka – ovlašteni službenik</w:t>
      </w:r>
    </w:p>
    <w:p w:rsidRDefault="002800BA" w:rsidP="002800BA" w:rsidR="002800BA">
      <w:pPr>
        <w:widowControl w:val="false"/>
        <w:autoSpaceDE w:val="false"/>
        <w:autoSpaceDN w:val="false"/>
        <w:adjustRightInd w:val="false"/>
        <w:rPr>
          <w:noProof/>
        </w:rPr>
      </w:pPr>
      <w:r>
        <w:rPr>
          <w:noProof/>
        </w:rPr>
        <w:tab/>
      </w:r>
      <w:r>
        <w:rPr>
          <w:noProof/>
        </w:rPr>
        <w:tab/>
      </w:r>
      <w:r>
        <w:rPr>
          <w:noProof/>
        </w:rPr>
        <w:tab/>
      </w:r>
      <w:r>
        <w:rPr>
          <w:noProof/>
        </w:rPr>
        <w:tab/>
        <w:t xml:space="preserve">                    Vesna Dragišić</w:t>
      </w:r>
    </w:p>
    <w:p w:rsidRDefault="002800BA" w:rsidP="002800BA" w:rsidR="002800BA">
      <w:pPr>
        <w:widowControl w:val="false"/>
        <w:autoSpaceDE w:val="false"/>
        <w:autoSpaceDN w:val="false"/>
        <w:adjustRightInd w:val="false"/>
        <w:rPr>
          <w:noProof/>
        </w:rPr>
      </w:pPr>
    </w:p>
    <w:p w:rsidRDefault="002800BA" w:rsidP="002800BA" w:rsidR="002800BA">
      <w:pPr>
        <w:widowControl w:val="false"/>
        <w:autoSpaceDE w:val="false"/>
        <w:autoSpaceDN w:val="false"/>
        <w:adjustRightInd w:val="false"/>
        <w:ind w:firstLine="720"/>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AE649C" w:rsidP="002800BA" w:rsidR="00AE649C" w:rsidRPr="00B76F3C">
      <w:pPr>
        <w:pStyle w:val="NormaleSPIS"/>
        <w:ind w:firstLine="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0BA"/>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3A2D"/>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800BA"/>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rPr>
      <w:rFonts w:cstheme="minorBidi"/>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lang w:eastAsia="en-US"/>
    </w:rPr>
  </w:style>
  <w:style w:customStyle="true" w:styleId="SudNaziv" w:type="paragraph">
    <w:name w:val="Sud_Naziv"/>
    <w:basedOn w:val="Normal"/>
    <w:rsid w:val="00EB0D4C"/>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800BA"/>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rPr>
      <w:rFonts w:cstheme="minorBidi"/>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lang w:eastAsia="en-US"/>
    </w:rPr>
  </w:style>
  <w:style w:customStyle="1" w:styleId="SudNaziv" w:type="paragraph">
    <w:name w:val="Sud_Naziv"/>
    <w:basedOn w:val="Normal"/>
    <w:rsid w:val="00EB0D4C"/>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62515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St-352/2018-8</izvorni_sadrzaj>
    <derivirana_varijabla naziv="DomainObject.Oznaka_1">St-352/2018-8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St-352/2018</izvorni_sadrzaj>
    <derivirana_varijabla naziv="DomainObject.Predmet.OznakaBroj_1">St-352/2018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DVIJE PALME d.o.o.</izvorni_sadrzaj>
    <derivirana_varijabla naziv="DomainObject.Predmet.ProtustrankaFormated_1">  PROJEKT DVIJE PALME d.o.o.</derivirana_varijabla>
  </DomainObject.Predmet.ProtustrankaFormated>
  <DomainObject.Predmet.ProtustrankaFormatedOIB>
    <izvorni_sadrzaj>  PROJEKT DVIJE PALME d.o.o., OIB 09801328703</izvorni_sadrzaj>
    <derivirana_varijabla naziv="DomainObject.Predmet.ProtustrankaFormatedOIB_1">  PROJEKT DVIJE PALME d.o.o., OIB 09801328703</derivirana_varijabla>
  </DomainObject.Predmet.ProtustrankaFormatedOIB>
  <DomainObject.Predmet.ProtustrankaFormatedWithAdress>
    <izvorni_sadrzaj> PROJEKT DVIJE PALME d.o.o., Hrnetička ulica 22, 10000 Zagreb</izvorni_sadrzaj>
    <derivirana_varijabla naziv="DomainObject.Predmet.ProtustrankaFormatedWithAdress_1"> PROJEKT DVIJE PALME d.o.o., Hrnetička ulica 22, 10000 Zagreb</derivirana_varijabla>
  </DomainObject.Predmet.ProtustrankaFormatedWithAdress>
  <DomainObject.Predmet.ProtustrankaFormatedWithAdressOIB>
    <izvorni_sadrzaj> PROJEKT DVIJE PALME d.o.o., OIB 09801328703, Hrnetička ulica 22, 10000 Zagreb</izvorni_sadrzaj>
    <derivirana_varijabla naziv="DomainObject.Predmet.ProtustrankaFormatedWithAdressOIB_1"> PROJEKT DVIJE PALME d.o.o., OIB 09801328703, Hrnetička ulica 22, 10000 Zagreb</derivirana_varijabla>
  </DomainObject.Predmet.ProtustrankaFormatedWithAdressOIB>
  <DomainObject.Predmet.ProtustrankaWithAdress>
    <izvorni_sadrzaj>PROJEKT DVIJE PALME d.o.o. Hrnetička ulica 22, 10000 Zagreb</izvorni_sadrzaj>
    <derivirana_varijabla naziv="DomainObject.Predmet.ProtustrankaWithAdress_1">PROJEKT DVIJE PALME d.o.o. Hrnetička ulica 22, 10000 Zagreb</derivirana_varijabla>
  </DomainObject.Predmet.ProtustrankaWithAdress>
  <DomainObject.Predmet.ProtustrankaWithAdressOIB>
    <izvorni_sadrzaj>PROJEKT DVIJE PALME d.o.o., OIB 09801328703, Hrnetička ulica 22, 10000 Zagreb</izvorni_sadrzaj>
    <derivirana_varijabla naziv="DomainObject.Predmet.ProtustrankaWithAdressOIB_1">PROJEKT DVIJE PALME d.o.o., OIB 09801328703, Hrnetička ulica 22, 10000 Zagreb</derivirana_varijabla>
  </DomainObject.Predmet.ProtustrankaWithAdressOIB>
  <DomainObject.Predmet.ProtustrankaNazivFormated>
    <izvorni_sadrzaj>PROJEKT DVIJE PALME d.o.o.</izvorni_sadrzaj>
    <derivirana_varijabla naziv="DomainObject.Predmet.ProtustrankaNazivFormated_1">PROJEKT DVIJE PALME d.o.o.</derivirana_varijabla>
  </DomainObject.Predmet.ProtustrankaNazivFormated>
  <DomainObject.Predmet.ProtustrankaNazivFormatedOIB>
    <izvorni_sadrzaj>PROJEKT DVIJE PALME d.o.o., OIB 09801328703</izvorni_sadrzaj>
    <derivirana_varijabla naziv="DomainObject.Predmet.ProtustrankaNazivFormatedOIB_1">PROJEKT DVIJE PALME d.o.o., OIB 09801328703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Vlado Okštanjer zastupanog po punomoćniku Odvjetničko društvo BRLEČIĆ &amp; partneri, javno trgovačko društvo za obavljanje odvjetničkih poslova; DIONIČKO DRUŠTVO SAMOBORKA, INDUSTRIJA GRAĐEVNOG MATERIJALA zastupanog po punomoćniku Odvjetničko društvo BRLEČIĆ &amp; partneri, javno trgovačko društvo za obavljanje odvjetničkih poslova</izvorni_sadrzaj>
    <derivirana_varijabla naziv="DomainObject.Predmet.StrankaFormated_1">  Vlado Okštanjer zastupanog po punomoćniku Odvjetničko društvo BRLEČIĆ &amp; partneri, javno trgovačko društvo za obavljanje odvjetničkih poslova; DIONIČKO DRUŠTVO SAMOBORKA, INDUSTRIJA GRAĐEVNOG MATERIJALA zastupanog po punomoćniku Odvjetničko društvo BRLEČIĆ &amp; partneri, javno trgovačko društvo za obavljanje odvjetničkih poslova</derivirana_varijabla>
  </DomainObject.Predmet.StrankaFormated>
  <DomainObject.Predmet.StrankaFormatedOIB>
    <izvorni_sadrzaj>  Vlado Okštanjer, OIB 11684609092 zastupanog po punomoćniku Odvjetničko društvo BRLEČIĆ &amp; partneri, javno trgovačko društvo za obavljanje odvjetničkih poslova; DIONIČKO DRUŠTVO SAMOBORKA, INDUSTRIJA GRAĐEVNOG MATERIJALA, OIB 53149109818 zastupanog po punomoćniku Odvjetničko društvo BRLEČIĆ &amp; partneri, javno trgovačko društvo za obavljanje odvjetničkih poslova</izvorni_sadrzaj>
    <derivirana_varijabla naziv="DomainObject.Predmet.StrankaFormatedOIB_1">  Vlado Okštanjer, OIB 11684609092 zastupanog po punomoćniku Odvjetničko društvo BRLEČIĆ &amp; partneri, javno trgovačko društvo za obavljanje odvjetničkih poslova; DIONIČKO DRUŠTVO SAMOBORKA, INDUSTRIJA GRAĐEVNOG MATERIJALA, OIB 53149109818 zastupanog po punomoćniku Odvjetničko društvo BRLEČIĆ &amp; partneri, javno trgovačko društvo za obavljanje odvjetničkih poslova</derivirana_varijabla>
  </DomainObject.Predmet.StrankaFormatedOIB>
  <DomainObject.Predmet.StrankaFormatedWithAdress>
    <izvorni_sadrzaj> Vlado Okštanjer, Dubrovačka 1, 10430 Samobor zastupanog po punomoćniku Odvjetničko društvo BRLEČIĆ &amp; partneri, javno trgovačko društvo za obavljanje odvjetničkih poslova; DIONIČKO DRUŠTVO SAMOBORKA, INDUSTRIJA GRAĐEVNOG MATERIJALA, Zagrebačka 32a, 10430 Samobor zastupanog po punomoćniku Odvjetničko društvo BRLEČIĆ &amp; partneri, javno trgovačko društvo za obavljanje odvjetničkih poslova</izvorni_sadrzaj>
    <derivirana_varijabla naziv="DomainObject.Predmet.StrankaFormatedWithAdress_1"> Vlado Okštanjer, Dubrovačka 1, 10430 Samobor zastupanog po punomoćniku Odvjetničko društvo BRLEČIĆ &amp; partneri, javno trgovačko društvo za obavljanje odvjetničkih poslova; DIONIČKO DRUŠTVO SAMOBORKA, INDUSTRIJA GRAĐEVNOG MATERIJALA, Zagrebačka 32a, 10430 Samobor zastupanog po punomoćniku Odvjetničko društvo BRLEČIĆ &amp; partneri, javno trgovačko društvo za obavljanje odvjetničkih poslova</derivirana_varijabla>
  </DomainObject.Predmet.StrankaFormatedWithAdress>
  <DomainObject.Predmet.StrankaFormatedWithAdressOIB>
    <izvorni_sadrzaj> Vlado Okštanjer, OIB 11684609092, Dubrovačka 1, 10430 Samobor zastupanog po punomoćniku Odvjetničko društvo BRLEČIĆ &amp; partneri, javno trgovačko društvo za obavljanje odvjetničkih poslova; DIONIČKO DRUŠTVO SAMOBORKA, INDUSTRIJA GRAĐEVNOG MATERIJALA, OIB 53149109818, Zagrebačka 32a, 10430 Samobor zastupanog po punomoćniku Odvjetničko društvo BRLEČIĆ &amp; partneri, javno trgovačko društvo za obavljanje odvjetničkih poslova</izvorni_sadrzaj>
    <derivirana_varijabla naziv="DomainObject.Predmet.StrankaFormatedWithAdressOIB_1"> Vlado Okštanjer, OIB 11684609092, Dubrovačka 1, 10430 Samobor zastupanog po punomoćniku Odvjetničko društvo BRLEČIĆ &amp; partneri, javno trgovačko društvo za obavljanje odvjetničkih poslova; DIONIČKO DRUŠTVO SAMOBORKA, INDUSTRIJA GRAĐEVNOG MATERIJALA, OIB 53149109818, Zagrebačka 32a, 10430 Samobor zastupanog po punomoćniku Odvjetničko društvo BRLEČIĆ &amp; partneri, javno trgovačko društvo za obavljanje odvjetničkih poslova</derivirana_varijabla>
  </DomainObject.Predmet.StrankaFormatedWithAdressOIB>
  <DomainObject.Predmet.StrankaWithAdress>
    <izvorni_sadrzaj>Vlado Okštanjer Dubrovačka 1,10430 Samobor,DIONIČKO DRUŠTVO SAMOBORKA, INDUSTRIJA GRAĐEVNOG MATERIJALA Zagrebačka 32a,10430 Samobor</izvorni_sadrzaj>
    <derivirana_varijabla naziv="DomainObject.Predmet.StrankaWithAdress_1">Vlado Okštanjer Dubrovačka 1,10430 Samobor,DIONIČKO DRUŠTVO SAMOBORKA, INDUSTRIJA GRAĐEVNOG MATERIJALA Zagrebačka 32a,10430 Samobor</derivirana_varijabla>
  </DomainObject.Predmet.StrankaWithAdress>
  <DomainObject.Predmet.StrankaWithAdressOIB>
    <izvorni_sadrzaj>Vlado Okštanjer, OIB 11684609092, Dubrovačka 1,10430 Samobor,DIONIČKO DRUŠTVO SAMOBORKA, INDUSTRIJA GRAĐEVNOG MATERIJALA, OIB 53149109818, Zagrebačka 32a,10430 Samobor</izvorni_sadrzaj>
    <derivirana_varijabla naziv="DomainObject.Predmet.StrankaWithAdressOIB_1">Vlado Okštanjer, OIB 11684609092, Dubrovačka 1,10430 Samobor,DIONIČKO DRUŠTVO SAMOBORKA, INDUSTRIJA GRAĐEVNOG MATERIJALA, OIB 53149109818, Zagrebačka 32a,10430 Samobor</derivirana_varijabla>
  </DomainObject.Predmet.StrankaWithAdressOIB>
  <DomainObject.Predmet.StrankaNazivFormated>
    <izvorni_sadrzaj>Vlado Okštanjer,DIONIČKO DRUŠTVO SAMOBORKA, INDUSTRIJA GRAĐEVNOG MATERIJALA</izvorni_sadrzaj>
    <derivirana_varijabla naziv="DomainObject.Predmet.StrankaNazivFormated_1">Vlado Okštanjer,DIONIČKO DRUŠTVO SAMOBORKA, INDUSTRIJA GRAĐEVNOG MATERIJALA</derivirana_varijabla>
  </DomainObject.Predmet.StrankaNazivFormated>
  <DomainObject.Predmet.StrankaNazivFormatedOIB>
    <izvorni_sadrzaj>Vlado Okštanjer, OIB 11684609092,DIONIČKO DRUŠTVO SAMOBORKA, INDUSTRIJA GRAĐEVNOG MATERIJALA, OIB 53149109818</izvorni_sadrzaj>
    <derivirana_varijabla naziv="DomainObject.Predmet.StrankaNazivFormatedOIB_1">Vlado Okštanjer, OIB 11684609092,DIONIČKO DRUŠTVO SAMOBORKA, INDUSTRIJA GRAĐEVNOG MATERIJALA, OIB 53149109818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Vlado Okštanjer zastupanog po punomoćniku Odvjetničko društvo BRLEČIĆ &amp; partneri, javno trgovačko društvo za obavljanje odvjetničkih poslova</item>
      <item>DIONIČKO DRUŠTVO SAMOBORKA, INDUSTRIJA GRAĐEVNOG MATERIJALA zastupanog po punomoćniku Odvjetničko društvo BRLEČIĆ &amp; partneri, javno trgovačko društvo za obavljanje odvjetničkih poslova</item>
    </izvorni_sadrzaj>
    <derivirana_varijabla naziv="DomainObject.Predmet.StrankaListFormated_1">
      <item>Vlado Okštanjer zastupanog po punomoćniku Odvjetničko društvo BRLEČIĆ &amp; partneri, javno trgovačko društvo za obavljanje odvjetničkih poslova</item>
      <item>DIONIČKO DRUŠTVO SAMOBORKA, INDUSTRIJA GRAĐEVNOG MATERIJALA zastupanog po punomoćniku Odvjetničko društvo BRLEČIĆ &amp; partneri, javno trgovačko društvo za obavljanje odvjetničkih poslova</item>
    </derivirana_varijabla>
  </DomainObject.Predmet.StrankaListFormated>
  <DomainObject.Predmet.StrankaListFormatedOIB>
    <izvorni_sadrzaj>
      <item>Vlado Okštanjer, OIB 11684609092 zastupanog po punomoćniku Odvjetničko društvo BRLEČIĆ &amp; partneri, javno trgovačko društvo za obavljanje odvjetničkih poslova</item>
      <item>DIONIČKO DRUŠTVO SAMOBORKA, INDUSTRIJA GRAĐEVNOG MATERIJALA, OIB 53149109818 zastupanog po punomoćniku Odvjetničko društvo BRLEČIĆ &amp; partneri, javno trgovačko društvo za obavljanje odvjetničkih poslova</item>
    </izvorni_sadrzaj>
    <derivirana_varijabla naziv="DomainObject.Predmet.StrankaListFormatedOIB_1">
      <item>Vlado Okštanjer, OIB 11684609092 zastupanog po punomoćniku Odvjetničko društvo BRLEČIĆ &amp; partneri, javno trgovačko društvo za obavljanje odvjetničkih poslova</item>
      <item>DIONIČKO DRUŠTVO SAMOBORKA, INDUSTRIJA GRAĐEVNOG MATERIJALA, OIB 53149109818 zastupanog po punomoćniku Odvjetničko društvo BRLEČIĆ &amp; partneri, javno trgovačko društvo za obavljanje odvjetničkih poslova</item>
    </derivirana_varijabla>
  </DomainObject.Predmet.StrankaListFormatedOIB>
  <DomainObject.Predmet.StrankaListFormatedWithAdress>
    <izvorni_sadrzaj>
      <item>Vlado Okštanjer, Dubrovačka 1, 10430 Samobor zastupanog po punomoćniku Odvjetničko društvo BRLEČIĆ &amp; partneri, javno trgovačko društvo za obavljanje odvjetničkih poslova</item>
      <item>DIONIČKO DRUŠTVO SAMOBORKA, INDUSTRIJA GRAĐEVNOG MATERIJALA, Zagrebačka 32a, 10430 Samobor zastupanog po punomoćniku Odvjetničko društvo BRLEČIĆ &amp; partneri, javno trgovačko društvo za obavljanje odvjetničkih poslova</item>
    </izvorni_sadrzaj>
    <derivirana_varijabla naziv="DomainObject.Predmet.StrankaListFormatedWithAdress_1">
      <item>Vlado Okštanjer, Dubrovačka 1, 10430 Samobor zastupanog po punomoćniku Odvjetničko društvo BRLEČIĆ &amp; partneri, javno trgovačko društvo za obavljanje odvjetničkih poslova</item>
      <item>DIONIČKO DRUŠTVO SAMOBORKA, INDUSTRIJA GRAĐEVNOG MATERIJALA, Zagrebačka 32a, 10430 Samobor zastupanog po punomoćniku Odvjetničko društvo BRLEČIĆ &amp; partneri, javno trgovačko društvo za obavljanje odvjetničkih poslova</item>
    </derivirana_varijabla>
  </DomainObject.Predmet.StrankaListFormatedWithAdress>
  <DomainObject.Predmet.StrankaListFormatedWithAdressOIB>
    <izvorni_sadrzaj>
      <item>Vlado Okštanjer, OIB 11684609092, Dubrovačka 1, 10430 Samobor zastupanog po punomoćniku Odvjetničko društvo BRLEČIĆ &amp; partneri, javno trgovačko društvo za obavljanje odvjetničkih poslova</item>
      <item>DIONIČKO DRUŠTVO SAMOBORKA, INDUSTRIJA GRAĐEVNOG MATERIJALA, OIB 53149109818, Zagrebačka 32a, 10430 Samobor zastupanog po punomoćniku Odvjetničko društvo BRLEČIĆ &amp; partneri, javno trgovačko društvo za obavljanje odvjetničkih poslova</item>
    </izvorni_sadrzaj>
    <derivirana_varijabla naziv="DomainObject.Predmet.StrankaListFormatedWithAdressOIB_1">
      <item>Vlado Okštanjer, OIB 11684609092, Dubrovačka 1, 10430 Samobor zastupanog po punomoćniku Odvjetničko društvo BRLEČIĆ &amp; partneri, javno trgovačko društvo za obavljanje odvjetničkih poslova</item>
      <item>DIONIČKO DRUŠTVO SAMOBORKA, INDUSTRIJA GRAĐEVNOG MATERIJALA, OIB 53149109818, Zagrebačka 32a, 10430 Samobor zastupanog po punomoćniku Odvjetničko društvo BRLEČIĆ &amp; partneri, javno trgovačko društvo za obavljanje odvjetničkih poslova</item>
    </derivirana_varijabla>
  </DomainObject.Predmet.StrankaListFormatedWithAdressOIB>
  <DomainObject.Predmet.StrankaListNazivFormated>
    <izvorni_sadrzaj>
      <item>Vlado Okštanjer</item>
      <item>DIONIČKO DRUŠTVO SAMOBORKA, INDUSTRIJA GRAĐEVNOG MATERIJALA</item>
    </izvorni_sadrzaj>
    <derivirana_varijabla naziv="DomainObject.Predmet.StrankaListNazivFormated_1">
      <item>Vlado Okštanjer</item>
      <item>DIONIČKO DRUŠTVO SAMOBORKA, INDUSTRIJA GRAĐEVNOG MATERIJALA</item>
    </derivirana_varijabla>
  </DomainObject.Predmet.StrankaListNazivFormated>
  <DomainObject.Predmet.StrankaListNazivFormatedOIB>
    <izvorni_sadrzaj>
      <item>Vlado Okštanjer, OIB 11684609092</item>
      <item>DIONIČKO DRUŠTVO SAMOBORKA, INDUSTRIJA GRAĐEVNOG MATERIJALA, OIB 53149109818</item>
    </izvorni_sadrzaj>
    <derivirana_varijabla naziv="DomainObject.Predmet.StrankaListNazivFormatedOIB_1">
      <item>Vlado Okštanjer, OIB 11684609092</item>
      <item>DIONIČKO DRUŠTVO SAMOBORKA, INDUSTRIJA GRAĐEVNOG MATERIJALA, OIB 53149109818</item>
    </derivirana_varijabla>
  </DomainObject.Predmet.StrankaListNazivFormatedOIB>
  <DomainObject.Predmet.ProtuStrankaListFormated>
    <izvorni_sadrzaj>
      <item>PROJEKT DVIJE PALME d.o.o.</item>
    </izvorni_sadrzaj>
    <derivirana_varijabla naziv="DomainObject.Predmet.ProtuStrankaListFormated_1">
      <item>PROJEKT DVIJE PALME d.o.o.</item>
    </derivirana_varijabla>
  </DomainObject.Predmet.ProtuStrankaListFormated>
  <DomainObject.Predmet.ProtuStrankaListFormatedOIB>
    <izvorni_sadrzaj>
      <item>PROJEKT DVIJE PALME d.o.o., OIB 09801328703</item>
    </izvorni_sadrzaj>
    <derivirana_varijabla naziv="DomainObject.Predmet.ProtuStrankaListFormatedOIB_1">
      <item>PROJEKT DVIJE PALME d.o.o., OIB 09801328703</item>
    </derivirana_varijabla>
  </DomainObject.Predmet.ProtuStrankaListFormatedOIB>
  <DomainObject.Predmet.ProtuStrankaListFormatedWithAdress>
    <izvorni_sadrzaj>
      <item>PROJEKT DVIJE PALME d.o.o., Hrnetička ulica 22, 10000 Zagreb</item>
    </izvorni_sadrzaj>
    <derivirana_varijabla naziv="DomainObject.Predmet.ProtuStrankaListFormatedWithAdress_1">
      <item>PROJEKT DVIJE PALME d.o.o., Hrnetička ulica 22, 10000 Zagreb</item>
    </derivirana_varijabla>
  </DomainObject.Predmet.ProtuStrankaListFormatedWithAdress>
  <DomainObject.Predmet.ProtuStrankaListFormatedWithAdressOIB>
    <izvorni_sadrzaj>
      <item>PROJEKT DVIJE PALME d.o.o., OIB 09801328703, Hrnetička ulica 22, 10000 Zagreb</item>
    </izvorni_sadrzaj>
    <derivirana_varijabla naziv="DomainObject.Predmet.ProtuStrankaListFormatedWithAdressOIB_1">
      <item>PROJEKT DVIJE PALME d.o.o., OIB 09801328703, Hrnetička ulica 22, 10000 Zagreb</item>
    </derivirana_varijabla>
  </DomainObject.Predmet.ProtuStrankaListFormatedWithAdressOIB>
  <DomainObject.Predmet.ProtuStrankaListNazivFormated>
    <izvorni_sadrzaj>
      <item>PROJEKT DVIJE PALME d.o.o.</item>
    </izvorni_sadrzaj>
    <derivirana_varijabla naziv="DomainObject.Predmet.ProtuStrankaListNazivFormated_1">
      <item>PROJEKT DVIJE PALME d.o.o.</item>
    </derivirana_varijabla>
  </DomainObject.Predmet.ProtuStrankaListNazivFormated>
  <DomainObject.Predmet.ProtuStrankaListNazivFormatedOIB>
    <izvorni_sadrzaj>
      <item>PROJEKT DVIJE PALME d.o.o., OIB 09801328703</item>
    </izvorni_sadrzaj>
    <derivirana_varijabla naziv="DomainObject.Predmet.ProtuStrankaListNazivFormatedOIB_1">
      <item>PROJEKT DVIJE PALME d.o.o., OIB 09801328703</item>
    </derivirana_varijabla>
  </DomainObject.Predmet.ProtuStrankaListNazivFormatedOIB>
  <DomainObject.Predmet.OstaliListFormated>
    <izvorni_sadrzaj>
      <item>Marin Validžić</item>
      <item>Odvjetničko društvo BRLEČIĆ &amp; partneri, javno trgovačko društvo za obavljanje odvjetničkih poslova punomoćnik sudionika u postupku Vlado Okštanjer; DIONIČKO DRUŠTVO SAMOBORKA, INDUSTRIJA GRAĐEVNOG MATERIJALA</item>
      <item>Trgovački sud u Zagrebu</item>
    </izvorni_sadrzaj>
    <derivirana_varijabla naziv="DomainObject.Predmet.OstaliListFormated_1">
      <item>Marin Validžić</item>
      <item>Odvjetničko društvo BRLEČIĆ &amp; partneri, javno trgovačko društvo za obavljanje odvjetničkih poslova punomoćnik sudionika u postupku Vlado Okštanjer; DIONIČKO DRUŠTVO SAMOBORKA, INDUSTRIJA GRAĐEVNOG MATERIJALA</item>
      <item>Trgovački sud u Zagrebu</item>
    </derivirana_varijabla>
  </DomainObject.Predmet.OstaliListFormated>
  <DomainObject.Predmet.OstaliListFormatedOIB>
    <izvorni_sadrzaj>
      <item>Marin Validžić, OIB 77792033988</item>
      <item>Odvjetničko društvo BRLEČIĆ &amp; partneri, javno trgovačko društvo za obavljanje odvjetničkih poslova, OIB 75277763692 punomoćnik sudionika u postupku Vlado Okštanjer; DIONIČKO DRUŠTVO SAMOBORKA, INDUSTRIJA GRAĐEVNOG MATERIJALA</item>
      <item>Trgovački sud u Zagrebu</item>
    </izvorni_sadrzaj>
    <derivirana_varijabla naziv="DomainObject.Predmet.OstaliListFormatedOIB_1">
      <item>Marin Validžić, OIB 77792033988</item>
      <item>Odvjetničko društvo BRLEČIĆ &amp; partneri, javno trgovačko društvo za obavljanje odvjetničkih poslova, OIB 75277763692 punomoćnik sudionika u postupku Vlado Okštanjer; DIONIČKO DRUŠTVO SAMOBORKA, INDUSTRIJA GRAĐEVNOG MATERIJALA</item>
      <item>Trgovački sud u Zagrebu</item>
    </derivirana_varijabla>
  </DomainObject.Predmet.OstaliListFormatedOIB>
  <DomainObject.Predmet.OstaliListFormatedWithAdress>
    <izvorni_sadrzaj>
      <item>Marin Validžić, Hrnetička ulica 22, 10000 Zagreb</item>
      <item>Odvjetničko društvo BRLEČIĆ &amp; partneri, javno trgovačko društvo za obavljanje odvjetničkih poslova, Optujska ulica 25/1 , 42000 Varaždin punomoćnik sudionika u postupku Vlado Okštanjer; DIONIČKO DRUŠTVO SAMOBORKA, INDUSTRIJA GRAĐEVNOG MATERIJALA</item>
      <item>Trgovački sud u Zagrebu, ., 10000 Zagreb</item>
    </izvorni_sadrzaj>
    <derivirana_varijabla naziv="DomainObject.Predmet.OstaliListFormatedWithAdress_1">
      <item>Marin Validžić, Hrnetička ulica 22, 10000 Zagreb</item>
      <item>Odvjetničko društvo BRLEČIĆ &amp; partneri, javno trgovačko društvo za obavljanje odvjetničkih poslova, Optujska ulica 25/1 , 42000 Varaždin punomoćnik sudionika u postupku Vlado Okštanjer; DIONIČKO DRUŠTVO SAMOBORKA, INDUSTRIJA GRAĐEVNOG MATERIJALA</item>
      <item>Trgovački sud u Zagrebu, ., 10000 Zagreb</item>
    </derivirana_varijabla>
  </DomainObject.Predmet.OstaliListFormatedWithAdress>
  <DomainObject.Predmet.OstaliListFormatedWithAdressOIB>
    <izvorni_sadrzaj>
      <item>Marin Validžić, OIB 77792033988, Hrnetička ulica 22, 10000 Zagreb</item>
      <item>Odvjetničko društvo BRLEČIĆ &amp; partneri, javno trgovačko društvo za obavljanje odvjetničkih poslova, OIB 75277763692, Optujska ulica 25/1 , 42000 Varaždin punomoćnik sudionika u postupku Vlado Okštanjer; DIONIČKO DRUŠTVO SAMOBORKA, INDUSTRIJA GRAĐEVNOG MATERIJALA</item>
      <item>Trgovački sud u Zagrebu, ., 10000 Zagreb</item>
    </izvorni_sadrzaj>
    <derivirana_varijabla naziv="DomainObject.Predmet.OstaliListFormatedWithAdressOIB_1">
      <item>Marin Validžić, OIB 77792033988, Hrnetička ulica 22, 10000 Zagreb</item>
      <item>Odvjetničko društvo BRLEČIĆ &amp; partneri, javno trgovačko društvo za obavljanje odvjetničkih poslova, OIB 75277763692, Optujska ulica 25/1 , 42000 Varaždin punomoćnik sudionika u postupku Vlado Okštanjer; DIONIČKO DRUŠTVO SAMOBORKA, INDUSTRIJA GRAĐEVNOG MATERIJALA</item>
      <item>Trgovački sud u Zagrebu, ., 10000 Zagreb</item>
    </derivirana_varijabla>
  </DomainObject.Predmet.OstaliListFormatedWithAdressOIB>
  <DomainObject.Predmet.OstaliListNazivFormated>
    <izvorni_sadrzaj>
      <item>Marin Validžić</item>
      <item>Odvjetničko društvo BRLEČIĆ &amp; partneri, javno trgovačko društvo za obavljanje odvjetničkih poslova</item>
      <item>Trgovački sud u Zagrebu</item>
    </izvorni_sadrzaj>
    <derivirana_varijabla naziv="DomainObject.Predmet.OstaliListNazivFormated_1">
      <item>Marin Validžić</item>
      <item>Odvjetničko društvo BRLEČIĆ &amp; partneri, javno trgovačko društvo za obavljanje odvjetničkih poslova</item>
      <item>Trgovački sud u Zagrebu</item>
    </derivirana_varijabla>
  </DomainObject.Predmet.OstaliListNazivFormated>
  <DomainObject.Predmet.OstaliListNazivFormatedOIB>
    <izvorni_sadrzaj>
      <item>Marin Validžić, OIB 77792033988</item>
      <item>Odvjetničko društvo BRLEČIĆ &amp; partneri, javno trgovačko društvo za obavljanje odvjetničkih poslova, OIB 75277763692</item>
      <item>Trgovački sud u Zagrebu</item>
    </izvorni_sadrzaj>
    <derivirana_varijabla naziv="DomainObject.Predmet.OstaliListNazivFormatedOIB_1">
      <item>Marin Validžić, OIB 77792033988</item>
      <item>Odvjetničko društvo BRLEČIĆ &amp; partneri, javno trgovačko društvo za obavljanje odvjetničkih poslova, OIB 75277763692</item>
      <item>Trgovački sud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St-352/2018-8</izvorni_sadrzaj>
    <derivirana_varijabla naziv="DomainObject.PoslovniBrojDokumenta_1">St-352/2018-8</derivirana_varijabla>
  </DomainObject.PoslovniBrojDokumenta>
  <DomainObject.Predmet.StrankaIDrugi>
    <izvorni_sadrzaj>Vlado Okštanjer i dr.</izvorni_sadrzaj>
    <derivirana_varijabla naziv="DomainObject.Predmet.StrankaIDrugi_1">Vlado Okštanjer i dr.</derivirana_varijabla>
  </DomainObject.Predmet.StrankaIDrugi>
  <DomainObject.Predmet.ProtustrankaIDrugi>
    <izvorni_sadrzaj>PROJEKT DVIJE PALME d.o.o.</izvorni_sadrzaj>
    <derivirana_varijabla naziv="DomainObject.Predmet.ProtustrankaIDrugi_1">PROJEKT DVIJE PALME d.o.o.</derivirana_varijabla>
  </DomainObject.Predmet.ProtustrankaIDrugi>
  <DomainObject.Predmet.StrankaIDrugiAdressOIB>
    <izvorni_sadrzaj>Vlado Okštanjer, OIB 11684609092, Dubrovačka 1, 10430 Samobor i dr.</izvorni_sadrzaj>
    <derivirana_varijabla naziv="DomainObject.Predmet.StrankaIDrugiAdressOIB_1">Vlado Okštanjer, OIB 11684609092, Dubrovačka 1, 10430 Samobor i dr.</derivirana_varijabla>
  </DomainObject.Predmet.StrankaIDrugiAdressOIB>
  <DomainObject.Predmet.ProtustrankaIDrugiAdressOIB>
    <izvorni_sadrzaj>PROJEKT DVIJE PALME d.o.o., OIB 09801328703, Hrnetička ulica 22, 10000 Zagreb</izvorni_sadrzaj>
    <derivirana_varijabla naziv="DomainObject.Predmet.ProtustrankaIDrugiAdressOIB_1">PROJEKT DVIJE PALME d.o.o., OIB 09801328703, Hrnetička ulica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DVIJE PALME d.o.o.</item>
      <item>Vlado Okštanjer</item>
      <item>DIONIČKO DRUŠTVO SAMOBORKA, INDUSTRIJA GRAĐEVNOG MATERIJALA</item>
      <item>Marin Validžić</item>
      <item>Odvjetničko društvo BRLEČIĆ &amp; partneri, javno trgovačko društvo za obavljanje odvjetničkih poslova</item>
      <item>Trgovački sud u Zagrebu</item>
    </izvorni_sadrzaj>
    <derivirana_varijabla naziv="DomainObject.Predmet.SudioniciListNaziv_1">
      <item>PROJEKT DVIJE PALME d.o.o.</item>
      <item>Vlado Okštanjer</item>
      <item>DIONIČKO DRUŠTVO SAMOBORKA, INDUSTRIJA GRAĐEVNOG MATERIJALA</item>
      <item>Marin Validžić</item>
      <item>Odvjetničko društvo BRLEČIĆ &amp; partneri, javno trgovačko društvo za obavljanje odvjetničkih poslova</item>
      <item>Trgovački sud u Zagrebu</item>
    </derivirana_varijabla>
  </DomainObject.Predmet.SudioniciListNaziv>
  <DomainObject.Predmet.SudioniciListAdressOIB>
    <izvorni_sadrzaj>
      <item>PROJEKT DVIJE PALME d.o.o., OIB 09801328703, Hrnetička ulica 22,10000 Zagreb</item>
      <item>Vlado Okštanjer, OIB 11684609092, Dubrovačka 1,10430 Samobor</item>
      <item>DIONIČKO DRUŠTVO SAMOBORKA, INDUSTRIJA GRAĐEVNOG MATERIJALA, OIB 53149109818, Zagrebačka 32a,10430 Samobor</item>
      <item>Marin Validžić, OIB 77792033988, Hrnetička ulica 22,10000 Zagreb</item>
      <item>Odvjetničko društvo BRLEČIĆ &amp; partneri, javno trgovačko društvo za obavljanje odvjetničkih poslova, OIB 75277763692, Optujska ulica 25/1 ,42000 Varaždin</item>
      <item>Trgovački sud u Zagrebu, .,10000 Zagreb</item>
    </izvorni_sadrzaj>
    <derivirana_varijabla naziv="DomainObject.Predmet.SudioniciListAdressOIB_1">
      <item>PROJEKT DVIJE PALME d.o.o., OIB 09801328703, Hrnetička ulica 22,10000 Zagreb</item>
      <item>Vlado Okštanjer, OIB 11684609092, Dubrovačka 1,10430 Samobor</item>
      <item>DIONIČKO DRUŠTVO SAMOBORKA, INDUSTRIJA GRAĐEVNOG MATERIJALA, OIB 53149109818, Zagrebačka 32a,10430 Samobor</item>
      <item>Marin Validžić, OIB 77792033988, Hrnetička ulica 22,10000 Zagreb</item>
      <item>Odvjetničko društvo BRLEČIĆ &amp; partneri, javno trgovačko društvo za obavljanje odvjetničkih poslova, OIB 75277763692, Optujska ulica 25/1 ,42000 Varaždin</item>
      <item>Trgovački sud u Zagrebu, .,10000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7BAFD2-9E1B-4202-91C9-959F71760F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288</properties:Words>
  <properties:Characters>1573</properties:Characters>
  <properties:Lines>45</properties:Lines>
  <properties:Paragraphs>17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2018-07-04T07:39:00Z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St-352/2018-8 / Odluka - Rješenje - obustava postupka (odluka_St-352_2018-8.docx)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