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14292cd" w14:paraId="14292cd" w:rsidRDefault="00790C1D" w:rsidP="00790C1D" w:rsidR="00790C1D">
      <w:pPr>
        <w:jc w:val="right"/>
        <w15:collapsed w:val="false"/>
      </w:pPr>
      <w:r>
        <w:t>Poslovni broj: 4. St-</w:t>
      </w:r>
      <w:r w:rsidR="00A94F40">
        <w:t>491/2018-15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A94F40">
        <w:t xml:space="preserve">SUNSTROOM INVESTICIJE d.o.o., </w:t>
      </w:r>
      <w:proofErr w:type="spellStart"/>
      <w:r w:rsidR="00A94F40">
        <w:t>Karlovačka</w:t>
      </w:r>
      <w:proofErr w:type="spellEnd"/>
      <w:r w:rsidR="00A94F40">
        <w:t xml:space="preserve"> 26, Split, OIB: 32912414602</w:t>
      </w:r>
      <w:r>
        <w:rPr>
          <w:lang w:val="hr-HR"/>
        </w:rPr>
        <w:t xml:space="preserve">, </w:t>
      </w:r>
      <w:r w:rsidR="00A94F40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A94F40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A94F40">
        <w:t>09:30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>zastupni</w:t>
      </w:r>
      <w:r w:rsidR="00A94F40">
        <w:rPr>
          <w:rFonts w:cs="Times New Roman"/>
          <w:szCs w:val="24"/>
        </w:rPr>
        <w:t>ci</w:t>
      </w:r>
      <w:r w:rsidR="00D55400" w:rsidRPr="00183CFD">
        <w:rPr>
          <w:rFonts w:cs="Times New Roman"/>
          <w:szCs w:val="24"/>
        </w:rPr>
        <w:t xml:space="preserve"> po zakonu dužnika </w:t>
      </w:r>
      <w:r w:rsidR="00A94F40" w:rsidRPr="00157D75">
        <w:rPr>
          <w:szCs w:val="24"/>
        </w:rPr>
        <w:t xml:space="preserve">David Diaz de Cerio </w:t>
      </w:r>
      <w:proofErr w:type="spellStart"/>
      <w:r w:rsidR="00A94F40" w:rsidRPr="00157D75">
        <w:rPr>
          <w:szCs w:val="24"/>
        </w:rPr>
        <w:t>Garcia</w:t>
      </w:r>
      <w:proofErr w:type="spellEnd"/>
      <w:r w:rsidR="00A94F40" w:rsidRPr="00157D75">
        <w:rPr>
          <w:szCs w:val="24"/>
        </w:rPr>
        <w:t xml:space="preserve">, Španjolska, </w:t>
      </w:r>
      <w:proofErr w:type="spellStart"/>
      <w:r w:rsidR="00A94F40" w:rsidRPr="00157D75">
        <w:rPr>
          <w:szCs w:val="24"/>
        </w:rPr>
        <w:t>Navarra</w:t>
      </w:r>
      <w:proofErr w:type="spellEnd"/>
      <w:r w:rsidR="00A94F40" w:rsidRPr="00157D75">
        <w:rPr>
          <w:szCs w:val="24"/>
        </w:rPr>
        <w:t>,</w:t>
      </w:r>
      <w:r w:rsidR="00A94F40">
        <w:rPr>
          <w:szCs w:val="24"/>
        </w:rPr>
        <w:t xml:space="preserve"> </w:t>
      </w:r>
      <w:proofErr w:type="spellStart"/>
      <w:r w:rsidR="00A94F40">
        <w:rPr>
          <w:szCs w:val="24"/>
        </w:rPr>
        <w:t>Baranain</w:t>
      </w:r>
      <w:proofErr w:type="spellEnd"/>
      <w:r w:rsidR="00A94F40">
        <w:rPr>
          <w:szCs w:val="24"/>
        </w:rPr>
        <w:t xml:space="preserve">, Avda De </w:t>
      </w:r>
      <w:proofErr w:type="spellStart"/>
      <w:r w:rsidR="00A94F40">
        <w:rPr>
          <w:szCs w:val="24"/>
        </w:rPr>
        <w:t>Eulza</w:t>
      </w:r>
      <w:proofErr w:type="spellEnd"/>
      <w:r w:rsidR="00A94F40">
        <w:rPr>
          <w:szCs w:val="24"/>
        </w:rPr>
        <w:t xml:space="preserve"> 90 5 D, OIB: 54111270970, </w:t>
      </w:r>
      <w:proofErr w:type="spellStart"/>
      <w:r w:rsidR="00A94F40" w:rsidRPr="00157D75">
        <w:rPr>
          <w:szCs w:val="24"/>
        </w:rPr>
        <w:t>Reinout</w:t>
      </w:r>
      <w:proofErr w:type="spellEnd"/>
      <w:r w:rsidR="00A94F40" w:rsidRPr="00157D75">
        <w:rPr>
          <w:szCs w:val="24"/>
        </w:rPr>
        <w:t xml:space="preserve"> Frank </w:t>
      </w:r>
      <w:proofErr w:type="spellStart"/>
      <w:r w:rsidR="00A94F40" w:rsidRPr="00157D75">
        <w:rPr>
          <w:szCs w:val="24"/>
        </w:rPr>
        <w:t>Johannes</w:t>
      </w:r>
      <w:proofErr w:type="spellEnd"/>
      <w:r w:rsidR="00A94F40" w:rsidRPr="00157D75">
        <w:rPr>
          <w:szCs w:val="24"/>
        </w:rPr>
        <w:t xml:space="preserve"> </w:t>
      </w:r>
      <w:proofErr w:type="spellStart"/>
      <w:r w:rsidR="00A94F40" w:rsidRPr="00157D75">
        <w:rPr>
          <w:szCs w:val="24"/>
        </w:rPr>
        <w:t>Das</w:t>
      </w:r>
      <w:proofErr w:type="spellEnd"/>
      <w:r w:rsidR="00A94F40" w:rsidRPr="00157D75">
        <w:rPr>
          <w:szCs w:val="24"/>
        </w:rPr>
        <w:t xml:space="preserve">, Španjolska, 31191 </w:t>
      </w:r>
      <w:proofErr w:type="spellStart"/>
      <w:r w:rsidR="00A94F40" w:rsidRPr="00157D75">
        <w:rPr>
          <w:szCs w:val="24"/>
        </w:rPr>
        <w:t>Cordovilla</w:t>
      </w:r>
      <w:proofErr w:type="spellEnd"/>
      <w:r w:rsidR="00A94F40" w:rsidRPr="00157D75">
        <w:rPr>
          <w:szCs w:val="24"/>
        </w:rPr>
        <w:t xml:space="preserve"> (</w:t>
      </w:r>
      <w:proofErr w:type="spellStart"/>
      <w:r w:rsidR="00A94F40" w:rsidRPr="00157D75">
        <w:rPr>
          <w:szCs w:val="24"/>
        </w:rPr>
        <w:t>Galan</w:t>
      </w:r>
      <w:proofErr w:type="spellEnd"/>
      <w:r w:rsidR="00A94F40" w:rsidRPr="00157D75">
        <w:rPr>
          <w:szCs w:val="24"/>
        </w:rPr>
        <w:t xml:space="preserve">), </w:t>
      </w:r>
      <w:proofErr w:type="spellStart"/>
      <w:r w:rsidR="00A94F40" w:rsidRPr="00157D75">
        <w:rPr>
          <w:szCs w:val="24"/>
        </w:rPr>
        <w:t>Navarra</w:t>
      </w:r>
      <w:proofErr w:type="spellEnd"/>
      <w:r w:rsidR="00A94F40" w:rsidRPr="00157D75">
        <w:rPr>
          <w:szCs w:val="24"/>
        </w:rPr>
        <w:t>,</w:t>
      </w:r>
      <w:r w:rsidR="00A94F40">
        <w:rPr>
          <w:szCs w:val="24"/>
        </w:rPr>
        <w:t xml:space="preserve"> Plaza San </w:t>
      </w:r>
      <w:proofErr w:type="spellStart"/>
      <w:r w:rsidR="00A94F40">
        <w:rPr>
          <w:szCs w:val="24"/>
        </w:rPr>
        <w:t>Cosme</w:t>
      </w:r>
      <w:proofErr w:type="spellEnd"/>
      <w:r w:rsidR="00A94F40">
        <w:rPr>
          <w:szCs w:val="24"/>
        </w:rPr>
        <w:t xml:space="preserve"> y San </w:t>
      </w:r>
      <w:proofErr w:type="spellStart"/>
      <w:r w:rsidR="00A94F40">
        <w:rPr>
          <w:szCs w:val="24"/>
        </w:rPr>
        <w:t>Damian</w:t>
      </w:r>
      <w:proofErr w:type="spellEnd"/>
      <w:r w:rsidR="00A94F40">
        <w:rPr>
          <w:szCs w:val="24"/>
        </w:rPr>
        <w:t xml:space="preserve"> 2, OIB: 88696515901 i  </w:t>
      </w:r>
      <w:r w:rsidR="00A94F40" w:rsidRPr="00157D75">
        <w:rPr>
          <w:szCs w:val="24"/>
        </w:rPr>
        <w:t xml:space="preserve">Aljoša Pleić, </w:t>
      </w:r>
      <w:r w:rsidR="00A94F40">
        <w:rPr>
          <w:szCs w:val="24"/>
        </w:rPr>
        <w:t xml:space="preserve">Split, Karlovačka 26, </w:t>
      </w:r>
      <w:r w:rsidR="00A94F40" w:rsidRPr="00157D75">
        <w:rPr>
          <w:szCs w:val="24"/>
        </w:rPr>
        <w:t>OIB: 39254053678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</w:t>
      </w:r>
      <w:r w:rsidR="00A94F40">
        <w:rPr>
          <w:rFonts w:cs="Times New Roman"/>
          <w:szCs w:val="24"/>
        </w:rPr>
        <w:t>ci</w:t>
      </w:r>
      <w:r>
        <w:rPr>
          <w:rFonts w:cs="Times New Roman"/>
          <w:szCs w:val="24"/>
        </w:rPr>
        <w:t xml:space="preserve"> dužnika da će sud, u slučaju </w:t>
      </w:r>
      <w:r w:rsidR="00A94F40">
        <w:rPr>
          <w:rFonts w:cs="Times New Roman"/>
          <w:szCs w:val="24"/>
        </w:rPr>
        <w:t>njihovog</w:t>
      </w:r>
      <w:r>
        <w:rPr>
          <w:rFonts w:cs="Times New Roman"/>
          <w:szCs w:val="24"/>
        </w:rPr>
        <w:t xml:space="preserve"> neopravdanog izostanka na iduće ročite, odrediti </w:t>
      </w:r>
      <w:r w:rsidR="00A94F40">
        <w:rPr>
          <w:rFonts w:cs="Times New Roman"/>
          <w:szCs w:val="24"/>
        </w:rPr>
        <w:t>njihovo</w:t>
      </w:r>
      <w:r>
        <w:rPr>
          <w:rFonts w:cs="Times New Roman"/>
          <w:szCs w:val="24"/>
        </w:rPr>
        <w:t xml:space="preserve">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A94F40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A94F40" w:rsidR="00790C1D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E1549B" w:rsidP="006953FE" w:rsidR="006953FE">
      <w:pPr>
        <w:ind w:left="6372"/>
        <w:jc w:val="center"/>
      </w:pPr>
      <w:r>
        <w:t>Katarina Mikulić,v.r.</w:t>
      </w:r>
    </w:p>
    <w:p w:rsidRDefault="00E1549B" w:rsidP="0071700F" w:rsidR="00E154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E1549B" w:rsidP="0071700F" w:rsidR="00E1549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549B" w:rsidP="006953FE" w:rsidR="00E1549B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A94F40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1549B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5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49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49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49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49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E1549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5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49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49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49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49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E1549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SUNSTROOM INVESTICIJE društvo s ograničenom odgovornošću za projektiranje i izgradnju postrojenja za proizvodnju energije iz</izvorni_sadrzaj>
    <derivirana_varijabla naziv="DomainObject.Predmet.ProtustrankaFormated_1">  SUNSTROOM INVESTICIJE društvo s ograničenom odgovornošću za projektiranje i izgradnju postrojenja za proizvodnju energije iz</derivirana_varijabla>
  </DomainObject.Predmet.ProtustrankaFormated>
  <DomainObject.Predmet.ProtustrankaFormatedOIB>
    <izvorni_sadrzaj>  SUNSTROOM INVESTICIJE društvo s ograničenom odgovornošću za projektiranje i izgradnju postrojenja za proizvodnju energije iz, OIB 32912414602</izvorni_sadrzaj>
    <derivirana_varijabla naziv="DomainObject.Predmet.ProtustrankaFormatedOIB_1">  SUNSTROOM INVESTICIJE društvo s ograničenom odgovornošću za projektiranje i izgradnju postrojenja za proizvodnju energije iz, OIB 32912414602</derivirana_varijabla>
  </DomainObject.Predmet.ProtustrankaFormatedOIB>
  <DomainObject.Predmet.ProtustrankaFormatedWithAdress>
    <izvorni_sadrzaj> SUNSTROOM INVESTICIJE društvo s ograničenom odgovornošću za projektiranje i izgradnju postrojenja za proizvodnju energije iz, Karlovačka 26, 21000 Split</izvorni_sadrzaj>
    <derivirana_varijabla naziv="DomainObject.Predmet.ProtustrankaFormatedWithAdress_1"> SUNSTROOM INVESTICIJE društvo s ograničenom odgovornošću za projektiranje i izgradnju postrojenja za proizvodnju energije iz, Karlovačka 26, 21000 Split</derivirana_varijabla>
  </DomainObject.Predmet.ProtustrankaFormatedWithAdress>
  <DomainObject.Predmet.ProtustrankaFormatedWithAdressOIB>
    <izvorni_sadrzaj> SUNSTROOM INVESTICIJE društvo s ograničenom odgovornošću za projektiranje i izgradnju postrojenja za proizvodnju energije iz, OIB 32912414602, Karlovačka 26, 21000 Split</izvorni_sadrzaj>
    <derivirana_varijabla naziv="DomainObject.Predmet.ProtustrankaFormatedWithAdressOIB_1"> SUNSTROOM INVESTICIJE društvo s ograničenom odgovornošću za projektiranje i izgradnju postrojenja za proizvodnju energije iz, OIB 32912414602, Karlovačka 26, 21000 Split</derivirana_varijabla>
  </DomainObject.Predmet.ProtustrankaFormatedWithAdressOIB>
  <DomainObject.Predmet.ProtustrankaWithAdress>
    <izvorni_sadrzaj>SUNSTROOM INVESTICIJE društvo s ograničenom odgovornošću za projektiranje i izgradnju postrojenja za proizvodnju energije iz Karlovačka 26, 21000 Split</izvorni_sadrzaj>
    <derivirana_varijabla naziv="DomainObject.Predmet.ProtustrankaWithAdress_1">SUNSTROOM INVESTICIJE društvo s ograničenom odgovornošću za projektiranje i izgradnju postrojenja za proizvodnju energije iz Karlovačka 26, 21000 Split</derivirana_varijabla>
  </DomainObject.Predmet.ProtustrankaWithAdress>
  <DomainObject.Predmet.ProtustrankaWith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WithAdressOIB_1">SUNSTROOM INVESTICIJE društvo s ograničenom odgovornošću za projektiranje i izgradnju postrojenja za proizvodnju energije iz, OIB 32912414602, Karlovačka 26, 21000 Split</derivirana_varijabla>
  </DomainObject.Predmet.ProtustrankaWithAdressOIB>
  <DomainObject.Predmet.ProtustrankaNazivFormated>
    <izvorni_sadrzaj>SUNSTROOM INVESTICIJE društvo s ograničenom odgovornošću za projektiranje i izgradnju postrojenja za proizvodnju energije iz</izvorni_sadrzaj>
    <derivirana_varijabla naziv="DomainObject.Predmet.ProtustrankaNazivFormated_1">SUNSTROOM INVESTICIJE društvo s ograničenom odgovornošću za projektiranje i izgradnju postrojenja za proizvodnju energije iz</derivirana_varijabla>
  </DomainObject.Predmet.ProtustrankaNazivFormated>
  <DomainObject.Predmet.ProtustrankaNazivFormatedOIB>
    <izvorni_sadrzaj>SUNSTROOM INVESTICIJE društvo s ograničenom odgovornošću za projektiranje i izgradnju postrojenja za proizvodnju energije iz, OIB 32912414602</izvorni_sadrzaj>
    <derivirana_varijabla naziv="DomainObject.Predmet.ProtustrankaNazivFormatedOIB_1">SUNSTROOM INVESTICIJE društvo s ograničenom odgovornošću za projektiranje i izgradnju postrojenja za proizvodnju energije iz, OIB 32912414602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SUNSTROOM INVESTICIJE društvo s ograničenom odgovornošću za projektiranje i izgradnju postrojenja za proizvodnju energije iz</item>
    </izvorni_sadrzaj>
    <derivirana_varijabla naziv="DomainObject.Predmet.ProtuStrankaListFormated_1">
      <item>SUNSTROOM INVESTICIJE društvo s ograničenom odgovornošću za projektiranje i izgradnju postrojenja za proizvodnju energije iz</item>
    </derivirana_varijabla>
  </DomainObject.Predmet.ProtuStrankaListFormated>
  <DomainObject.Predmet.ProtuStrankaList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FormatedOIB_1">
      <item>SUNSTROOM INVESTICIJE društvo s ograničenom odgovornošću za projektiranje i izgradnju postrojenja za proizvodnju energije iz, OIB 32912414602</item>
    </derivirana_varijabla>
  </DomainObject.Predmet.ProtuStrankaListFormatedOIB>
  <DomainObject.Predmet.ProtuStrankaListFormatedWithAdress>
    <izvorni_sadrzaj>
      <item>SUNSTROOM INVESTICIJE društvo s ograničenom odgovornošću za projektiranje i izgradnju postrojenja za proizvodnju energije iz, Karlovačka 26, 21000 Split</item>
    </izvorni_sadrzaj>
    <derivirana_varijabla naziv="DomainObject.Predmet.ProtuStrankaListFormatedWithAdress_1">
      <item>SUNSTROOM INVESTICIJE društvo s ograničenom odgovornošću za projektiranje i izgradnju postrojenja za proizvodnju energije iz, Karlovačka 26, 21000 Split</item>
    </derivirana_varijabla>
  </DomainObject.Predmet.ProtuStrankaListFormatedWithAdress>
  <DomainObject.Predmet.ProtuStrankaListFormatedWithAdressOIB>
    <izvorni_sadrzaj>
      <item>SUNSTROOM INVESTICIJE društvo s ograničenom odgovornošću za projektiranje i izgradnju postrojenja za proizvodnju energije iz, OIB 32912414602, Karlovačka 26, 21000 Split</item>
    </izvorni_sadrzaj>
    <derivirana_varijabla naziv="DomainObject.Predmet.ProtuStrankaListFormatedWithAdressOIB_1">
      <item>SUNSTROOM INVESTICIJE društvo s ograničenom odgovornošću za projektiranje i izgradnju postrojenja za proizvodnju energije iz, OIB 32912414602, Karlovačka 26, 21000 Split</item>
    </derivirana_varijabla>
  </DomainObject.Predmet.ProtuStrankaListFormatedWithAdressOIB>
  <DomainObject.Predmet.ProtuStrankaListNazivFormated>
    <izvorni_sadrzaj>
      <item>SUNSTROOM INVESTICIJE društvo s ograničenom odgovornošću za projektiranje i izgradnju postrojenja za proizvodnju energije iz</item>
    </izvorni_sadrzaj>
    <derivirana_varijabla naziv="DomainObject.Predmet.ProtuStrankaListNazivFormated_1">
      <item>SUNSTROOM INVESTICIJE društvo s ograničenom odgovornošću za projektiranje i izgradnju postrojenja za proizvodnju energije iz</item>
    </derivirana_varijabla>
  </DomainObject.Predmet.ProtuStrankaListNazivFormated>
  <DomainObject.Predmet.ProtuStrankaListNaziv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NazivFormatedOIB_1">
      <item>SUNSTROOM INVESTICIJE društvo s ograničenom odgovornošću za projektiranje i izgradnju postrojenja za proizvodnju energije iz, OIB 32912414602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David Diaz De Cerio Garcia</item>
      <item>Reinout Frank Johannes Das</item>
      <item>Aljoša Pleić</item>
    </izvorni_sadrzaj>
    <derivirana_varijabla naziv="DomainObject.Predmet.OstaliListFormated_1">
      <item>Županijsko državno odvjetništvo u Splitu punomoćnik sudionika u postupku Ministarstvo financija RH</item>
      <item>David Diaz De Cerio Garcia</item>
      <item>Reinout Frank Johannes Das</item>
      <item>Aljoša Pleić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David Diaz De Cerio Garcia, OIB 54111270970</item>
      <item>Reinout Frank Johannes Das, OIB 88696515901</item>
      <item>Aljoša Pleić, OIB 39254053678</item>
    </izvorni_sadrzaj>
    <derivirana_varijabla naziv="DomainObject.Predmet.OstaliListFormatedOIB_1">
      <item>Županijsko državno odvjetništvo u Splitu, OIB 70793241859 punomoćnik sudionika u postupku Ministarstvo financija RH</item>
      <item>David Diaz De Cerio Garcia, OIB 54111270970</item>
      <item>Reinout Frank Johannes Das, OIB 88696515901</item>
      <item>Aljoša Pleić, OIB 39254053678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David Diaz De Cerio Garcia, Avda De Evlza 0090, Navarra</item>
      <item>Reinout Frank Johannes Das, San Damian 0002, Cordovilla</item>
      <item>Aljoša Pleić, Karlovačka 26,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David Diaz De Cerio Garcia, Avda De Evlza 0090, Navarra</item>
      <item>Reinout Frank Johannes Das, San Damian 0002, Cordovilla</item>
      <item>Aljoša Pleić, Karlovačka 26,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David Diaz De Cerio Garcia, OIB 54111270970, Avda De Evlza 0090, Navarra</item>
      <item>Reinout Frank Johannes Das, OIB 88696515901, San Damian 0002, Cordovilla</item>
      <item>Aljoša Pleić, OIB 39254053678, Karlovačka 26,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David Diaz De Cerio Garcia, OIB 54111270970, Avda De Evlza 0090, Navarra</item>
      <item>Reinout Frank Johannes Das, OIB 88696515901, San Damian 0002, Cordovilla</item>
      <item>Aljoša Pleić, OIB 39254053678, Karlovačka 26, 21000 Split</item>
    </derivirana_varijabla>
  </DomainObject.Predmet.OstaliListFormatedWithAdressOIB>
  <DomainObject.Predmet.OstaliListNazivFormated>
    <izvorni_sadrzaj>
      <item>Županijsko državno odvjetništvo u Splitu</item>
      <item>David Diaz De Cerio Garcia</item>
      <item>Reinout Frank Johannes Das</item>
      <item>Aljoša Pleić</item>
    </izvorni_sadrzaj>
    <derivirana_varijabla naziv="DomainObject.Predmet.OstaliListNazivFormated_1">
      <item>Županijsko državno odvjetništvo u Splitu</item>
      <item>David Diaz De Cerio Garcia</item>
      <item>Reinout Frank Johannes Das</item>
      <item>Aljoša Pleić</item>
    </derivirana_varijabla>
  </DomainObject.Predmet.OstaliListNazivFormated>
  <DomainObject.Predmet.OstaliListNazivFormatedOIB>
    <izvorni_sadrzaj>
      <item>Županijsko državno odvjetništvo u Splitu, OIB 70793241859</item>
      <item>David Diaz De Cerio Garcia, OIB 54111270970</item>
      <item>Reinout Frank Johannes Das, OIB 88696515901</item>
      <item>Aljoša Pleić, OIB 39254053678</item>
    </izvorni_sadrzaj>
    <derivirana_varijabla naziv="DomainObject.Predmet.OstaliListNazivFormatedOIB_1">
      <item>Županijsko državno odvjetništvo u Splitu, OIB 70793241859</item>
      <item>David Diaz De Cerio Garcia, OIB 54111270970</item>
      <item>Reinout Frank Johannes Das, OIB 88696515901</item>
      <item>Aljoša Pleić, OIB 39254053678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SUNSTROOM INVESTICIJE društvo s ograničenom odgovornošću za projektiranje i izgradnju postrojenja za proizvodnju energije iz</izvorni_sadrzaj>
    <derivirana_varijabla naziv="DomainObject.Predmet.ProtustrankaIDrugi_1">SUNSTROOM INVESTICIJE društvo s ograničenom odgovornošću za projektiranje i izgradnju postrojenja za proizvodnju energije iz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IDrugiAdressOIB_1">SUNSTROOM INVESTICIJE društvo s ograničenom odgovornošću za projektiranje i izgradnju postrojenja za proizvodnju energije iz, OIB 32912414602, Karlovačka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SUNSTROOM INVESTICIJE društvo s ograničenom odgovornošću za projektiranje i izgradnju postrojenja za proizvodnju energije iz</item>
      <item>Ministarstvo financija RH</item>
      <item>Županijsko državno odvjetništvo u Splitu</item>
      <item>David Diaz De Cerio Garcia</item>
      <item>Reinout Frank Johannes Das</item>
      <item>Aljoša Pleić</item>
    </izvorni_sadrzaj>
    <derivirana_varijabla naziv="DomainObject.Predmet.SudioniciListNaziv_1">
      <item>SUNSTROOM INVESTICIJE društvo s ograničenom odgovornošću za projektiranje i izgradnju postrojenja za proizvodnju energije iz</item>
      <item>Ministarstvo financija RH</item>
      <item>Županijsko državno odvjetništvo u Splitu</item>
      <item>David Diaz De Cerio Garcia</item>
      <item>Reinout Frank Johannes Das</item>
      <item>Aljoša Pleić</item>
    </derivirana_varijabla>
  </DomainObject.Predmet.SudioniciListNaziv>
  <DomainObject.Predmet.SudioniciListAdressOIB>
    <izvorni_sadrzaj>
      <item>SUNSTROOM INVESTICIJE društvo s ograničenom odgovornošću za projektiranje i izgradnju postrojenja za proizvodnju energije iz, OIB 32912414602, Karlovačka 26,21000 Split</item>
      <item>Ministarstvo financija RH, OIB 18683136487, Katančićeva 5,10000 Zagreb</item>
      <item>Županijsko državno odvjetništvo u Splitu, OIB 70793241859, Gundulićeva 29a,21000 Split</item>
      <item>David Diaz De Cerio Garcia, OIB 54111270970, Avda De Evlza 0090,Navarra</item>
      <item>Reinout Frank Johannes Das, OIB 88696515901, San Damian 0002,Cordovilla</item>
      <item>Aljoša Pleić, OIB 39254053678, Karlovačka 26,21000 Split</item>
    </izvorni_sadrzaj>
    <derivirana_varijabla naziv="DomainObject.Predmet.SudioniciListAdressOIB_1">
      <item>SUNSTROOM INVESTICIJE društvo s ograničenom odgovornošću za projektiranje i izgradnju postrojenja za proizvodnju energije iz, OIB 32912414602, Karlovačka 26,21000 Split</item>
      <item>Ministarstvo financija RH, OIB 18683136487, Katančićeva 5,10000 Zagreb</item>
      <item>Županijsko državno odvjetništvo u Splitu, OIB 70793241859, Gundulićeva 29a,21000 Split</item>
      <item>David Diaz De Cerio Garcia, OIB 54111270970, Avda De Evlza 0090,Navarra</item>
      <item>Reinout Frank Johannes Das, OIB 88696515901, San Damian 0002,Cordovilla</item>
      <item>Aljoša Pleić, OIB 39254053678, Karlovačka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32912414602</item>
      <item>, OIB 18683136487</item>
      <item>, OIB 70793241859</item>
      <item>, OIB 54111270970</item>
      <item>, OIB 88696515901</item>
      <item>, OIB 39254053678</item>
    </izvorni_sadrzaj>
    <derivirana_varijabla naziv="DomainObject.Predmet.SudioniciListNazivOIB_1">
      <item>, OIB 32912414602</item>
      <item>, OIB 18683136487</item>
      <item>, OIB 70793241859</item>
      <item>, OIB 54111270970</item>
      <item>, OIB 88696515901</item>
      <item>, OIB 39254053678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St-491/2018-4</izvorni_sadrzaj>
    <derivirana_varijabla naziv="DomainObject.PredzadnjaOdlukaIzPredmeta.Oznaka_1">St-491/2018-4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1509</properties:Characters>
  <properties:Lines>38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2019-01-08T07:44:00Z</cp:lastPrinted>
  <dcterms:modified xmlns:xsi="http://www.w3.org/2001/XMLSchema-instance" xsi:type="dcterms:W3CDTF">2019-01-08T07:44:00Z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