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4dc2" w14:paraId="2cd4dc2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5C6285">
        <w:rPr>
          <w:rFonts w:hAnsi="Times New Roman" w:ascii="Times New Roman"/>
          <w:szCs w:val="24"/>
          <w:lang w:val="hr-HR"/>
        </w:rPr>
        <w:t>2582</w:t>
      </w:r>
      <w:r w:rsidR="003702DE" w:rsidRPr="003F239F">
        <w:rPr>
          <w:rFonts w:hAnsi="Times New Roman" w:ascii="Times New Roman"/>
          <w:szCs w:val="24"/>
          <w:lang w:val="hr-HR"/>
        </w:rPr>
        <w:t>/</w:t>
      </w:r>
      <w:r w:rsidR="00045280" w:rsidRPr="003F239F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5C6285" w:rsidRPr="002E74B5">
        <w:rPr>
          <w:rFonts w:hAnsi="Times New Roman" w:ascii="Times New Roman"/>
          <w:szCs w:val="24"/>
          <w:lang w:val="hr-HR"/>
        </w:rPr>
        <w:t>E GUME jednostavno društvo s ograničenom odgovornošću za usluge i trgovinu</w:t>
      </w:r>
      <w:r w:rsidR="005C6285">
        <w:rPr>
          <w:rFonts w:hAnsi="Times New Roman" w:ascii="Times New Roman"/>
          <w:szCs w:val="24"/>
          <w:lang w:val="hr-HR"/>
        </w:rPr>
        <w:t xml:space="preserve">, Zagreb (Grad Zagreb), Selska cesta 5b, OIB: </w:t>
      </w:r>
      <w:r w:rsidR="005C6285" w:rsidRPr="002E74B5">
        <w:rPr>
          <w:rFonts w:hAnsi="Times New Roman" w:ascii="Times New Roman"/>
          <w:szCs w:val="24"/>
          <w:lang w:val="hr-HR"/>
        </w:rPr>
        <w:t>08029024899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5E1314">
        <w:rPr>
          <w:rFonts w:hAnsi="Times New Roman" w:ascii="Times New Roman"/>
          <w:szCs w:val="24"/>
          <w:lang w:val="hr-HR"/>
        </w:rPr>
        <w:t xml:space="preserve"> </w:t>
      </w:r>
      <w:r w:rsidR="009A283E">
        <w:rPr>
          <w:rFonts w:hAnsi="Times New Roman" w:ascii="Times New Roman"/>
          <w:szCs w:val="24"/>
          <w:lang w:val="hr-HR"/>
        </w:rPr>
        <w:t>2. siječnja 2018.</w:t>
      </w:r>
      <w:r w:rsidR="009F701C" w:rsidRPr="003F239F">
        <w:rPr>
          <w:rFonts w:hAnsi="Times New Roman" w:ascii="Times New Roman"/>
          <w:szCs w:val="24"/>
          <w:lang w:val="hr-HR"/>
        </w:rPr>
        <w:t xml:space="preserve"> </w:t>
      </w:r>
      <w:r w:rsidR="00341D49"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5C6285">
        <w:rPr>
          <w:rFonts w:hAnsi="Times New Roman" w:ascii="Times New Roman"/>
          <w:szCs w:val="24"/>
          <w:lang w:val="hr-HR"/>
        </w:rPr>
        <w:t xml:space="preserve"> </w:t>
      </w:r>
      <w:r w:rsidR="009A283E">
        <w:rPr>
          <w:rFonts w:hAnsi="Times New Roman" w:ascii="Times New Roman"/>
          <w:szCs w:val="24"/>
          <w:lang w:val="hr-HR"/>
        </w:rPr>
        <w:t>2. siječnja 2018.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E509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5C6285">
      <w:rPr>
        <w:rFonts w:hAnsi="Times New Roman" w:ascii="Times New Roman"/>
        <w:lang w:val="hr-HR"/>
      </w:rPr>
      <w:t>2582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285"/>
    <w:rsid w:val="005C692F"/>
    <w:rsid w:val="005E1314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283E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509F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0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0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0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0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0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0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0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0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2582</izvorni_sadrzaj>
    <derivirana_varijabla naziv="DomainObject.Predmet.Broj_1">2582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St-2582/2017</izvorni_sadrzaj>
    <derivirana_varijabla naziv="DomainObject.Predmet.OznakaBroj_1">St-2582/2017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 GUME jednostavno društvo s ograničenom odgovornošću za usluge i trgovinu zastupanog po punomoćniku Toni Tenjer</izvorni_sadrzaj>
    <derivirana_varijabla naziv="DomainObject.Predmet.ProtustrankaFormated_1">  E GUME jednostavno društvo s ograničenom odgovornošću za usluge i trgovinu zastupanog po punomoćniku Toni Tenjer</derivirana_varijabla>
  </DomainObject.Predmet.ProtustrankaFormated>
  <DomainObject.Predmet.ProtustrankaFormatedOIB>
    <izvorni_sadrzaj>  E GUME jednostavno društvo s ograničenom odgovornošću za usluge i trgovinu, OIB 08029024899 zastupanog po punomoćniku Toni Tenjer</izvorni_sadrzaj>
    <derivirana_varijabla naziv="DomainObject.Predmet.ProtustrankaFormatedOIB_1">  E GUME jednostavno društvo s ograničenom odgovornošću za usluge i trgovinu, OIB 08029024899 zastupanog po punomoćniku Toni Tenjer</derivirana_varijabla>
  </DomainObject.Predmet.ProtustrankaFormatedOIB>
  <DomainObject.Predmet.ProtustrankaFormatedWithAdress>
    <izvorni_sadrzaj> E GUME jednostavno društvo s ograničenom odgovornošću za usluge i trgovinu, Selska cesta 5 B , 10000 Zagreb zastupanog po punomoćniku Toni Tenjer</izvorni_sadrzaj>
    <derivirana_varijabla naziv="DomainObject.Predmet.ProtustrankaFormatedWithAdress_1"> E GUME jednostavno društvo s ograničenom odgovornošću za usluge i trgovinu, Selska cesta 5 B , 10000 Zagreb zastupanog po punomoćniku Toni Tenjer</derivirana_varijabla>
  </DomainObject.Predmet.ProtustrankaFormatedWithAdress>
  <DomainObject.Predmet.ProtustrankaFormatedWithAdressOIB>
    <izvorni_sadrzaj> E GUME jednostavno društvo s ograničenom odgovornošću za usluge i trgovinu, OIB 08029024899, Selska cesta 5 B , 10000 Zagreb zastupanog po punomoćniku Toni Tenjer</izvorni_sadrzaj>
    <derivirana_varijabla naziv="DomainObject.Predmet.ProtustrankaFormatedWithAdressOIB_1"> E GUME jednostavno društvo s ograničenom odgovornošću za usluge i trgovinu, OIB 08029024899, Selska cesta 5 B , 10000 Zagreb zastupanog po punomoćniku Toni Tenjer</derivirana_varijabla>
  </DomainObject.Predmet.ProtustrankaFormatedWithAdressOIB>
  <DomainObject.Predmet.ProtustrankaWithAdress>
    <izvorni_sadrzaj>E GUME jednostavno društvo s ograničenom odgovornošću za usluge i trgovinu Selska cesta 5 B , 10000 Zagreb</izvorni_sadrzaj>
    <derivirana_varijabla naziv="DomainObject.Predmet.ProtustrankaWithAdress_1">E GUME jednostavno društvo s ograničenom odgovornošću za usluge i trgovinu Selska cesta 5 B , 10000 Zagreb</derivirana_varijabla>
  </DomainObject.Predmet.ProtustrankaWithAdress>
  <DomainObject.Predmet.ProtustrankaWithAdressOIB>
    <izvorni_sadrzaj>E GUME jednostavno društvo s ograničenom odgovornošću za usluge i trgovinu, OIB 08029024899, Selska cesta 5 B , 10000 Zagreb</izvorni_sadrzaj>
    <derivirana_varijabla naziv="DomainObject.Predmet.ProtustrankaWithAdressOIB_1">E GUME jednostavno društvo s ograničenom odgovornošću za usluge i trgovinu, OIB 08029024899, Selska cesta 5 B , 10000 Zagreb</derivirana_varijabla>
  </DomainObject.Predmet.ProtustrankaWithAdressOIB>
  <DomainObject.Predmet.ProtustrankaNazivFormated>
    <izvorni_sadrzaj>E GUME jednostavno društvo s ograničenom odgovornošću za usluge i trgovinu</izvorni_sadrzaj>
    <derivirana_varijabla naziv="DomainObject.Predmet.ProtustrankaNazivFormated_1">E GUME jednostavno društvo s ograničenom odgovornošću za usluge i trgovinu</derivirana_varijabla>
  </DomainObject.Predmet.ProtustrankaNazivFormated>
  <DomainObject.Predmet.ProtustrankaNazivFormatedOIB>
    <izvorni_sadrzaj>E GUME jednostavno društvo s ograničenom odgovornošću za usluge i trgovinu, OIB 08029024899</izvorni_sadrzaj>
    <derivirana_varijabla naziv="DomainObject.Predmet.ProtustrankaNazivFormatedOIB_1">E GUME jednostavno društvo s ograničenom odgovornošću za usluge i trgovinu, OIB 08029024899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 GUME jednostavno društvo s ograničenom odgovornošću za usluge i trgovinu zastupanog po punomoćniku Toni Tenjer</item>
    </izvorni_sadrzaj>
    <derivirana_varijabla naziv="DomainObject.Predmet.ProtuStrankaListFormated_1">
      <item>E GUME jednostavno društvo s ograničenom odgovornošću za usluge i trgovinu zastupanog po punomoćniku Toni Tenjer</item>
    </derivirana_varijabla>
  </DomainObject.Predmet.ProtuStrankaListFormated>
  <DomainObject.Predmet.ProtuStrankaListFormatedOIB>
    <izvorni_sadrzaj>
      <item>E GUME jednostavno društvo s ograničenom odgovornošću za usluge i trgovinu, OIB 08029024899 zastupanog po punomoćniku Toni Tenjer</item>
    </izvorni_sadrzaj>
    <derivirana_varijabla naziv="DomainObject.Predmet.ProtuStrankaListFormatedOIB_1">
      <item>E GUME jednostavno društvo s ograničenom odgovornošću za usluge i trgovinu, OIB 08029024899 zastupanog po punomoćniku Toni Tenjer</item>
    </derivirana_varijabla>
  </DomainObject.Predmet.ProtuStrankaListFormatedOIB>
  <DomainObject.Predmet.ProtuStrankaListFormatedWithAdress>
    <izvorni_sadrzaj>
      <item>E GUME jednostavno društvo s ograničenom odgovornošću za usluge i trgovinu, Selska cesta 5 B , 10000 Zagreb zastupanog po punomoćniku Toni Tenjer</item>
    </izvorni_sadrzaj>
    <derivirana_varijabla naziv="DomainObject.Predmet.ProtuStrankaListFormatedWithAdress_1">
      <item>E GUME jednostavno društvo s ograničenom odgovornošću za usluge i trgovinu, Selska cesta 5 B , 10000 Zagreb zastupanog po punomoćniku Toni Tenjer</item>
    </derivirana_varijabla>
  </DomainObject.Predmet.ProtuStrankaListFormatedWithAdress>
  <DomainObject.Predmet.ProtuStrankaListFormatedWithAdressOIB>
    <izvorni_sadrzaj>
      <item>E GUME jednostavno društvo s ograničenom odgovornošću za usluge i trgovinu, OIB 08029024899, Selska cesta 5 B , 10000 Zagreb zastupanog po punomoćniku Toni Tenjer</item>
    </izvorni_sadrzaj>
    <derivirana_varijabla naziv="DomainObject.Predmet.ProtuStrankaListFormatedWithAdressOIB_1">
      <item>E GUME jednostavno društvo s ograničenom odgovornošću za usluge i trgovinu, OIB 08029024899, Selska cesta 5 B , 10000 Zagreb zastupanog po punomoćniku Toni Tenjer</item>
    </derivirana_varijabla>
  </DomainObject.Predmet.ProtuStrankaListFormatedWithAdressOIB>
  <DomainObject.Predmet.ProtuStrankaListNazivFormated>
    <izvorni_sadrzaj>
      <item>E GUME jednostavno društvo s ograničenom odgovornošću za usluge i trgovinu</item>
    </izvorni_sadrzaj>
    <derivirana_varijabla naziv="DomainObject.Predmet.ProtuStrankaListNazivFormated_1">
      <item>E GUME jednostavno društvo s ograničenom odgovornošću za usluge i trgovinu</item>
    </derivirana_varijabla>
  </DomainObject.Predmet.ProtuStrankaListNazivFormated>
  <DomainObject.Predmet.ProtuStrankaListNazivFormatedOIB>
    <izvorni_sadrzaj>
      <item>E GUME jednostavno društvo s ograničenom odgovornošću za usluge i trgovinu, OIB 08029024899</item>
    </izvorni_sadrzaj>
    <derivirana_varijabla naziv="DomainObject.Predmet.ProtuStrankaListNazivFormatedOIB_1">
      <item>E GUME jednostavno društvo s ograničenom odgovornošću za usluge i trgovinu, OIB 08029024899</item>
    </derivirana_varijabla>
  </DomainObject.Predmet.ProtuStrankaListNazivFormatedOIB>
  <DomainObject.Predmet.OstaliListFormated>
    <izvorni_sadrzaj>
      <item>Toni Tenjer punomoćnik sudionika u postupku E GUME jednostavno društvo s ograničenom odgovornošću za usluge i trgovinu</item>
    </izvorni_sadrzaj>
    <derivirana_varijabla naziv="DomainObject.Predmet.OstaliListFormated_1">
      <item>Toni Tenjer punomoćnik sudionika u postupku E GUME jednostavno društvo s ograničenom odgovornošću za usluge i trgovinu</item>
    </derivirana_varijabla>
  </DomainObject.Predmet.OstaliListFormated>
  <DomainObject.Predmet.OstaliListFormatedOIB>
    <izvorni_sadrzaj>
      <item>Toni Tenjer, OIB 22442472795 punomoćnik sudionika u postupku E GUME jednostavno društvo s ograničenom odgovornošću za usluge i trgovinu</item>
    </izvorni_sadrzaj>
    <derivirana_varijabla naziv="DomainObject.Predmet.OstaliListFormatedOIB_1">
      <item>Toni Tenjer, OIB 22442472795 punomoćnik sudionika u postupku E GUME jednostavno društvo s ograničenom odgovornošću za usluge i trgovinu</item>
    </derivirana_varijabla>
  </DomainObject.Predmet.OstaliListFormatedOIB>
  <DomainObject.Predmet.OstaliListFormatedWithAdress>
    <izvorni_sadrzaj>
      <item>Toni Tenjer, Selska Cesta 5b, 10000 Zagreb punomoćnik sudionika u postupku E GUME jednostavno društvo s ograničenom odgovornošću za usluge i trgovinu</item>
    </izvorni_sadrzaj>
    <derivirana_varijabla naziv="DomainObject.Predmet.OstaliListFormatedWithAdress_1">
      <item>Toni Tenjer, Selska Cesta 5b, 10000 Zagreb punomoćnik sudionika u postupku E GUME jednostavno društvo s ograničenom odgovornošću za usluge i trgovinu</item>
    </derivirana_varijabla>
  </DomainObject.Predmet.OstaliListFormatedWithAdress>
  <DomainObject.Predmet.OstaliListFormatedWithAdressOIB>
    <izvorni_sadrzaj>
      <item>Toni Tenjer, OIB 22442472795, Selska Cesta 5b, 10000 Zagreb punomoćnik sudionika u postupku E GUME jednostavno društvo s ograničenom odgovornošću za usluge i trgovinu</item>
    </izvorni_sadrzaj>
    <derivirana_varijabla naziv="DomainObject.Predmet.OstaliListFormatedWithAdressOIB_1">
      <item>Toni Tenjer, OIB 22442472795, Selska Cesta 5b, 10000 Zagreb punomoćnik sudionika u postupku E GUME jednostavno društvo s ograničenom odgovornošću za usluge i trgovinu</item>
    </derivirana_varijabla>
  </DomainObject.Predmet.OstaliListFormatedWithAdressOIB>
  <DomainObject.Predmet.OstaliListNazivFormated>
    <izvorni_sadrzaj>
      <item>Toni Tenjer</item>
    </izvorni_sadrzaj>
    <derivirana_varijabla naziv="DomainObject.Predmet.OstaliListNazivFormated_1">
      <item>Toni Tenjer</item>
    </derivirana_varijabla>
  </DomainObject.Predmet.OstaliListNazivFormated>
  <DomainObject.Predmet.OstaliListNazivFormatedOIB>
    <izvorni_sadrzaj>
      <item>Toni Tenjer, OIB 22442472795</item>
    </izvorni_sadrzaj>
    <derivirana_varijabla naziv="DomainObject.Predmet.OstaliListNazivFormatedOIB_1">
      <item>Toni Tenjer, OIB 22442472795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 GUME jednostavno društvo s ograničenom odgovornošću za usluge i trgovinu</izvorni_sadrzaj>
    <derivirana_varijabla naziv="DomainObject.Predmet.ProtustrankaIDrugi_1">E GUME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 GUME jednostavno društvo s ograničenom odgovornošću za usluge i trgovinu, OIB 08029024899, Selska cesta 5 B , 10000 Zagreb</izvorni_sadrzaj>
    <derivirana_varijabla naziv="DomainObject.Predmet.ProtustrankaIDrugiAdressOIB_1">E GUME jednostavno društvo s ograničenom odgovornošću za usluge i trgovinu, OIB 08029024899, Selska cesta 5 B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 GUME jednostavno društvo s ograničenom odgovornošću za usluge i trgovinu</item>
      <item>Toni Tenjer</item>
    </izvorni_sadrzaj>
    <derivirana_varijabla naziv="DomainObject.Predmet.SudioniciListNaziv_1">
      <item>FINA Regionalni centar Zagreb</item>
      <item>E GUME jednostavno društvo s ograničenom odgovornošću za usluge i trgovinu</item>
      <item>Toni Tenjer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 GUME jednostavno društvo s ograničenom odgovornošću za usluge i trgovinu, OIB 08029024899, Selska cesta 5 B ,10000 Zagreb</item>
      <item>Toni Tenjer, OIB 22442472795, Selska Cesta 5b,10000 Zagreb</item>
    </izvorni_sadrzaj>
    <derivirana_varijabla naziv="DomainObject.Predmet.SudioniciListAdressOIB_1">
      <item>FINA Regionalni centar Zagreb, OIB 85821130368, Trg svibanjskih žrtava 1995. br. 1,10000 Zagreb</item>
      <item>E GUME jednostavno društvo s ograničenom odgovornošću za usluge i trgovinu, OIB 08029024899, Selska cesta 5 B ,10000 Zagreb</item>
      <item>Toni Tenjer, OIB 22442472795, Selska Cesta 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08029024899</item>
      <item>, OIB 22442472795</item>
    </izvorni_sadrzaj>
    <derivirana_varijabla naziv="DomainObject.Predmet.SudioniciListNazivOIB_1">
      <item>, OIB 85821130368</item>
      <item>, OIB 08029024899</item>
      <item>, OIB 22442472795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29A8CE-7D3A-4936-8DC8-91BCC9553A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2301</properties:Characters>
  <properties:Lines>73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2017-12-12T08:13:00Z</dcterms:created>
  <dc:creator>Sudsko vijeæe</dc:creator>
  <cp:lastModifiedBy>Katarina Babić</cp:lastModifiedBy>
  <cp:lastPrinted>2018-01-02T12:42:00Z</cp:lastPrinted>
  <dcterms:modified xmlns:xsi="http://www.w3.org/2001/XMLSchema-instance" xsi:type="dcterms:W3CDTF">2018-01-02T12:42:00Z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