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5bda" w14:paraId="8305bda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224FA6">
        <w:t>550/16-3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224FA6">
        <w:t xml:space="preserve"> MEDIA PLUS j.d.o.o., Nedelišće, Radnička 1, OIB: 23117041125</w:t>
      </w:r>
      <w:r w:rsidR="00665A9B">
        <w:t xml:space="preserve">, </w:t>
      </w:r>
      <w:r w:rsidR="00637444">
        <w:t xml:space="preserve">dana </w:t>
      </w:r>
      <w:r w:rsidR="00E33919">
        <w:t>4. travnja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E33919">
        <w:t xml:space="preserve"> </w:t>
      </w:r>
      <w:r w:rsidR="00224FA6">
        <w:t>MEDIA PLUS j.d.o.o., Nedelišće, Radnička 1, OIB: 23117041125</w:t>
      </w:r>
      <w:r w:rsidR="00740000">
        <w:t xml:space="preserve">, </w:t>
      </w:r>
      <w:r w:rsidR="00CB6C18">
        <w:t xml:space="preserve">iznosi </w:t>
      </w:r>
      <w:r w:rsidR="00224FA6">
        <w:t>55.225,85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224FA6">
        <w:t xml:space="preserve"> Karlo Vinković, Nedelišće, Radnička 1, OIB: 40919637711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E33919">
        <w:t>4. travnja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827" w:rsidR="009F7827">
      <w:r>
        <w:separator/>
      </w:r>
    </w:p>
  </w:endnote>
  <w:endnote w:id="0" w:type="continuationSeparator">
    <w:p w:rsidRDefault="009F7827" w:rsidR="009F7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827" w:rsidR="009F7827">
      <w:r>
        <w:separator/>
      </w:r>
    </w:p>
  </w:footnote>
  <w:footnote w:id="0" w:type="continuationSeparator">
    <w:p w:rsidRDefault="009F7827" w:rsidR="009F78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4FA6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63EC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9F782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083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33919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6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PLUS jednostavno društvo s ograničenom odgovornošću za produkciju i promidžbu</izvorni_sadrzaj>
    <derivirana_varijabla naziv="DomainObject.Predmet.ProtustrankaFormated_1">  MEDIA PLUS jednostavno društvo s ograničenom odgovornošću za produkciju i promidžbu</derivirana_varijabla>
  </DomainObject.Predmet.ProtustrankaFormated>
  <DomainObject.Predmet.ProtustrankaFormatedOIB>
    <izvorni_sadrzaj>  MEDIA PLUS jednostavno društvo s ograničenom odgovornošću za produkciju i promidžbu, OIB 23117041125</izvorni_sadrzaj>
    <derivirana_varijabla naziv="DomainObject.Predmet.ProtustrankaFormatedOIB_1">  MEDIA PLUS jednostavno društvo s ograničenom odgovornošću za produkciju i promidžbu, OIB 23117041125</derivirana_varijabla>
  </DomainObject.Predmet.ProtustrankaFormatedOIB>
  <DomainObject.Predmet.ProtustrankaFormatedWithAdress>
    <izvorni_sadrzaj> MEDIA PLUS jednostavno društvo s ograničenom odgovornošću za produkciju i promidžbu, Radnička 1, 40000 Nedelišće</izvorni_sadrzaj>
    <derivirana_varijabla naziv="DomainObject.Predmet.ProtustrankaFormatedWithAdress_1"> MEDIA PLUS jednostavno društvo s ograničenom odgovornošću za produkciju i promidžbu, Radnička 1, 40000 Nedelišće</derivirana_varijabla>
  </DomainObject.Predmet.ProtustrankaFormatedWithAdress>
  <DomainObject.Predmet.ProtustrankaFormatedWithAdressOIB>
    <izvorni_sadrzaj> MEDIA PLUS jednostavno društvo s ograničenom odgovornošću za produkciju i promidžbu, OIB 23117041125, Radnička 1, 40000 Nedelišće</izvorni_sadrzaj>
    <derivirana_varijabla naziv="DomainObject.Predmet.ProtustrankaFormatedWithAdressOIB_1"> MEDIA PLUS jednostavno društvo s ograničenom odgovornošću za produkciju i promidžbu, OIB 23117041125, Radnička 1, 40000 Nedelišće</derivirana_varijabla>
  </DomainObject.Predmet.ProtustrankaFormatedWithAdressOIB>
  <DomainObject.Predmet.ProtustrankaWithAdress>
    <izvorni_sadrzaj>MEDIA PLUS jednostavno društvo s ograničenom odgovornošću za produkciju i promidžbu Radnička 1, 40000 Nedelišće</izvorni_sadrzaj>
    <derivirana_varijabla naziv="DomainObject.Predmet.ProtustrankaWithAdress_1">MEDIA PLUS jednostavno društvo s ograničenom odgovornošću za produkciju i promidžbu Radnička 1, 40000 Nedelišće</derivirana_varijabla>
  </DomainObject.Predmet.ProtustrankaWithAdress>
  <DomainObject.Predmet.ProtustrankaWithAdressOIB>
    <izvorni_sadrzaj>MEDIA PLUS jednostavno društvo s ograničenom odgovornošću za produkciju i promidžbu, OIB 23117041125, Radnička 1, 40000 Nedelišće</izvorni_sadrzaj>
    <derivirana_varijabla naziv="DomainObject.Predmet.ProtustrankaWithAdressOIB_1">MEDIA PLUS jednostavno društvo s ograničenom odgovornošću za produkciju i promidžbu, OIB 23117041125, Radnička 1, 40000 Nedelišće</derivirana_varijabla>
  </DomainObject.Predmet.ProtustrankaWithAdressOIB>
  <DomainObject.Predmet.ProtustrankaNazivFormated>
    <izvorni_sadrzaj>MEDIA PLUS jednostavno društvo s ograničenom odgovornošću za produkciju i promidžbu</izvorni_sadrzaj>
    <derivirana_varijabla naziv="DomainObject.Predmet.ProtustrankaNazivFormated_1">MEDIA PLUS jednostavno društvo s ograničenom odgovornošću za produkciju i promidžbu</derivirana_varijabla>
  </DomainObject.Predmet.ProtustrankaNazivFormated>
  <DomainObject.Predmet.ProtustrankaNazivFormatedOIB>
    <izvorni_sadrzaj>MEDIA PLUS jednostavno društvo s ograničenom odgovornošću za produkciju i promidžbu, OIB 23117041125</izvorni_sadrzaj>
    <derivirana_varijabla naziv="DomainObject.Predmet.ProtustrankaNazivFormatedOIB_1">MEDIA PLUS jednostavno društvo s ograničenom odgovornošću za produkciju i promidžbu, OIB 23117041125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55225.85</izvorni_sadrzaj>
    <derivirana_varijabla naziv="DomainObject.Predmet.TrenutnaVrijednost_1">55225.85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 PLUS jednostavno društvo s ograničenom odgovornošću za produkciju i promidžbu</item>
    </izvorni_sadrzaj>
    <derivirana_varijabla naziv="DomainObject.Predmet.ProtuStrankaListFormated_1">
      <item>MEDIA PLUS jednostavno društvo s ograničenom odgovornošću za produkciju i promidžbu</item>
    </derivirana_varijabla>
  </DomainObject.Predmet.ProtuStrankaListFormated>
  <DomainObject.Predmet.ProtuStrankaListFormatedOIB>
    <izvorni_sadrzaj>
      <item>MEDIA PLUS jednostavno društvo s ograničenom odgovornošću za produkciju i promidžbu, OIB 23117041125</item>
    </izvorni_sadrzaj>
    <derivirana_varijabla naziv="DomainObject.Predmet.ProtuStrankaListFormatedOIB_1">
      <item>MEDIA PLUS jednostavno društvo s ograničenom odgovornošću za produkciju i promidžbu, OIB 23117041125</item>
    </derivirana_varijabla>
  </DomainObject.Predmet.ProtuStrankaListFormatedOIB>
  <DomainObject.Predmet.ProtuStrankaListFormatedWithAdress>
    <izvorni_sadrzaj>
      <item>MEDIA PLUS jednostavno društvo s ograničenom odgovornošću za produkciju i promidžbu, Radnička 1, 40000 Nedelišće</item>
    </izvorni_sadrzaj>
    <derivirana_varijabla naziv="DomainObject.Predmet.ProtuStrankaListFormatedWithAdress_1">
      <item>MEDIA PLUS jednostavno društvo s ograničenom odgovornošću za produkciju i promidžbu, Radnička 1, 40000 Nedelišće</item>
    </derivirana_varijabla>
  </DomainObject.Predmet.ProtuStrankaListFormatedWithAdress>
  <DomainObject.Predmet.ProtuStrankaListFormatedWithAdressOIB>
    <izvorni_sadrzaj>
      <item>MEDIA PLUS jednostavno društvo s ograničenom odgovornošću za produkciju i promidžbu, OIB 23117041125, Radnička 1, 40000 Nedelišće</item>
    </izvorni_sadrzaj>
    <derivirana_varijabla naziv="DomainObject.Predmet.ProtuStrankaListFormatedWithAdressOIB_1">
      <item>MEDIA PLUS jednostavno društvo s ograničenom odgovornošću za produkciju i promidžbu, OIB 23117041125, Radnička 1, 40000 Nedelišće</item>
    </derivirana_varijabla>
  </DomainObject.Predmet.ProtuStrankaListFormatedWithAdressOIB>
  <DomainObject.Predmet.ProtuStrankaListNazivFormated>
    <izvorni_sadrzaj>
      <item>MEDIA PLUS jednostavno društvo s ograničenom odgovornošću za produkciju i promidžbu</item>
    </izvorni_sadrzaj>
    <derivirana_varijabla naziv="DomainObject.Predmet.ProtuStrankaListNazivFormated_1">
      <item>MEDIA PLUS jednostavno društvo s ograničenom odgovornošću za produkciju i promidžbu</item>
    </derivirana_varijabla>
  </DomainObject.Predmet.ProtuStrankaListNazivFormated>
  <DomainObject.Predmet.ProtuStrankaListNazivFormatedOIB>
    <izvorni_sadrzaj>
      <item>MEDIA PLUS jednostavno društvo s ograničenom odgovornošću za produkciju i promidžbu, OIB 23117041125</item>
    </izvorni_sadrzaj>
    <derivirana_varijabla naziv="DomainObject.Predmet.ProtuStrankaListNazivFormatedOIB_1">
      <item>MEDIA PLUS jednostavno društvo s ograničenom odgovornošću za produkciju i promidžbu, OIB 23117041125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 PLUS jednostavno društvo s ograničenom odgovornošću za produkciju i promidžbu</izvorni_sadrzaj>
    <derivirana_varijabla naziv="DomainObject.Predmet.ProtustrankaIDrugi_1">MEDIA PLUS jednostavno društvo s ograničenom odgovornošću za produkciju i promidžbu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MEDIA PLUS jednostavno društvo s ograničenom odgovornošću za produkciju i promidžbu, OIB 23117041125, Radnička 1, 40000 Nedelišće</izvorni_sadrzaj>
    <derivirana_varijabla naziv="DomainObject.Predmet.ProtustrankaIDrugiAdressOIB_1">MEDIA PLUS jednostavno društvo s ograničenom odgovornošću za produkciju i promidžbu, OIB 23117041125, Radnička 1,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MEDIA PLUS jednostavno društvo s ograničenom odgovornošću za produkciju i promidžbu</item>
      <item>Sudski registar</item>
    </izvorni_sadrzaj>
    <derivirana_varijabla naziv="DomainObject.Predmet.SudioniciListNaziv_1">
      <item>Financijska agencija</item>
      <item>MEDIA PLUS jednostavno društvo s ograničenom odgovornošću za produkciju i promidžbu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MEDIA PLUS jednostavno društvo s ograničenom odgovornošću za produkciju i promidžbu, OIB 23117041125, Radnička 1,40000 Nedelišće</item>
      <item>Sudski registar</item>
    </izvorni_sadrzaj>
    <derivirana_varijabla naziv="DomainObject.Predmet.SudioniciListAdressOIB_1">
      <item>Financijska agencija, OIB 85821130368, A. Cesarca 2,42000 Varaždin</item>
      <item>MEDIA PLUS jednostavno društvo s ograničenom odgovornošću za produkciju i promidžbu, OIB 23117041125, Radnička 1,40000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23117041125</item>
      <item>, OIB null</item>
    </izvorni_sadrzaj>
    <derivirana_varijabla naziv="DomainObject.Predmet.SudioniciListNazivOIB_1">
      <item>, OIB 85821130368</item>
      <item>, OIB 23117041125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5782E-8DC9-4D43-AD77-9465D6EEF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1849</properties:Characters>
  <properties:Lines>46</properties:Lines>
  <properties:Paragraphs>14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2016-04-04T11:10:00Z</cp:lastPrinted>
  <dcterms:modified xmlns:xsi="http://www.w3.org/2001/XMLSchema-instance" xsi:type="dcterms:W3CDTF">2016-04-04T11:10:00Z</dcterms:modified>
  <cp:revision>111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