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0f4f" w14:paraId="a320f4f" w:rsidRDefault="002B5FBF" w:rsidP="005A3D47" w:rsidR="002B30D2" w:rsidRPr="006A5206">
      <w:pPr>
        <w:jc w:val="right"/>
        <w15:collapsed w:val="false"/>
        <w:rPr>
          <w:b/>
        </w:rPr>
      </w:pPr>
      <w:bookmarkStart w:name="_GoBack" w:id="0"/>
      <w:bookmarkEnd w:id="0"/>
      <w:r w:rsidRPr="006A5206">
        <w:rPr>
          <w:b/>
        </w:rPr>
        <w:t xml:space="preserve">Posl. br. </w:t>
      </w:r>
      <w:r w:rsidR="00432387" w:rsidRPr="006A5206">
        <w:rPr>
          <w:b/>
        </w:rPr>
        <w:t>12. St-</w:t>
      </w:r>
      <w:r w:rsidR="00CB1A98">
        <w:rPr>
          <w:b/>
        </w:rPr>
        <w:t>65</w:t>
      </w:r>
      <w:r w:rsidR="00C41CEC">
        <w:rPr>
          <w:b/>
        </w:rPr>
        <w:t>1/2017</w:t>
      </w:r>
    </w:p>
    <w:p w:rsidRDefault="002B30D2" w:rsidP="002B30D2" w:rsidR="002B30D2" w:rsidRPr="00D047DB">
      <w:pPr>
        <w:rPr>
          <w:sz w:val="16"/>
          <w:szCs w:val="16"/>
        </w:rPr>
      </w:pPr>
    </w:p>
    <w:p w:rsidRDefault="005A3D47" w:rsidR="005A3D47" w:rsidRPr="006A5206">
      <w:pPr>
        <w:rPr>
          <w:b/>
        </w:rPr>
      </w:pPr>
      <w:r w:rsidRPr="006A5206">
        <w:rPr>
          <w:b/>
        </w:rPr>
        <w:t>REPUBLIKA HRVATSKA</w:t>
      </w:r>
    </w:p>
    <w:p w:rsidRDefault="005A3D47" w:rsidR="005A3D47" w:rsidRPr="006A5206">
      <w:pPr>
        <w:rPr>
          <w:b/>
        </w:rPr>
      </w:pPr>
      <w:r w:rsidRPr="006A5206">
        <w:rPr>
          <w:b/>
        </w:rPr>
        <w:t>TRGOVAČKI SUD U SPLITU</w:t>
      </w:r>
    </w:p>
    <w:p w:rsidRDefault="005A3D47" w:rsidR="005A3D47" w:rsidRPr="006A5206">
      <w:pPr>
        <w:rPr>
          <w:b/>
        </w:rPr>
      </w:pPr>
      <w:r w:rsidRPr="006A5206">
        <w:rPr>
          <w:b/>
        </w:rPr>
        <w:t>Split, Sukoišanska br. 6</w:t>
      </w:r>
    </w:p>
    <w:p w:rsidRDefault="00EA6D32" w:rsidP="002B30D2" w:rsidR="00EA6D32" w:rsidRPr="006A5206">
      <w:pPr>
        <w:pStyle w:val="Naslov1"/>
      </w:pPr>
    </w:p>
    <w:p w:rsidRDefault="002B30D2" w:rsidP="002B30D2" w:rsidR="002B30D2" w:rsidRPr="006A5206">
      <w:pPr>
        <w:pStyle w:val="Naslov1"/>
      </w:pPr>
      <w:r w:rsidRPr="006A5206">
        <w:t xml:space="preserve">Z A P I S N I K </w:t>
      </w:r>
    </w:p>
    <w:p w:rsidRDefault="002B30D2" w:rsidP="002B30D2" w:rsidR="002B30D2" w:rsidRPr="006A5206">
      <w:pPr>
        <w:jc w:val="center"/>
      </w:pPr>
    </w:p>
    <w:p w:rsidRDefault="00153A05" w:rsidP="00153A05" w:rsidR="00153A05" w:rsidRPr="006A5206">
      <w:pPr>
        <w:jc w:val="both"/>
      </w:pPr>
      <w:r w:rsidRPr="006A5206">
        <w:t xml:space="preserve">s ispitnog i izvještajnog ročišta vjerovnika održanog </w:t>
      </w:r>
      <w:r w:rsidR="00C41CEC">
        <w:t>2</w:t>
      </w:r>
      <w:r w:rsidR="00CB1A98">
        <w:t>9</w:t>
      </w:r>
      <w:r w:rsidR="00522295">
        <w:t xml:space="preserve">. </w:t>
      </w:r>
      <w:r w:rsidR="00CB1A98">
        <w:t>kolovoza</w:t>
      </w:r>
      <w:r w:rsidR="007B5D5D" w:rsidRPr="006A5206">
        <w:t xml:space="preserve"> 201</w:t>
      </w:r>
      <w:r w:rsidR="00C41CEC">
        <w:t>8</w:t>
      </w:r>
      <w:r w:rsidRPr="006A5206">
        <w:t>. kod Trgovačkog suda u Splitu, u stečajnom postupku nad dužnikom</w:t>
      </w:r>
      <w:r w:rsidR="00807989" w:rsidRPr="006A5206">
        <w:t xml:space="preserve"> </w:t>
      </w:r>
      <w:r w:rsidR="00CB1A98" w:rsidRPr="00805CC5">
        <w:t xml:space="preserve">BRA-MA kreditna unija u </w:t>
      </w:r>
      <w:r w:rsidR="00CB1A98">
        <w:t>stečaju</w:t>
      </w:r>
      <w:r w:rsidR="00CB1A98" w:rsidRPr="00805CC5">
        <w:t>, OIB: 96497966580, Split, Put Firula 53</w:t>
      </w:r>
      <w:r w:rsidR="00D63361" w:rsidRPr="006A5206">
        <w:t>.</w:t>
      </w:r>
    </w:p>
    <w:p w:rsidRDefault="007F4EDB" w:rsidP="000871D6" w:rsidR="007F4EDB" w:rsidRPr="00E70AFA">
      <w:pPr>
        <w:jc w:val="center"/>
        <w:rPr>
          <w:sz w:val="20"/>
          <w:szCs w:val="20"/>
        </w:rPr>
      </w:pPr>
    </w:p>
    <w:p w:rsidRDefault="001D2B50" w:rsidP="000871D6" w:rsidR="001D2B50" w:rsidRPr="001D2B50">
      <w:pPr>
        <w:jc w:val="center"/>
        <w:rPr>
          <w:sz w:val="16"/>
          <w:szCs w:val="16"/>
        </w:rPr>
      </w:pPr>
    </w:p>
    <w:p w:rsidRDefault="00846E22" w:rsidP="007F4EDB" w:rsidR="000871D6" w:rsidRPr="006A5206">
      <w:pPr>
        <w:jc w:val="center"/>
      </w:pPr>
      <w:r w:rsidRPr="006A5206">
        <w:t xml:space="preserve">Početak u </w:t>
      </w:r>
      <w:r w:rsidR="00C561C2" w:rsidRPr="006A5206">
        <w:t>9</w:t>
      </w:r>
      <w:r w:rsidRPr="006A5206">
        <w:t>,0</w:t>
      </w:r>
      <w:r w:rsidR="000871D6" w:rsidRPr="006A5206">
        <w:t>0 sati.</w:t>
      </w:r>
    </w:p>
    <w:p w:rsidRDefault="007F4EDB" w:rsidP="007F4EDB" w:rsidR="007F4EDB" w:rsidRPr="00283631">
      <w:pPr>
        <w:jc w:val="center"/>
      </w:pPr>
    </w:p>
    <w:p w:rsidRDefault="000871D6" w:rsidP="000871D6" w:rsidR="000871D6" w:rsidRPr="006A5206">
      <w:pPr>
        <w:jc w:val="both"/>
      </w:pPr>
      <w:r w:rsidRPr="006A5206">
        <w:t>Prisutni od suda:</w:t>
      </w:r>
    </w:p>
    <w:p w:rsidRDefault="000871D6" w:rsidP="000871D6" w:rsidR="000871D6" w:rsidRPr="006A5206">
      <w:pPr>
        <w:jc w:val="both"/>
      </w:pPr>
      <w:r w:rsidRPr="006A5206">
        <w:t>Paško Bačić, stečajni sudac</w:t>
      </w:r>
    </w:p>
    <w:p w:rsidRDefault="000871D6" w:rsidP="000871D6" w:rsidR="000871D6" w:rsidRPr="006A5206">
      <w:pPr>
        <w:jc w:val="both"/>
      </w:pPr>
      <w:r w:rsidRPr="006A5206">
        <w:t>Katarina Ra</w:t>
      </w:r>
      <w:r w:rsidR="00153A05" w:rsidRPr="006A5206">
        <w:t>os</w:t>
      </w:r>
      <w:r w:rsidRPr="006A5206">
        <w:t>, zapisničar</w:t>
      </w:r>
      <w:r w:rsidR="0073227E" w:rsidRPr="006A5206">
        <w:t xml:space="preserve"> </w:t>
      </w:r>
      <w:r w:rsidR="00BE3E10" w:rsidRPr="006A5206">
        <w:t xml:space="preserve"> </w:t>
      </w:r>
    </w:p>
    <w:p w:rsidRDefault="002B30D2" w:rsidP="002B30D2" w:rsidR="002B30D2" w:rsidRPr="00283631">
      <w:pPr>
        <w:jc w:val="both"/>
      </w:pPr>
    </w:p>
    <w:p w:rsidRDefault="005A3D47" w:rsidP="002B30D2" w:rsidR="002B30D2" w:rsidRPr="006A5206">
      <w:pPr>
        <w:jc w:val="center"/>
      </w:pPr>
      <w:r w:rsidRPr="006A5206">
        <w:t>ISPITNO ROČIŠTE</w:t>
      </w:r>
      <w:r w:rsidR="00BC6D16" w:rsidRPr="006A5206">
        <w:t xml:space="preserve"> </w:t>
      </w:r>
    </w:p>
    <w:p w:rsidRDefault="00FF4070" w:rsidP="002B30D2" w:rsidR="00FF4070" w:rsidRPr="006A5206">
      <w:pPr>
        <w:jc w:val="both"/>
      </w:pPr>
    </w:p>
    <w:p w:rsidRDefault="007138F9" w:rsidP="007138F9" w:rsidR="007138F9" w:rsidRPr="006A5206">
      <w:pPr>
        <w:jc w:val="both"/>
      </w:pPr>
      <w:r w:rsidRPr="006A5206">
        <w:t xml:space="preserve">Utvrđuje se da su pristupili: </w:t>
      </w:r>
    </w:p>
    <w:p w:rsidRDefault="000B1310" w:rsidP="000B1310" w:rsidR="007138F9" w:rsidRPr="006A5206">
      <w:pPr>
        <w:jc w:val="both"/>
      </w:pPr>
      <w:r>
        <w:t xml:space="preserve">- </w:t>
      </w:r>
      <w:r w:rsidR="007138F9" w:rsidRPr="006A5206">
        <w:t xml:space="preserve">stečajni upravitelj </w:t>
      </w:r>
      <w:r w:rsidR="00CB1A98">
        <w:t xml:space="preserve">Stjepan Lović </w:t>
      </w:r>
      <w:r w:rsidR="00CB1A98" w:rsidRPr="006B4C9B">
        <w:t>iz Zagreba</w:t>
      </w:r>
      <w:r w:rsidR="00CB1A98">
        <w:t>.</w:t>
      </w:r>
    </w:p>
    <w:p w:rsidRDefault="001D2B50" w:rsidP="000B1310" w:rsidR="001D2B50">
      <w:pPr>
        <w:jc w:val="both"/>
      </w:pPr>
    </w:p>
    <w:p w:rsidRDefault="001D2B50" w:rsidP="000B1310" w:rsidR="001D2B50">
      <w:pPr>
        <w:jc w:val="both"/>
      </w:pPr>
      <w:r>
        <w:t xml:space="preserve">Za vjerovnike: </w:t>
      </w:r>
    </w:p>
    <w:p w:rsidRDefault="009A465A" w:rsidP="000B1310" w:rsidR="009A465A">
      <w:pPr>
        <w:jc w:val="both"/>
      </w:pPr>
      <w:r>
        <w:t xml:space="preserve">- Za vjerovnika Miroslava Madunića iz Splita, zamjenik punomoćnika Anton Medak, odvjetnički vježbenik kod odvjetnika Darka Medaka iz Splita, prilaže punomoć za zastupanje, </w:t>
      </w:r>
    </w:p>
    <w:p w:rsidRDefault="009A465A" w:rsidP="000B1310" w:rsidR="009A465A">
      <w:pPr>
        <w:jc w:val="both"/>
      </w:pPr>
      <w:r>
        <w:t>- Vjerovnik Ante Kusić iz Splita, Iločka 20, osobno,</w:t>
      </w:r>
    </w:p>
    <w:p w:rsidRDefault="009A465A" w:rsidP="000B1310" w:rsidR="009A465A">
      <w:pPr>
        <w:jc w:val="both"/>
      </w:pPr>
      <w:r>
        <w:t>- Za vjerovnik Drušković Ivanka, punomoćnik Ivo Damjanović, odvjetnik u Splitu, punomoć predana uz prijavu tražbine,</w:t>
      </w:r>
    </w:p>
    <w:p w:rsidRDefault="009A465A" w:rsidP="000B1310" w:rsidR="009A465A">
      <w:pPr>
        <w:jc w:val="both"/>
      </w:pPr>
      <w:r>
        <w:t>- Za vjerovnika Mariju Vujčić, punomoćnik Ante Vujčić, odvjetniku Splitu, punomoć u spisu</w:t>
      </w:r>
    </w:p>
    <w:p w:rsidRDefault="009A465A" w:rsidP="000B1310" w:rsidR="009A465A">
      <w:pPr>
        <w:jc w:val="both"/>
      </w:pPr>
      <w:r>
        <w:t>- Vjerovnik Željko Klemen, Omiška 31, Split, osobno,</w:t>
      </w:r>
    </w:p>
    <w:p w:rsidRDefault="009A465A" w:rsidP="000B1310" w:rsidR="009A465A">
      <w:pPr>
        <w:jc w:val="both"/>
      </w:pPr>
      <w:r>
        <w:t>- Vjerovnik Marija Rozga iz Splita, Vinkovačka 16,</w:t>
      </w:r>
    </w:p>
    <w:p w:rsidRDefault="009A465A" w:rsidP="000B1310" w:rsidR="009A465A">
      <w:pPr>
        <w:jc w:val="both"/>
      </w:pPr>
      <w:r>
        <w:t>- Vjerovnik Ika Rozga iz Okruga Gornjeg, Kralja Tomislava 28,</w:t>
      </w:r>
    </w:p>
    <w:p w:rsidRDefault="009A465A" w:rsidP="000B1310" w:rsidR="009A465A">
      <w:pPr>
        <w:jc w:val="both"/>
      </w:pPr>
      <w:r>
        <w:t xml:space="preserve">- Za vjerovnika Roka Mijanovića, punomoćnik Boris Ivančić, odvjetnik u Splitu, </w:t>
      </w:r>
    </w:p>
    <w:p w:rsidRDefault="009A465A" w:rsidP="000B1310" w:rsidR="009A465A">
      <w:pPr>
        <w:jc w:val="both"/>
      </w:pPr>
      <w:r>
        <w:t>- Vjerovnik Katarina Perić iz Mravinaca, Don Petra Peroša 24,</w:t>
      </w:r>
    </w:p>
    <w:p w:rsidRDefault="009A465A" w:rsidP="000B1310" w:rsidR="009A465A">
      <w:pPr>
        <w:jc w:val="both"/>
      </w:pPr>
      <w:r>
        <w:t>- Vjerovnik Davorin Pavić iz Splita, Put Firula 57,</w:t>
      </w:r>
    </w:p>
    <w:p w:rsidRDefault="009A465A" w:rsidP="000B1310" w:rsidR="009A465A">
      <w:pPr>
        <w:jc w:val="both"/>
      </w:pPr>
      <w:r>
        <w:t xml:space="preserve">- Vjerovnik Cvitanić Goran iz Splita, Ostravska 10, </w:t>
      </w:r>
    </w:p>
    <w:p w:rsidRDefault="009A465A" w:rsidP="000B1310" w:rsidR="009A465A">
      <w:pPr>
        <w:jc w:val="both"/>
      </w:pPr>
      <w:r>
        <w:t>- Vjerovnik Žarko Bešlić, Podstrana, Ante Starčevića 44,</w:t>
      </w:r>
    </w:p>
    <w:p w:rsidRDefault="009A465A" w:rsidP="000B1310" w:rsidR="009A465A">
      <w:pPr>
        <w:jc w:val="both"/>
      </w:pPr>
      <w:r>
        <w:t>- Vjerovnik Vinko Paret, Drniš, Tina Ujevića 24,</w:t>
      </w:r>
    </w:p>
    <w:p w:rsidRDefault="009A465A" w:rsidP="000B1310" w:rsidR="009A465A">
      <w:pPr>
        <w:jc w:val="both"/>
      </w:pPr>
      <w:r>
        <w:t>- Vjerovnik Jospi Aralica iz Splita, Rovinjska 1,</w:t>
      </w:r>
    </w:p>
    <w:p w:rsidRDefault="009A465A" w:rsidP="000B1310" w:rsidR="009A465A">
      <w:pPr>
        <w:jc w:val="both"/>
      </w:pPr>
      <w:r>
        <w:t>- Vjerovnica Gorana Matošić Brešković iz Splita, Šetalište Ivana Meštrovića 64,</w:t>
      </w:r>
    </w:p>
    <w:p w:rsidRDefault="009A465A" w:rsidP="000B1310" w:rsidR="009A465A">
      <w:pPr>
        <w:jc w:val="both"/>
      </w:pPr>
      <w:r>
        <w:t>- Vjerovnica Tina Martinović iz Segeta Donjeg, Kneza Domagoja 11,</w:t>
      </w:r>
    </w:p>
    <w:p w:rsidRDefault="006B5EA0" w:rsidP="000B1310" w:rsidR="006B5EA0">
      <w:pPr>
        <w:jc w:val="both"/>
      </w:pPr>
      <w:r>
        <w:t xml:space="preserve">- </w:t>
      </w:r>
      <w:r w:rsidR="009A465A">
        <w:t>Odvjetnik Tomislav Kr</w:t>
      </w:r>
      <w:r w:rsidR="00F370A6">
        <w:t>ka, prema priloženim punomoćima koje u ovaj čas predaje u spis,</w:t>
      </w:r>
      <w:r w:rsidR="009A465A">
        <w:t xml:space="preserve"> kao punomoćnik slijedećih vjerovnika: </w:t>
      </w:r>
    </w:p>
    <w:p w:rsidRDefault="00F370A6" w:rsidP="000B1310" w:rsidR="00F370A6">
      <w:pPr>
        <w:jc w:val="both"/>
      </w:pPr>
      <w:r>
        <w:t xml:space="preserve">Vinka Alujević, Gordan Aviani, Vanja Aviani, Tonko Bartulović, Bebić Marija, Bonači Branka, Cvitković Mirjana, Ivan Čulić, Zlatka Dulčić, Anka Džepina, Generalić Mario, Jukić Pavo, Gordan Klišmanić, Klišmanić Jagoda, Madunić Ivona, Madunić Leonardo, Madunić Vedran, Mardešić Matija, kao nasljednik pok. Mardešić Tonka, Anamarija Marušić Tonković, Roko Mijanović, Mužinić Ana, Pelivan Ruža, Perić Odesa, Plazibat Vladimir, Pokrajac Ranka, Popić Jasminka, Primažić Miroslav, Radman Ankica, Rupnik Rino, Ružić Nevenka, Sangaleti </w:t>
      </w:r>
      <w:r>
        <w:lastRenderedPageBreak/>
        <w:t>Katarina, Silić Šimun, Strižić Vjekoslav, Sučić Nediljka, Šimić Pavao, Tonković Isilda Laura, Topić Vladimir, Ugarković Željka, Vujčić Ante, Iva Vuka, Ivan Vuka i Vukoja Marija.</w:t>
      </w:r>
    </w:p>
    <w:p w:rsidRDefault="00283631" w:rsidP="002C4C20" w:rsidR="00477F13">
      <w:pPr>
        <w:jc w:val="both"/>
      </w:pPr>
      <w:r>
        <w:t xml:space="preserve">- </w:t>
      </w:r>
      <w:r w:rsidR="006B5EA0">
        <w:t>Odvjetnik Ivan Krželj, prema priloženim punomoćima uz podnesak od 28.08.2018., kao punomoćnik slijedećih vjerovnika:</w:t>
      </w:r>
    </w:p>
    <w:p w:rsidRDefault="006B5EA0" w:rsidP="002C4C20" w:rsidR="006B5EA0">
      <w:pPr>
        <w:jc w:val="both"/>
      </w:pPr>
    </w:p>
    <w:tbl>
      <w:tblPr>
        <w:tblW w:type="dxa" w:w="8427"/>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57"/>
        <w:gridCol w:w="2410"/>
        <w:gridCol w:w="3200"/>
        <w:gridCol w:w="1660"/>
      </w:tblGrid>
      <w:tr w:rsidTr="00CC3FEC" w:rsidR="006B5EA0" w:rsidRPr="00B930F2">
        <w:trPr>
          <w:trHeight w:val="855"/>
        </w:trPr>
        <w:tc>
          <w:tcPr>
            <w:tcW w:type="dxa" w:w="1157"/>
            <w:shd w:fill="auto" w:color="auto" w:val="clear"/>
            <w:vAlign w:val="center"/>
            <w:hideMark/>
          </w:tcPr>
          <w:p w:rsidRDefault="006B5EA0" w:rsidP="009A465A" w:rsidR="006B5EA0" w:rsidRPr="006B5EA0">
            <w:pPr>
              <w:jc w:val="center"/>
              <w:rPr>
                <w:color w:val="000000"/>
                <w:sz w:val="22"/>
                <w:szCs w:val="22"/>
              </w:rPr>
            </w:pPr>
            <w:r w:rsidRPr="006B5EA0">
              <w:rPr>
                <w:color w:val="000000"/>
                <w:sz w:val="22"/>
                <w:szCs w:val="22"/>
              </w:rPr>
              <w:t>Redni broj prijavljene tražbine</w:t>
            </w:r>
          </w:p>
        </w:tc>
        <w:tc>
          <w:tcPr>
            <w:tcW w:type="dxa" w:w="2410"/>
            <w:shd w:fill="auto" w:color="auto" w:val="clear"/>
            <w:vAlign w:val="center"/>
            <w:hideMark/>
          </w:tcPr>
          <w:p w:rsidRDefault="006B5EA0" w:rsidP="009A465A" w:rsidR="006B5EA0" w:rsidRPr="006B5EA0">
            <w:pPr>
              <w:jc w:val="center"/>
              <w:rPr>
                <w:color w:val="000000"/>
                <w:sz w:val="22"/>
                <w:szCs w:val="22"/>
              </w:rPr>
            </w:pPr>
            <w:r w:rsidRPr="006B5EA0">
              <w:rPr>
                <w:color w:val="000000"/>
                <w:sz w:val="22"/>
                <w:szCs w:val="22"/>
              </w:rPr>
              <w:t>Ime i prezime vjerovnika</w:t>
            </w:r>
          </w:p>
        </w:tc>
        <w:tc>
          <w:tcPr>
            <w:tcW w:type="dxa" w:w="3200"/>
            <w:shd w:fill="auto" w:color="auto" w:val="clear"/>
            <w:vAlign w:val="center"/>
            <w:hideMark/>
          </w:tcPr>
          <w:p w:rsidRDefault="006B5EA0" w:rsidP="009A465A" w:rsidR="006B5EA0" w:rsidRPr="006B5EA0">
            <w:pPr>
              <w:jc w:val="center"/>
              <w:rPr>
                <w:color w:val="000000"/>
                <w:sz w:val="22"/>
                <w:szCs w:val="22"/>
              </w:rPr>
            </w:pPr>
            <w:r w:rsidRPr="006B5EA0">
              <w:rPr>
                <w:color w:val="000000"/>
                <w:sz w:val="22"/>
                <w:szCs w:val="22"/>
              </w:rPr>
              <w:t>Adresa prebivališta</w:t>
            </w:r>
          </w:p>
        </w:tc>
        <w:tc>
          <w:tcPr>
            <w:tcW w:type="dxa" w:w="1660"/>
            <w:shd w:fill="auto" w:color="auto" w:val="clear"/>
            <w:vAlign w:val="center"/>
            <w:hideMark/>
          </w:tcPr>
          <w:p w:rsidRDefault="006B5EA0" w:rsidP="009A465A" w:rsidR="006B5EA0" w:rsidRPr="006B5EA0">
            <w:pPr>
              <w:jc w:val="center"/>
              <w:rPr>
                <w:color w:val="000000"/>
                <w:sz w:val="22"/>
                <w:szCs w:val="22"/>
              </w:rPr>
            </w:pPr>
            <w:r w:rsidRPr="006B5EA0">
              <w:rPr>
                <w:color w:val="000000"/>
                <w:sz w:val="22"/>
                <w:szCs w:val="22"/>
              </w:rPr>
              <w:t>OIB</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Dražen Pavić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Firula 57,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37508379588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Davorin Pavić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Firula 57,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13734302244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Damir Ujević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Donji Ujevići 8, Krivodol</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83253289159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Danijela Politeo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Kupreška 14,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29510602027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Vesna Bilić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Washingtonova 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76953716834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Mila Malovan</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Ulica Slobode 53,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73601855826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Batina Bulić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Antofagaste 14,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08977196876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Milivoj Agnić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Hrvatske Mornarice 1J,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89759592481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Joško Đirlić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Stonska 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42434587667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Maja Srdelić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Mažuranićevo šetalište 11,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68702496387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Željko Hudi</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Krbavska 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96332620025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Milka Ušaj</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Tršćanska 19,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80326232253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Sonja Vitezica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Ulica Slobode 2b,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62798700537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Josip Vitezica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Ulica Slobode 2a,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93717388156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Vitezica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Matije Gubca 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52377224458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 xml:space="preserve">32. </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Frančiška Dvornik</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Kvaternikova 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05501561841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Magda Duzbaba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Plinarska 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59999082753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Margarita Mladinić-Stipčić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Ruđera Boškovića 19,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29288736143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Mirela Goreta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Pujanke 22,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00168339532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Perić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Uskočka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65096214194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Davor Bebić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Rokova 21,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94847961397</w:t>
            </w:r>
          </w:p>
        </w:tc>
      </w:tr>
      <w:tr w:rsidTr="00CC3FEC" w:rsidR="006B5EA0" w:rsidRPr="00B930F2">
        <w:trPr>
          <w:trHeight w:val="570"/>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Ivo Radanović</w:t>
            </w:r>
          </w:p>
        </w:tc>
        <w:tc>
          <w:tcPr>
            <w:tcW w:type="dxa" w:w="3200"/>
            <w:shd w:fill="auto" w:color="auto" w:val="clear"/>
            <w:vAlign w:val="center"/>
            <w:hideMark/>
          </w:tcPr>
          <w:p w:rsidRDefault="006B5EA0" w:rsidP="006B5EA0" w:rsidR="006B5EA0" w:rsidRPr="006B5EA0">
            <w:pPr>
              <w:rPr>
                <w:color w:val="000000"/>
                <w:sz w:val="22"/>
                <w:szCs w:val="22"/>
              </w:rPr>
            </w:pPr>
            <w:r w:rsidRPr="006B5EA0">
              <w:rPr>
                <w:color w:val="000000"/>
                <w:sz w:val="22"/>
                <w:szCs w:val="22"/>
              </w:rPr>
              <w:t>Obala kralja Tomislava 18, Kaštel Sućurac</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53384392399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Jakov Katić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Postinje Gornje bb, Muć</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59299758747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Ivan Carić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Bojanić bad 31, Jagodna, Jelsa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70163261218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Ante Katunarić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Pojišanska 34,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24641268327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Ivan Pešić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Gundulićeva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09292546592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Ivo Mirčeta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Sv. Roka 20,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08717241619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Pera Jukić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Radunica 63,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94317270720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Tonči Jakovčić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Odeska 13,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69471890477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Ina Jakovčić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Sv. Lovre 55b,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29162200041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Dušan Stajnokovski</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Vinkovačka 16,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16135247719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Rose Pavić Stajnokovska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Petrovi 8, Marina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55240012468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Irena Vrbat</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Slavićeva 15,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41148212330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Darko Marinić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Domovinskog rata 1b,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91494965425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Svetana Marasović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Plisko polje bb, Vis</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74471047520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Joško Dvornik</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Istarska 13,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20544351502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Tašenka Matulović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Domovinskog rata 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99126889490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Alen Srdelić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Meštrovićevo šetalište 104a,Split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73402542617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Davor Burić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Kliški put 22,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69060318158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Nevenka Macanović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Pazdigradska 17,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57935486576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Drago Ercegović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Ive Tijardovića 26,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27911705493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Dušanka Domazet</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Pujanke 22,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16639103236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Thea Milić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Mosećka 108,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60013642737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Dušan Bašić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Dinka Šimunovića 18,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36558161119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Ivanka Lović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Iločka 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29674813184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Ines Boko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Primoštenska 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40756143744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Zoran Grgantov</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Bana Jelačića 14a, Kaštel Stari</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64662856789</w:t>
            </w:r>
          </w:p>
        </w:tc>
      </w:tr>
      <w:tr w:rsidTr="00CC3FEC" w:rsidR="006B5EA0" w:rsidRPr="00B930F2">
        <w:trPr>
          <w:trHeight w:val="570"/>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73.</w:t>
            </w:r>
          </w:p>
        </w:tc>
        <w:tc>
          <w:tcPr>
            <w:tcW w:type="dxa" w:w="2410"/>
            <w:shd w:fill="auto" w:color="auto" w:val="clear"/>
            <w:vAlign w:val="center"/>
            <w:hideMark/>
          </w:tcPr>
          <w:p w:rsidRDefault="006B5EA0" w:rsidP="006B5EA0" w:rsidR="006B5EA0" w:rsidRPr="006B5EA0">
            <w:pPr>
              <w:rPr>
                <w:color w:val="000000"/>
                <w:sz w:val="22"/>
                <w:szCs w:val="22"/>
              </w:rPr>
            </w:pPr>
            <w:r w:rsidRPr="006B5EA0">
              <w:rPr>
                <w:color w:val="000000"/>
                <w:sz w:val="22"/>
                <w:szCs w:val="22"/>
              </w:rPr>
              <w:t>Ante Aljinović (nasljednica Ljubica Aljinović)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Hrvatskih velikana 15, Žrnovnica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35013885218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Džoni Čičak</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Ninčevića gumno 8,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79648547031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 xml:space="preserve"> Ninočka Kljaković-Gašpić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Ivana Rendića 26,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80201012008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76.</w:t>
            </w:r>
          </w:p>
        </w:tc>
        <w:tc>
          <w:tcPr>
            <w:tcW w:type="dxa" w:w="2410"/>
            <w:shd w:fill="auto" w:color="auto" w:val="clear"/>
            <w:noWrap/>
            <w:vAlign w:val="center"/>
            <w:hideMark/>
          </w:tcPr>
          <w:p w:rsidRDefault="00DB3DA8" w:rsidP="006B5EA0" w:rsidR="006B5EA0" w:rsidRPr="006B5EA0">
            <w:pPr>
              <w:rPr>
                <w:color w:val="000000"/>
                <w:sz w:val="22"/>
                <w:szCs w:val="22"/>
              </w:rPr>
            </w:pPr>
            <w:r>
              <w:rPr>
                <w:color w:val="000000"/>
                <w:sz w:val="22"/>
                <w:szCs w:val="22"/>
              </w:rPr>
              <w:t>Jugoslav J</w:t>
            </w:r>
            <w:r w:rsidR="006B5EA0" w:rsidRPr="006B5EA0">
              <w:rPr>
                <w:color w:val="000000"/>
                <w:sz w:val="22"/>
                <w:szCs w:val="22"/>
              </w:rPr>
              <w:t>ozić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Domovinskog rata 1,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49801442306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Boris Barić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Poljičke Kneževine 57, Srinjine</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10699797261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Vana Tomasović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Odeska 12,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53406316492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Joška Litrić Stokić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Narodni trg 11,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49436867590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Davor Stokić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Narodni trg 11,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01556794945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Jončić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Valpovačka 11,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64471821201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Stjepan Livačić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Hrvatske Mornarice 44,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31565821634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Kasum</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Dubrovačka 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07466088111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Ljubica Tomić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Fra Bone Rezmilovića 4a,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98435260915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 xml:space="preserve">86. </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Ante Adorić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Obala kneza Branimira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49614597172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 xml:space="preserve">87. </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Eleonora Livačić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Zrinsko Frankopanska 22,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59245302794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Dragan Šaravanja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Sv.Klare 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79959292543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Ante Jukić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Bubići 33,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06475931539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Zdeslav Brkljača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Obala Ante Trumbića 13,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01287240136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Jadranka Klisović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Velebitska 99,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54508027155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Vana Mozara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Antuna Mihanovića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47365649980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102.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Enver Haliti</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Krležina 16,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54383318007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108.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Darijo Borić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Bernarda Vukasa 19,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69339955745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109.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Mara Borić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Dubrovačka 12,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68678485819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112.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Anka Crnko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Zagrebačka 23,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30798202919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113.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Bojan Pečar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Starčevićeva 24c,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44645576123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114.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Nives Meštanek</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Dubrovačka 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63187099361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117.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Tatjana Sachsse</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Vinkovačka 18,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37366451813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118.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Florijan</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Vinkovačka 18,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75201077574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119.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Darko Poljak</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Starog Sela 23a, Podstrana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60935327194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 xml:space="preserve">Ana Buble </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Jurja Plančića 10,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84411313770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Vidović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Ivana Rendića 26,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58198188642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Željana Bek</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Alojzija Stepinca 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71921374430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Špadić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Alojzija Stepinca 11,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08444399297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Salapić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Vrančićeva 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78689546237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Željana Božić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Narodni trg 11,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72163447722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Lovre Siriščević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Domovinskog rata 27c,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81069244985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Ivan Sedlar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Dvornikova 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59231300891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Doris Vidović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Sukoišanska 39,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58920421337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Miroslava Bojčić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Rooseveltova 54,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53858160613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Frane Bojčić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Bojčići 19, Ružić</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17314311179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Igor Jukić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Ivana Rendića 24,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79303784391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Nikola Banović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Strožanačka cesta 39b, Podstrana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16340992043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Irena Šimunović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Bilice II 28,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23412890165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Tomislava Jelavić-Čičić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Varaždinska 53,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01552514523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Josip Soldić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Bilice II 28,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77201847518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Zrinka Vidović Zelić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Marmontova 14,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78993522120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Ančić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Lučićeva 10,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32442729654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Filip Krolo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Trondheimska 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39143996651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Nada Pečar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Starčevićeva 24c,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75544341785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Ivan Pečar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Starčevićeva 24c,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32427865891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150.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Osvin Pečar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Starčevićeva 24c,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84071861205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151.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Veljko Fadić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Potok 15, Komiža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24720655296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152.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Nevenka Krolo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Hercegovačka 93,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33258790811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153.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Kajo Krstulović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Osiječka 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06183043163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154.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Angela Tomaš</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Firula 47,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75415856724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155.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Nela Livačić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Hrvatske Mornarice 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49987418895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157.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Miodrag Mrdaković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Ruđera Boškovića 13,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64302049520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158.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Biserka Tomasović Franin</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Kosovac 3, Jesenice</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09691394199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159.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Katica Gantar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Omiška 24,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04064899484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Rikard Klemenčić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Teslina 14a,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48596515155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Josip Boko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Primoštenska 6b,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10020722804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Božidar Čapalija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Firula 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46492733200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Maroje Šarčević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Hektorovićeva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26054170543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Slavko Kralj</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Fortica III 1, Splitska, Supetar</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41510366981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Mirko Kljaković Gašpić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Gašpina Mlinica 2,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61487888860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169.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Tatjana Bundara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Podstinice 19, Kaštel Gomilica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33641961404</w:t>
            </w:r>
          </w:p>
        </w:tc>
      </w:tr>
      <w:tr w:rsidTr="00CC3FEC" w:rsidR="006B5EA0" w:rsidRPr="00B930F2">
        <w:trPr>
          <w:trHeight w:val="570"/>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Silvana Proso</w:t>
            </w:r>
          </w:p>
        </w:tc>
        <w:tc>
          <w:tcPr>
            <w:tcW w:type="dxa" w:w="3200"/>
            <w:shd w:fill="auto" w:color="auto" w:val="clear"/>
            <w:vAlign w:val="center"/>
            <w:hideMark/>
          </w:tcPr>
          <w:p w:rsidRDefault="006B5EA0" w:rsidP="006B5EA0" w:rsidR="006B5EA0" w:rsidRPr="006B5EA0">
            <w:pPr>
              <w:rPr>
                <w:color w:val="000000"/>
                <w:sz w:val="22"/>
                <w:szCs w:val="22"/>
              </w:rPr>
            </w:pPr>
            <w:r w:rsidRPr="006B5EA0">
              <w:rPr>
                <w:color w:val="000000"/>
                <w:sz w:val="22"/>
                <w:szCs w:val="22"/>
              </w:rPr>
              <w:t>Ulica kneza Domagoja 13, Kaštel Gomilica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06811747658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Lenka Merdžo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Stepinčeva 49,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28390863015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Zdravko Batinić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Sukoišanska 18,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22736320850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Živana Merdžo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Frankopanska 81, Brela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58007706058</w:t>
            </w:r>
          </w:p>
        </w:tc>
      </w:tr>
      <w:tr w:rsidTr="00CC3FEC" w:rsidR="006B5EA0" w:rsidRPr="00B930F2">
        <w:trPr>
          <w:trHeight w:val="570"/>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Denis Proso</w:t>
            </w:r>
          </w:p>
        </w:tc>
        <w:tc>
          <w:tcPr>
            <w:tcW w:type="dxa" w:w="3200"/>
            <w:shd w:fill="auto" w:color="auto" w:val="clear"/>
            <w:vAlign w:val="center"/>
            <w:hideMark/>
          </w:tcPr>
          <w:p w:rsidRDefault="006B5EA0" w:rsidP="006B5EA0" w:rsidR="006B5EA0" w:rsidRPr="006B5EA0">
            <w:pPr>
              <w:rPr>
                <w:color w:val="000000"/>
                <w:sz w:val="22"/>
                <w:szCs w:val="22"/>
              </w:rPr>
            </w:pPr>
            <w:r w:rsidRPr="006B5EA0">
              <w:rPr>
                <w:color w:val="000000"/>
                <w:sz w:val="22"/>
                <w:szCs w:val="22"/>
              </w:rPr>
              <w:t>Ulica kneza Domagoja 13, Kaštel Gomilica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68218286516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Tonka Skračić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Odeska 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99862008202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Vodanović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Uz Račić 5, Bol, Brač</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26842696625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Kristina Marović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Marovića 6a, Mravince</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05098850760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180.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Vilma Radica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Gospinica 23,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10382965516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181.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 xml:space="preserve"> Gojmir Radica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Tolstojeva 43,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12705176956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182.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Miljenko Gale</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V.Krstulovića 21,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12143297986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183.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Favro Jurica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Vukovarska 60,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34011209864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 xml:space="preserve">184. </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Daša Čabaj</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Vukovarska 175,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23068427387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185.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Vedrana Ružić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Vinkovačka 18,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34872239214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186.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Ernest Ivačić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Postira bb, Postira, Brač</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92489732560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188.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Terezija Pijerov</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Gradišćanskih Hrvata 20,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97583595538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Dragan Pećanac</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Starčevićeva 21,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84192274167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Žaklina Madunić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Mosećka 171,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27771455711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Ivica Hrabar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Mažuranićevo šetalište 21,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39977661671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Mirjana Poklepović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Kralja Zvonimira 93,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43937401858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Zore Ivanović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Trg h.b.z. 3B,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22464247410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Paulina Hrgović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Bruna Bušića 11,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45548211816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Vesna Ercegović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P.Krešimira IV 76,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68613776522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200.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Sonja-Sofija Parađina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Hercegovačka 92,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20152446204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201.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Leonardo Randić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Augusta Šenoe 9, Kaštel Gomilica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40457804572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202.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Matko Piplović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Požeška 12,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03554833776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203.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Branka Farcher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Hrvatskog preporoda 6, Bol, Brač</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29208852315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208.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Sanja Zaranić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Firula 47,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12895511614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209.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Nikola Šećer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Šećeri 71, Primorski Dolac</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44002589973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Veselka Jukić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Bubići 44,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26307044750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Dijana Šećer-Roguljić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Drage Markovića 221, Mravince</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71566885018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Ana Šećer Wilhellm</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Ruđera Boškovića 27,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21451371970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Ivo Livačić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Hrvatske Mornarice 44,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36684821835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Ivo Prgin</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Kralja Zvonimira 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13995050986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Emilia Dabić</w:t>
            </w:r>
          </w:p>
        </w:tc>
        <w:tc>
          <w:tcPr>
            <w:tcW w:type="dxa" w:w="3200"/>
            <w:shd w:fill="auto" w:color="auto" w:val="clear"/>
            <w:vAlign w:val="center"/>
            <w:hideMark/>
          </w:tcPr>
          <w:p w:rsidRDefault="006B5EA0" w:rsidP="006B5EA0" w:rsidR="006B5EA0" w:rsidRPr="006B5EA0">
            <w:pPr>
              <w:rPr>
                <w:color w:val="000000"/>
                <w:sz w:val="22"/>
                <w:szCs w:val="22"/>
              </w:rPr>
            </w:pPr>
            <w:r w:rsidRPr="006B5EA0">
              <w:rPr>
                <w:color w:val="000000"/>
                <w:sz w:val="22"/>
                <w:szCs w:val="22"/>
              </w:rPr>
              <w:t>Put Duge Njive II 8, Kaštel Sućurac</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40667020722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Jadranka Nerlović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Šoltanska 28,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29604345109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220.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Tina Letić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Sv. Lovre 18a, Kaštel Lukšić</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89089925887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221.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Ante Čulić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Zajčeva 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56341129558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223.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 xml:space="preserve">Marin Prgomet </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Ante Starčevića 45, Podstrana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97087173098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228.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Jadranka Jeličić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Plokita 85,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80759078321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230.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Marica Ćurković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Varaždinska 22,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28998708865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232.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Radojka Kulić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Kijevska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99801456076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235.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Vedrana Adorić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Obala kneza Branimira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76032521626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242.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Goran Merdžo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Put Plokita 51,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58468389416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244.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Andrijana Poljak</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Mosećka 64,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56267824873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245.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Gorana Vesanović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Uskočka 14,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31813091748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247.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Dušanka Radić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Biskupa Juraja Dobrile 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92254913442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248.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Miljana Macanović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Ulica Slobode 2a,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88703661370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251.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Dragutin Miličić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Gupčeva 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53326795359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252.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Niko Smodlaka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Smiljanićeva 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87538235159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253.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Ivica Kaloper</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Gospinica 19,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86363156338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254.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Željka Šago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Rastića XI 8, Okrug Gorni</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09366183733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255.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Jelena Beus-Kraljić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Držićeva 5,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34797702820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257.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Franislav Tomić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A.B. Šimića 50,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52749897100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262.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Ivan Marušić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Lazarica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86100329050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263.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Nevenka Marušić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Lazarica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33177277026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264.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Milan Marušić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Lazarica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83015043854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269.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Ljubomir Baleta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Pojišanska 12,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92374551159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270.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Branko Jašić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Mladena Vodanovića 22, Supetar</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86762022242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271.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Anka Boraska</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Milna 1093, Milna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46074457351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272.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Maja Engelbreht</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Viška 24,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92937687639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273.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Niko Novokmet</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Vukasova 15,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93340497539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274.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Marjanka Glušević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Vukovarska 171,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14815792685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280.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Ružica Kartelo-Marušić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Dinka Šimunovića 23,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90146481030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281.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Katarina Došen</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Kroz Smrdečac 23,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05250668880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282.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Hrvatin Došen</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Kroz Smrdečac 23,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85126738126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283.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Dinka Jašić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Dubrovačka 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08036193350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284.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Damir Mišurac</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Zajčeva 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40158474433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287.</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Irena Mišurac</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Zajčeva 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88135276135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Mirko Rodić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Šetalište Bačvice 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06127666642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Ljerka Rodić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Šetalište Bačvice 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98515937231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Stanko Jašić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Junaka Vukovara 15c, Supetar</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14019433174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Zorka Duvnjak</w:t>
            </w:r>
          </w:p>
        </w:tc>
        <w:tc>
          <w:tcPr>
            <w:tcW w:type="dxa" w:w="3200"/>
            <w:shd w:fill="auto" w:color="auto" w:val="clear"/>
            <w:vAlign w:val="center"/>
            <w:hideMark/>
          </w:tcPr>
          <w:p w:rsidRDefault="006B5EA0" w:rsidP="006B5EA0" w:rsidR="006B5EA0" w:rsidRPr="006B5EA0">
            <w:pPr>
              <w:rPr>
                <w:color w:val="000000"/>
                <w:sz w:val="22"/>
                <w:szCs w:val="22"/>
              </w:rPr>
            </w:pPr>
            <w:r w:rsidRPr="006B5EA0">
              <w:rPr>
                <w:color w:val="000000"/>
                <w:sz w:val="22"/>
                <w:szCs w:val="22"/>
              </w:rPr>
              <w:t>Primorski Dolac bb, Primorski Dolac</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19063736283</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Marija Jašić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Dubrovačka 3,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86488827598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296.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Ita Bukorović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Vukovarska cesta 9, Stari Grad</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74779911151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301.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Meira Batinić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Sukoišanska 18,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40133946657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302.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Nedjeljka Ille</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Valpovačka 12,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21032352588</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303.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Silvija Dolić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Odeska 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81874890355</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310.</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Jozefina Gabelić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Klarina 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58029278102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313.</w:t>
            </w:r>
          </w:p>
        </w:tc>
        <w:tc>
          <w:tcPr>
            <w:tcW w:type="dxa" w:w="2410"/>
            <w:shd w:fill="auto" w:color="auto" w:val="clear"/>
            <w:noWrap/>
            <w:vAlign w:val="center"/>
            <w:hideMark/>
          </w:tcPr>
          <w:p w:rsidRDefault="007809B2" w:rsidP="006B5EA0" w:rsidR="006B5EA0" w:rsidRPr="006B5EA0">
            <w:pPr>
              <w:rPr>
                <w:color w:val="000000"/>
                <w:sz w:val="22"/>
                <w:szCs w:val="22"/>
              </w:rPr>
            </w:pPr>
            <w:r>
              <w:rPr>
                <w:color w:val="000000"/>
                <w:sz w:val="22"/>
                <w:szCs w:val="22"/>
              </w:rPr>
              <w:t xml:space="preserve">Dina Gabelić, kao nasljednica pok. </w:t>
            </w:r>
            <w:r w:rsidR="006B5EA0" w:rsidRPr="006B5EA0">
              <w:rPr>
                <w:color w:val="000000"/>
                <w:sz w:val="22"/>
                <w:szCs w:val="22"/>
              </w:rPr>
              <w:t>Perica Fabris</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Viška 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49431357670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319.</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Jakša Kuničić-Posinković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Matice Hrvatske 16,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19635519347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Ante Vuko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Domovinskog rata 58,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87187864316</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322.</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Tina Vuko</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Domovinskog rata 58,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06826883504</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Mirko Milovanović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Stepinčeva 4,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17210274419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324.</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Neva Zelić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Lučićeva 17,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02018106377</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327.</w:t>
            </w:r>
          </w:p>
        </w:tc>
        <w:tc>
          <w:tcPr>
            <w:tcW w:type="dxa" w:w="2410"/>
            <w:shd w:fill="auto" w:color="auto" w:val="clear"/>
            <w:vAlign w:val="center"/>
            <w:hideMark/>
          </w:tcPr>
          <w:p w:rsidRDefault="006B5EA0" w:rsidP="006B5EA0" w:rsidR="006B5EA0" w:rsidRPr="006B5EA0">
            <w:pPr>
              <w:rPr>
                <w:color w:val="000000"/>
                <w:sz w:val="22"/>
                <w:szCs w:val="22"/>
              </w:rPr>
            </w:pPr>
            <w:r>
              <w:rPr>
                <w:color w:val="000000"/>
                <w:sz w:val="22"/>
                <w:szCs w:val="22"/>
              </w:rPr>
              <w:t>N</w:t>
            </w:r>
            <w:r w:rsidRPr="006B5EA0">
              <w:rPr>
                <w:color w:val="000000"/>
                <w:sz w:val="22"/>
                <w:szCs w:val="22"/>
              </w:rPr>
              <w:t>asljednici pok. Ante Miličević:</w:t>
            </w:r>
          </w:p>
        </w:tc>
        <w:tc>
          <w:tcPr>
            <w:tcW w:type="dxa" w:w="3200"/>
            <w:shd w:fill="auto" w:color="auto" w:val="clear"/>
            <w:noWrap/>
            <w:vAlign w:val="center"/>
            <w:hideMark/>
          </w:tcPr>
          <w:p w:rsidRDefault="006B5EA0" w:rsidP="006B5EA0" w:rsidR="006B5EA0" w:rsidRPr="006B5EA0">
            <w:pPr>
              <w:rPr>
                <w:color w:val="000000"/>
                <w:sz w:val="22"/>
                <w:szCs w:val="22"/>
              </w:rPr>
            </w:pPr>
          </w:p>
        </w:tc>
        <w:tc>
          <w:tcPr>
            <w:tcW w:type="dxa" w:w="1660"/>
            <w:shd w:fill="auto" w:color="auto" w:val="clear"/>
            <w:noWrap/>
            <w:vAlign w:val="center"/>
            <w:hideMark/>
          </w:tcPr>
          <w:p w:rsidRDefault="006B5EA0" w:rsidP="009A465A" w:rsidR="006B5EA0" w:rsidRPr="006B5EA0">
            <w:pPr>
              <w:jc w:val="center"/>
              <w:rPr>
                <w:sz w:val="22"/>
                <w:szCs w:val="22"/>
              </w:rPr>
            </w:pP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Nilija Miličević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Mosorska 48, Podstrana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43845890852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sz w:val="22"/>
                <w:szCs w:val="22"/>
              </w:rPr>
            </w:pP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Taya Iwnyk</w:t>
            </w:r>
          </w:p>
        </w:tc>
        <w:tc>
          <w:tcPr>
            <w:tcW w:type="dxa" w:w="3200"/>
            <w:shd w:fill="auto" w:color="auto" w:val="clear"/>
            <w:vAlign w:val="center"/>
            <w:hideMark/>
          </w:tcPr>
          <w:p w:rsidRDefault="006B5EA0" w:rsidP="006B5EA0" w:rsidR="006B5EA0" w:rsidRPr="006B5EA0">
            <w:pPr>
              <w:rPr>
                <w:color w:val="000000"/>
                <w:sz w:val="22"/>
                <w:szCs w:val="22"/>
              </w:rPr>
            </w:pPr>
            <w:r w:rsidRPr="006B5EA0">
              <w:rPr>
                <w:color w:val="000000"/>
                <w:sz w:val="22"/>
                <w:szCs w:val="22"/>
              </w:rPr>
              <w:t>1652010 St NW Edmonton, Kanada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32509309751</w:t>
            </w:r>
          </w:p>
        </w:tc>
      </w:tr>
      <w:tr w:rsidTr="00CC3FEC" w:rsidR="006B5EA0" w:rsidRPr="00B930F2">
        <w:trPr>
          <w:trHeight w:val="570"/>
        </w:trPr>
        <w:tc>
          <w:tcPr>
            <w:tcW w:type="dxa" w:w="1157"/>
            <w:shd w:fill="auto" w:color="auto" w:val="clear"/>
            <w:noWrap/>
            <w:vAlign w:val="center"/>
            <w:hideMark/>
          </w:tcPr>
          <w:p w:rsidRDefault="006B5EA0" w:rsidP="009A465A" w:rsidR="006B5EA0" w:rsidRPr="006B5EA0">
            <w:pPr>
              <w:jc w:val="center"/>
              <w:rPr>
                <w:sz w:val="22"/>
                <w:szCs w:val="22"/>
              </w:rPr>
            </w:pP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Mary Gini Poburan</w:t>
            </w:r>
          </w:p>
        </w:tc>
        <w:tc>
          <w:tcPr>
            <w:tcW w:type="dxa" w:w="3200"/>
            <w:shd w:fill="auto" w:color="auto" w:val="clear"/>
            <w:vAlign w:val="center"/>
            <w:hideMark/>
          </w:tcPr>
          <w:p w:rsidRDefault="006B5EA0" w:rsidP="006B5EA0" w:rsidR="006B5EA0" w:rsidRPr="006B5EA0">
            <w:pPr>
              <w:rPr>
                <w:color w:val="000000"/>
                <w:sz w:val="22"/>
                <w:szCs w:val="22"/>
              </w:rPr>
            </w:pPr>
            <w:r w:rsidRPr="006B5EA0">
              <w:rPr>
                <w:color w:val="000000"/>
                <w:sz w:val="22"/>
                <w:szCs w:val="22"/>
              </w:rPr>
              <w:t>736 Balfour Close NW Edmonton, Kanada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49987227347</w:t>
            </w:r>
          </w:p>
        </w:tc>
      </w:tr>
      <w:tr w:rsidTr="00CC3FEC" w:rsidR="006B5EA0" w:rsidRPr="00B930F2">
        <w:trPr>
          <w:trHeight w:val="570"/>
        </w:trPr>
        <w:tc>
          <w:tcPr>
            <w:tcW w:type="dxa" w:w="1157"/>
            <w:shd w:fill="auto" w:color="auto" w:val="clear"/>
            <w:noWrap/>
            <w:vAlign w:val="center"/>
            <w:hideMark/>
          </w:tcPr>
          <w:p w:rsidRDefault="006B5EA0" w:rsidP="009A465A" w:rsidR="006B5EA0" w:rsidRPr="006B5EA0">
            <w:pPr>
              <w:jc w:val="center"/>
              <w:rPr>
                <w:sz w:val="22"/>
                <w:szCs w:val="22"/>
              </w:rPr>
            </w:pP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Mario Vinko Miličević</w:t>
            </w:r>
          </w:p>
        </w:tc>
        <w:tc>
          <w:tcPr>
            <w:tcW w:type="dxa" w:w="3200"/>
            <w:shd w:fill="auto" w:color="auto" w:val="clear"/>
            <w:vAlign w:val="center"/>
            <w:hideMark/>
          </w:tcPr>
          <w:p w:rsidRDefault="006B5EA0" w:rsidP="006B5EA0" w:rsidR="006B5EA0" w:rsidRPr="006B5EA0">
            <w:pPr>
              <w:rPr>
                <w:color w:val="000000"/>
                <w:sz w:val="22"/>
                <w:szCs w:val="22"/>
              </w:rPr>
            </w:pPr>
            <w:r w:rsidRPr="006B5EA0">
              <w:rPr>
                <w:color w:val="000000"/>
                <w:sz w:val="22"/>
                <w:szCs w:val="22"/>
              </w:rPr>
              <w:t>3465 Apple Way Blv, West Kelowna, Kanada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58269819399</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328.</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Nilija Miličević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Mosorska 48, Podstrana</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43845890852</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329.</w:t>
            </w:r>
          </w:p>
        </w:tc>
        <w:tc>
          <w:tcPr>
            <w:tcW w:type="dxa" w:w="2410"/>
            <w:shd w:fill="auto" w:color="auto" w:val="clear"/>
            <w:vAlign w:val="center"/>
            <w:hideMark/>
          </w:tcPr>
          <w:p w:rsidRDefault="006B5EA0" w:rsidP="006B5EA0" w:rsidR="006B5EA0" w:rsidRPr="006B5EA0">
            <w:pPr>
              <w:rPr>
                <w:color w:val="000000"/>
                <w:sz w:val="22"/>
                <w:szCs w:val="22"/>
              </w:rPr>
            </w:pPr>
            <w:r>
              <w:rPr>
                <w:color w:val="000000"/>
                <w:sz w:val="22"/>
                <w:szCs w:val="22"/>
              </w:rPr>
              <w:t>N</w:t>
            </w:r>
            <w:r w:rsidRPr="006B5EA0">
              <w:rPr>
                <w:color w:val="000000"/>
                <w:sz w:val="22"/>
                <w:szCs w:val="22"/>
              </w:rPr>
              <w:t>asljednici pok. Zlatka Delić:</w:t>
            </w:r>
          </w:p>
        </w:tc>
        <w:tc>
          <w:tcPr>
            <w:tcW w:type="dxa" w:w="3200"/>
            <w:shd w:fill="auto" w:color="auto" w:val="clear"/>
            <w:noWrap/>
            <w:vAlign w:val="center"/>
            <w:hideMark/>
          </w:tcPr>
          <w:p w:rsidRDefault="006B5EA0" w:rsidP="006B5EA0" w:rsidR="006B5EA0" w:rsidRPr="006B5EA0">
            <w:pPr>
              <w:rPr>
                <w:color w:val="000000"/>
                <w:sz w:val="22"/>
                <w:szCs w:val="22"/>
              </w:rPr>
            </w:pPr>
          </w:p>
        </w:tc>
        <w:tc>
          <w:tcPr>
            <w:tcW w:type="dxa" w:w="1660"/>
            <w:shd w:fill="auto" w:color="auto" w:val="clear"/>
            <w:noWrap/>
            <w:vAlign w:val="center"/>
            <w:hideMark/>
          </w:tcPr>
          <w:p w:rsidRDefault="006B5EA0" w:rsidP="009A465A" w:rsidR="006B5EA0" w:rsidRPr="006B5EA0">
            <w:pPr>
              <w:jc w:val="center"/>
              <w:rPr>
                <w:sz w:val="22"/>
                <w:szCs w:val="22"/>
              </w:rPr>
            </w:pP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Višnja Kukoč-Ivanišević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Svete Klare 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sz w:val="22"/>
                <w:szCs w:val="22"/>
              </w:rPr>
            </w:pP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Zlata Delić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Svete Klare 5, Split</w:t>
            </w:r>
          </w:p>
        </w:tc>
        <w:tc>
          <w:tcPr>
            <w:tcW w:type="dxa" w:w="1660"/>
            <w:shd w:fill="auto" w:color="auto" w:val="clear"/>
            <w:noWrap/>
            <w:vAlign w:val="center"/>
            <w:hideMark/>
          </w:tcPr>
          <w:p w:rsidRDefault="006B5EA0" w:rsidP="009A465A" w:rsidR="006B5EA0" w:rsidRPr="006B5EA0">
            <w:pPr>
              <w:jc w:val="center"/>
              <w:rPr>
                <w:color w:val="000000"/>
                <w:sz w:val="22"/>
                <w:szCs w:val="22"/>
              </w:rPr>
            </w:pP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333.</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Darko Katić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Vinkovačka 31,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13290232780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335.</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Anica Kriletić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Sv.Mihovila, Kamen,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78860602870</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336.</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Dalibor Bilić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Gašpina Mlinica 65, Solin</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56491215201</w:t>
            </w:r>
          </w:p>
        </w:tc>
      </w:tr>
      <w:tr w:rsidTr="00CC3FEC" w:rsidR="006B5EA0" w:rsidRPr="00B930F2">
        <w:trPr>
          <w:trHeight w:val="285"/>
        </w:trPr>
        <w:tc>
          <w:tcPr>
            <w:tcW w:type="dxa" w:w="1157"/>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341.</w:t>
            </w:r>
          </w:p>
        </w:tc>
        <w:tc>
          <w:tcPr>
            <w:tcW w:type="dxa" w:w="241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Adica Miličić</w:t>
            </w:r>
          </w:p>
        </w:tc>
        <w:tc>
          <w:tcPr>
            <w:tcW w:type="dxa" w:w="3200"/>
            <w:shd w:fill="auto" w:color="auto" w:val="clear"/>
            <w:noWrap/>
            <w:vAlign w:val="center"/>
            <w:hideMark/>
          </w:tcPr>
          <w:p w:rsidRDefault="006B5EA0" w:rsidP="006B5EA0" w:rsidR="006B5EA0" w:rsidRPr="006B5EA0">
            <w:pPr>
              <w:rPr>
                <w:color w:val="000000"/>
                <w:sz w:val="22"/>
                <w:szCs w:val="22"/>
              </w:rPr>
            </w:pPr>
            <w:r w:rsidRPr="006B5EA0">
              <w:rPr>
                <w:color w:val="000000"/>
                <w:sz w:val="22"/>
                <w:szCs w:val="22"/>
              </w:rPr>
              <w:t>Vojka Krstulovića 10, Split</w:t>
            </w:r>
          </w:p>
        </w:tc>
        <w:tc>
          <w:tcPr>
            <w:tcW w:type="dxa" w:w="1660"/>
            <w:shd w:fill="auto" w:color="auto" w:val="clear"/>
            <w:noWrap/>
            <w:vAlign w:val="center"/>
            <w:hideMark/>
          </w:tcPr>
          <w:p w:rsidRDefault="006B5EA0" w:rsidP="009A465A" w:rsidR="006B5EA0" w:rsidRPr="006B5EA0">
            <w:pPr>
              <w:jc w:val="center"/>
              <w:rPr>
                <w:color w:val="000000"/>
                <w:sz w:val="22"/>
                <w:szCs w:val="22"/>
              </w:rPr>
            </w:pPr>
            <w:r w:rsidRPr="006B5EA0">
              <w:rPr>
                <w:color w:val="000000"/>
                <w:sz w:val="22"/>
                <w:szCs w:val="22"/>
              </w:rPr>
              <w:t>97205392218</w:t>
            </w:r>
          </w:p>
        </w:tc>
      </w:tr>
    </w:tbl>
    <w:p w:rsidRDefault="006B5EA0" w:rsidP="002C4C20" w:rsidR="006B5EA0">
      <w:pPr>
        <w:jc w:val="both"/>
      </w:pPr>
    </w:p>
    <w:p w:rsidRDefault="007809B2" w:rsidP="002C4C20" w:rsidR="007809B2">
      <w:pPr>
        <w:jc w:val="both"/>
      </w:pPr>
      <w:r>
        <w:t xml:space="preserve">Odvjetnik Ivan Krželj nadalje u spis prilaže punomoći za zastupanje slijedećih vjerovnika: </w:t>
      </w:r>
    </w:p>
    <w:p w:rsidRDefault="007809B2" w:rsidP="007809B2" w:rsidR="007809B2">
      <w:pPr>
        <w:pStyle w:val="Odlomakpopisa"/>
        <w:numPr>
          <w:ilvl w:val="0"/>
          <w:numId w:val="31"/>
        </w:numPr>
        <w:jc w:val="both"/>
      </w:pPr>
      <w:r>
        <w:t>Andrijana Mati Vitezica, red. br. u tablici tražbina 33.,</w:t>
      </w:r>
    </w:p>
    <w:p w:rsidRDefault="007809B2" w:rsidP="007809B2" w:rsidR="007809B2">
      <w:pPr>
        <w:pStyle w:val="Odlomakpopisa"/>
        <w:numPr>
          <w:ilvl w:val="0"/>
          <w:numId w:val="31"/>
        </w:numPr>
        <w:jc w:val="both"/>
      </w:pPr>
      <w:r>
        <w:t>Grozdana Pavletić Adorić, red. br. u tablici tražbina 41.,</w:t>
      </w:r>
    </w:p>
    <w:p w:rsidRDefault="007809B2" w:rsidP="007809B2" w:rsidR="007809B2">
      <w:pPr>
        <w:pStyle w:val="Odlomakpopisa"/>
        <w:numPr>
          <w:ilvl w:val="0"/>
          <w:numId w:val="31"/>
        </w:numPr>
        <w:jc w:val="both"/>
      </w:pPr>
      <w:r>
        <w:t>Jasminka Vidošević Letoja, red. br. u tablici tražbina 250.,</w:t>
      </w:r>
    </w:p>
    <w:p w:rsidRDefault="007809B2" w:rsidP="007809B2" w:rsidR="007809B2">
      <w:pPr>
        <w:pStyle w:val="Odlomakpopisa"/>
        <w:numPr>
          <w:ilvl w:val="0"/>
          <w:numId w:val="31"/>
        </w:numPr>
        <w:jc w:val="both"/>
      </w:pPr>
      <w:r>
        <w:t>Zanchi Vlasta, red. br. u tablici tražbina 267.,</w:t>
      </w:r>
    </w:p>
    <w:p w:rsidRDefault="007809B2" w:rsidP="007809B2" w:rsidR="007809B2">
      <w:pPr>
        <w:pStyle w:val="Odlomakpopisa"/>
        <w:numPr>
          <w:ilvl w:val="0"/>
          <w:numId w:val="31"/>
        </w:numPr>
        <w:jc w:val="both"/>
      </w:pPr>
      <w:r>
        <w:t>Natalija Ranđelović, red. br. u tablici tražbina 286.,</w:t>
      </w:r>
    </w:p>
    <w:p w:rsidRDefault="007809B2" w:rsidP="007809B2" w:rsidR="007809B2">
      <w:pPr>
        <w:pStyle w:val="Odlomakpopisa"/>
        <w:numPr>
          <w:ilvl w:val="0"/>
          <w:numId w:val="31"/>
        </w:numPr>
        <w:jc w:val="both"/>
      </w:pPr>
      <w:r>
        <w:t>Tea Nižetić, red. br. u tablici tražbina 340.</w:t>
      </w:r>
    </w:p>
    <w:p w:rsidRDefault="007809B2" w:rsidP="007809B2" w:rsidR="007809B2">
      <w:pPr>
        <w:jc w:val="both"/>
      </w:pPr>
    </w:p>
    <w:p w:rsidRDefault="007809B2" w:rsidP="007809B2" w:rsidR="00CC3FEC">
      <w:pPr>
        <w:jc w:val="both"/>
      </w:pPr>
      <w:r>
        <w:t xml:space="preserve">Odvjetnik Ivan Krželj nadalje navodi da zastupa i vjerovnike Vanju Miličić iz Splita, u tablici tražbina navedenu pod red. br. 249., kao i vjerovnika Alena Lolića iz Splita, u tablici tražbina naveden pod red. br. 276., a za koje vjerovnike je omaškom propušteno uz podnesak od 28.08.2018. priložiti punomoć, a radi čega se isti obvezuje u roku od 3 dana dostaviti urednu punomoć za zastupanje tih dvaju vjerovnika. </w:t>
      </w:r>
    </w:p>
    <w:p w:rsidRDefault="002C4C20" w:rsidP="002C4C20" w:rsidR="002C4C20">
      <w:pPr>
        <w:jc w:val="both"/>
      </w:pPr>
    </w:p>
    <w:p w:rsidRDefault="00E56AB8" w:rsidP="00E56AB8" w:rsidR="00E56AB8" w:rsidRPr="006A5206">
      <w:pPr>
        <w:jc w:val="both"/>
      </w:pPr>
      <w:r w:rsidRPr="006A5206">
        <w:t>Utvrđuje se da je rješenjem ovog suda posl. br. 12. St-</w:t>
      </w:r>
      <w:r w:rsidR="00CB1A98">
        <w:t>65</w:t>
      </w:r>
      <w:r w:rsidR="00C41CEC">
        <w:t>1/2017</w:t>
      </w:r>
      <w:r w:rsidRPr="006A5206">
        <w:t xml:space="preserve"> od </w:t>
      </w:r>
      <w:r w:rsidR="00CB1A98">
        <w:t>30. travnja</w:t>
      </w:r>
      <w:r w:rsidR="00C41CEC" w:rsidRPr="00C41CEC">
        <w:t xml:space="preserve"> 2018</w:t>
      </w:r>
      <w:r w:rsidRPr="006A5206">
        <w:t xml:space="preserve">. otvoren stečajni postupak nad dužnikom </w:t>
      </w:r>
      <w:r w:rsidR="00CB1A98" w:rsidRPr="00805CC5">
        <w:t xml:space="preserve">BRA-MA kreditna unija u </w:t>
      </w:r>
      <w:r w:rsidR="00CB1A98">
        <w:t xml:space="preserve">likvidaciji, Split </w:t>
      </w:r>
      <w:r w:rsidR="00FF7124">
        <w:t>te</w:t>
      </w:r>
      <w:r w:rsidRPr="006A5206">
        <w:t xml:space="preserve"> su tim rješenjem pozvani stečajni vjerovnici prijaviti </w:t>
      </w:r>
      <w:r w:rsidR="007B5D5D" w:rsidRPr="006A5206">
        <w:t xml:space="preserve">svoje </w:t>
      </w:r>
      <w:r w:rsidRPr="006A5206">
        <w:t>tražbine stečajnom upravitelju u roku</w:t>
      </w:r>
      <w:r w:rsidR="007B5D5D" w:rsidRPr="006A5206">
        <w:t xml:space="preserve"> od 60 dana od objave tog rješenja na e-</w:t>
      </w:r>
      <w:r w:rsidR="00244837" w:rsidRPr="006A5206">
        <w:t xml:space="preserve">Oglasnoj </w:t>
      </w:r>
      <w:r w:rsidR="007B5D5D" w:rsidRPr="006A5206">
        <w:t>ploči suda</w:t>
      </w:r>
      <w:r w:rsidRPr="006A5206">
        <w:t xml:space="preserve">, a izlučni i razlučni vjerovnici su pozvani </w:t>
      </w:r>
      <w:r w:rsidR="007B5D5D" w:rsidRPr="006A5206">
        <w:t xml:space="preserve">u istom roku </w:t>
      </w:r>
      <w:r w:rsidRPr="006A5206">
        <w:t>obavijestiti stečajnog upravitelja o svojim pravima. Isto tako utvrđuje se da je t</w:t>
      </w:r>
      <w:r w:rsidR="00207304" w:rsidRPr="006A5206">
        <w:t>im rješenjem zakazano današnje</w:t>
      </w:r>
      <w:r w:rsidRPr="006A5206">
        <w:t xml:space="preserve"> ispitno i izvještajno ročište o čemu su vjerovnici obaviješteni objavom </w:t>
      </w:r>
      <w:r w:rsidR="003F62A7" w:rsidRPr="006A5206">
        <w:t>rješenja na e-</w:t>
      </w:r>
      <w:r w:rsidR="00244837" w:rsidRPr="006A5206">
        <w:t xml:space="preserve">Oglasnoj </w:t>
      </w:r>
      <w:r w:rsidRPr="006A5206">
        <w:t xml:space="preserve">ploči suda dana </w:t>
      </w:r>
      <w:r w:rsidR="00CB1A98">
        <w:t>30.04.2018</w:t>
      </w:r>
      <w:r w:rsidRPr="006A5206">
        <w:t>.</w:t>
      </w:r>
    </w:p>
    <w:p w:rsidRDefault="00E56AB8" w:rsidP="00E56AB8" w:rsidR="00E56AB8" w:rsidRPr="006A5206">
      <w:pPr>
        <w:jc w:val="both"/>
      </w:pPr>
    </w:p>
    <w:p w:rsidRDefault="00E56AB8" w:rsidP="00E56AB8" w:rsidR="00E56AB8">
      <w:pPr>
        <w:jc w:val="both"/>
      </w:pPr>
      <w:r w:rsidRPr="006A5206">
        <w:t xml:space="preserve">Utvrđuje se da je predmet današnjeg ispitnog ročišta ispitivanje </w:t>
      </w:r>
      <w:r w:rsidR="00E70AFA">
        <w:t xml:space="preserve">prijava </w:t>
      </w:r>
      <w:r w:rsidRPr="006A5206">
        <w:t xml:space="preserve">tražbina stečajnih vjerovnika viših isplatnih redova. </w:t>
      </w:r>
    </w:p>
    <w:p w:rsidRDefault="00FE6F01" w:rsidP="00E56AB8" w:rsidR="00FE6F01">
      <w:pPr>
        <w:jc w:val="both"/>
      </w:pPr>
    </w:p>
    <w:p w:rsidRDefault="00FE6F01" w:rsidP="00E56AB8" w:rsidR="00FE6F01">
      <w:pPr>
        <w:jc w:val="both"/>
      </w:pPr>
      <w:r>
        <w:t>Utvrđuje se da je stečajni upravitelj podneskom od 06.08.2018. dostavio u spis tablicu prijavljenih tražbina stečajnih vjerovnika,</w:t>
      </w:r>
      <w:r w:rsidR="002C4C20">
        <w:t xml:space="preserve"> koja tablica je objavljena na e-Oglasnoj ploči suda 17.08.2018.</w:t>
      </w:r>
      <w:r>
        <w:t xml:space="preserve"> </w:t>
      </w:r>
      <w:r w:rsidR="002C4C20">
        <w:t xml:space="preserve">Isto </w:t>
      </w:r>
      <w:r>
        <w:t xml:space="preserve">tako </w:t>
      </w:r>
      <w:r w:rsidR="00BA2661">
        <w:t xml:space="preserve">stečajni upravitelj je </w:t>
      </w:r>
      <w:r>
        <w:t xml:space="preserve">dostavio i podneske kojima predlaže odbaciti dio prijavljenih tražbina, budući da se ne radi o tražbinama viših isplatnih redova koje su predmet ispitivanja na današnjem ročištu. </w:t>
      </w:r>
    </w:p>
    <w:p w:rsidRDefault="00FE6F01" w:rsidP="00E56AB8" w:rsidR="00FE6F01">
      <w:pPr>
        <w:jc w:val="both"/>
      </w:pPr>
    </w:p>
    <w:p w:rsidRDefault="00FE6F01" w:rsidP="00E56AB8" w:rsidR="00BA2661">
      <w:pPr>
        <w:jc w:val="both"/>
      </w:pPr>
      <w:r>
        <w:t>U ovaj čas stečajni upravitelj Stjepan Lović</w:t>
      </w:r>
      <w:r w:rsidR="00BA2661">
        <w:t xml:space="preserve"> predaje u spis podnesak u kojem isti navodi da je prilikom sastavljanja tablica tražbina koje su dostavljene sudu došlo do omaške u odnosu na osporavanje dviju tražbina a koje bi se odnosile na vjerovnike Sonju Vitzicu, navedenu u tablici pod red. br. 26. i Doru Duplančić, navedenu u tablici pod red. br. 81. Isto tako prilikom sastavljanja navedene tablice došlo je do omaške na način da su neki vjerovnici umjesto u peti viši isplatni red omaškom svrstani u četvrti viši isplatni red. Radi navedenog stečajni upravitelj ističe da uz podnesak koji u ovaj čas predaje u spis također predaje i ispravljenu tablicu prijavljenih tražbina vjerovnika.</w:t>
      </w:r>
    </w:p>
    <w:p w:rsidRDefault="00BA2661" w:rsidP="00E56AB8" w:rsidR="00BA2661">
      <w:pPr>
        <w:jc w:val="both"/>
      </w:pPr>
    </w:p>
    <w:p w:rsidRDefault="00BA2661" w:rsidP="00E56AB8" w:rsidR="00BA2661">
      <w:pPr>
        <w:jc w:val="both"/>
      </w:pPr>
      <w:r>
        <w:t>Stečajni upravitelj posebno napominje, a vezano uz svrstavanje tražbina vjerovnika u isplatne redove da se u konkretnom slučaju, a sukladno odredbama Zakona o kreditnim unijama (NN br. 141/06, 25/09 i 90/11), na razvrstavanje vjerovnika u više isplatne redove imaju primijeniti odredbe čl. 274. Zakona o kreditnim institucijama (NN br. 159/13, 19/15 i 102/15). Sukladno tome prijavljene tražbine stečajnih vjerovnika su svrstane u isplatne redove na način da je u prvi viši isplatni red svrstana tražbina jednog vjerovnika i to radnika stečajnog dužnika Željke Madunić s osnova potraživanja iz radnog odnosa, otpremnine. Prijava tražbina vjerovnika koje bi bile svrstane u drugi i treći viši isplatni red nije bilo, dok su u četvrti viši isplatni red svrstane tražbine vjerovnika s osnova potraživanja po štednim ulozima odnosno štednim depozitima. U peti viši isplatni red bilo je potrebno svrstati sve ostale prijavljene tražbine višeg isplatnog reda</w:t>
      </w:r>
      <w:r w:rsidR="00012B98">
        <w:t xml:space="preserve">, a kako je to navedeno u uređenoj tablici prijavljenih tražbina koja je predana na današnjem ročištu. U ovaj čas čita se uređena tablica tražbina koju je na današnjem ročištu predao stečajni upravitelj, a posebno za vjerovnike koji su u toj tablici svrstani u peti viši isplatni red. </w:t>
      </w:r>
    </w:p>
    <w:p w:rsidRDefault="00012B98" w:rsidP="00E56AB8" w:rsidR="00012B98">
      <w:pPr>
        <w:jc w:val="both"/>
      </w:pPr>
    </w:p>
    <w:p w:rsidRDefault="00012B98" w:rsidP="00E56AB8" w:rsidR="00012B98">
      <w:pPr>
        <w:jc w:val="both"/>
      </w:pPr>
      <w:r>
        <w:t xml:space="preserve">Nadalje, a prije izjašnjenja o prijavljenim tražbinama stečajni upravitelj ističe da su pojedini vjerovnici podnijeli prijave tražbina po osnovu troškova koji su za njih nastali u ovom stečajnom postupku, kao i po osnovu članskih uloga, a koje tražbine ne spadaju u tražbine viših isplatnih redova, radi čega je stečajni upravitelj u tom dijelu predložio odbaciti prijavljene tražbine te iste niti ne ispitivati na današnjem ročištu. Stečajni upravitelj ističe da su troškovi koji za vjerovnike nastanu u stečajnom postupku sukladno odredbama Stečajnog zakona tražbine nižeg isplatnog reda, dok tražbine po osnovu članskih uloga svakako ne spadaju u tražbine viših, a po ocjeni stečajnog upravitelja niti u tražbine nižih isplatnih redova, već bi se takve tražbine imale namirivati tek nakon namirenja svih ostalih tražbina viših i nižih isplatnih redova. Pritom stečajni upravitelj također napominje da vjerovnici nižih isplatnih redova nisu niti pozvani na prijavljivanje tražbina. </w:t>
      </w:r>
    </w:p>
    <w:p w:rsidRDefault="00012B98" w:rsidP="00E56AB8" w:rsidR="00012B98">
      <w:pPr>
        <w:jc w:val="both"/>
      </w:pPr>
    </w:p>
    <w:p w:rsidRDefault="00012B98" w:rsidP="00E56AB8" w:rsidR="00BA2661">
      <w:pPr>
        <w:jc w:val="both"/>
      </w:pPr>
      <w:r>
        <w:t>S obzirom na sve naprijed navedeno stečajni upravitelj predlaže sudu ispitati prijavljene tražbine u skladu s uređenom tablicom prijavljenih tražbina koja je dostavljena sudu pri čemu dio tražbina za koji je predloženo odbacivanje nije niti potrebn</w:t>
      </w:r>
      <w:r w:rsidR="00B72CBD">
        <w:t>o</w:t>
      </w:r>
      <w:r>
        <w:t xml:space="preserve"> ispitivati.</w:t>
      </w:r>
    </w:p>
    <w:p w:rsidRDefault="00A5765B" w:rsidP="00E56AB8" w:rsidR="00A5765B">
      <w:pPr>
        <w:jc w:val="both"/>
      </w:pPr>
    </w:p>
    <w:p w:rsidRDefault="00A5765B" w:rsidP="00E56AB8" w:rsidR="00A5765B">
      <w:pPr>
        <w:jc w:val="both"/>
      </w:pPr>
      <w:r>
        <w:t xml:space="preserve">Prije početka ispitivanja tražbina punomoćnik Boris Ivančić izjavljuje da je za vjerovnika Roka Mijanovića koji je naveden u 4. višem isplatnom redu pod red. br. 168.  Navedena tražbina koja se  priznaje u iznosu od 334.846,17 kn, a da je u podnesku kojim je stečajni upravitelj predložio odbaciti dio prijavljene tražbine po osnovu članskih udjela naveden ispravan iznos prijavljene tražbine, koji iznosi 830.007,65 kn. </w:t>
      </w:r>
    </w:p>
    <w:p w:rsidRDefault="00A5765B" w:rsidP="00E56AB8" w:rsidR="00A5765B">
      <w:pPr>
        <w:jc w:val="both"/>
      </w:pPr>
    </w:p>
    <w:p w:rsidRDefault="00A5765B" w:rsidP="00E56AB8" w:rsidR="00A5765B">
      <w:pPr>
        <w:jc w:val="both"/>
      </w:pPr>
      <w:r>
        <w:t>Stečajni upravitelj Stjepan Lović potvrđuje naprijed iznesene navode punomoćnika vjerovnika Roka Mijanovića te stoga ispravlja tablicu prijavljenih tražbina u odnosu na tog vjerovnika na način da se od ukupno prijavljene tražbine u iznosu od 830.007,65 kn odbaci dio prijavljene tražbine po osnovu članskih udjela u iznosu od 31.500,00 kn, dok se preostali iznos prijavljene tražbine</w:t>
      </w:r>
      <w:r w:rsidR="00D054AF">
        <w:t xml:space="preserve"> tog vjerovnika</w:t>
      </w:r>
      <w:r>
        <w:t xml:space="preserve"> u iznosu od 798.507,65 kn treba ispitati kao tražbina četvrtog višeg isplatnog reda. </w:t>
      </w:r>
    </w:p>
    <w:p w:rsidRDefault="00012B98" w:rsidP="00E56AB8" w:rsidR="00012B98">
      <w:pPr>
        <w:jc w:val="both"/>
      </w:pPr>
    </w:p>
    <w:p w:rsidRDefault="00012B98" w:rsidP="00E56AB8" w:rsidR="00012B98">
      <w:pPr>
        <w:jc w:val="both"/>
      </w:pPr>
      <w:r>
        <w:t xml:space="preserve">Slijedom naprijed navedenog, a sukladno naprijed navedenim prijedlozima stečajnog upravitelja i dostavljenim tablicama prijavljenih tražbina vjerovnika, predmet ispitivanja na današnjem ročištu su slijedeće prijave tražbina vjerovnika viših isplatnih redova. </w:t>
      </w:r>
    </w:p>
    <w:p w:rsidRDefault="00012B98" w:rsidP="00E56AB8" w:rsidR="00012B98">
      <w:pPr>
        <w:jc w:val="both"/>
      </w:pPr>
    </w:p>
    <w:p w:rsidRDefault="00D054AF" w:rsidP="00E56AB8" w:rsidR="00D054AF">
      <w:pPr>
        <w:jc w:val="both"/>
      </w:pPr>
    </w:p>
    <w:p w:rsidRDefault="00BA2661" w:rsidP="00007F45" w:rsidR="00007F45" w:rsidRPr="006A5206">
      <w:pPr>
        <w:jc w:val="both"/>
      </w:pPr>
      <w:r>
        <w:t xml:space="preserve"> </w:t>
      </w:r>
      <w:r w:rsidR="00007F45" w:rsidRPr="006A5206">
        <w:t xml:space="preserve">A) Prvi viši isplatni red: </w:t>
      </w:r>
    </w:p>
    <w:p w:rsidRDefault="00007F45" w:rsidP="00007F45" w:rsidR="00007F45" w:rsidRPr="00086602">
      <w:pPr>
        <w:jc w:val="both"/>
        <w:rPr>
          <w:b/>
          <w:sz w:val="20"/>
          <w:szCs w:val="20"/>
        </w:rPr>
      </w:pPr>
    </w:p>
    <w:tbl>
      <w:tblPr>
        <w:tblW w:type="dxa" w:w="9716"/>
        <w:tblInd w:type="dxa" w:w="-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58"/>
        <w:gridCol w:w="9158"/>
      </w:tblGrid>
      <w:tr w:rsidTr="009A465A" w:rsidR="00007F45" w:rsidRPr="00C055F9">
        <w:trPr>
          <w:trHeight w:val="907"/>
        </w:trPr>
        <w:tc>
          <w:tcPr>
            <w:tcW w:type="dxa" w:w="558"/>
            <w:shd w:fill="auto" w:color="auto" w:val="clear"/>
            <w:noWrap/>
            <w:vAlign w:val="center"/>
          </w:tcPr>
          <w:p w:rsidRDefault="00007F45" w:rsidP="009A465A" w:rsidR="00007F45" w:rsidRPr="00C055F9">
            <w:pPr>
              <w:jc w:val="center"/>
              <w:rPr>
                <w:lang w:eastAsia="hr-HR"/>
              </w:rPr>
            </w:pPr>
            <w:r>
              <w:rPr>
                <w:lang w:eastAsia="hr-HR"/>
              </w:rPr>
              <w:t>1</w:t>
            </w:r>
            <w:r w:rsidRPr="00C055F9">
              <w:rPr>
                <w:lang w:eastAsia="hr-HR"/>
              </w:rPr>
              <w:t>.</w:t>
            </w:r>
          </w:p>
        </w:tc>
        <w:tc>
          <w:tcPr>
            <w:tcW w:type="dxa" w:w="9158"/>
            <w:vAlign w:val="center"/>
          </w:tcPr>
          <w:p w:rsidRDefault="00007F45" w:rsidP="009A465A" w:rsidR="00007F45" w:rsidRPr="00C055F9">
            <w:r w:rsidRPr="00C9098E">
              <w:t>ŽELJKA MADUNIĆ</w:t>
            </w:r>
            <w:r w:rsidRPr="00C055F9">
              <w:t xml:space="preserve">, </w:t>
            </w:r>
          </w:p>
          <w:p w:rsidRDefault="00007F45" w:rsidP="009A465A" w:rsidR="00007F45" w:rsidRPr="00C055F9">
            <w:r w:rsidRPr="00C055F9">
              <w:t xml:space="preserve">Split, </w:t>
            </w:r>
            <w:r w:rsidRPr="00C9098E">
              <w:t>141. brigada 10</w:t>
            </w:r>
            <w:r w:rsidRPr="00C055F9">
              <w:t xml:space="preserve">                 </w:t>
            </w:r>
            <w:r>
              <w:t xml:space="preserve">                          </w:t>
            </w:r>
            <w:r w:rsidRPr="00C055F9">
              <w:t xml:space="preserve">  </w:t>
            </w:r>
            <w:r>
              <w:t xml:space="preserve">         </w:t>
            </w:r>
            <w:r w:rsidRPr="00C055F9">
              <w:t xml:space="preserve"> u iznosu od      </w:t>
            </w:r>
            <w:r>
              <w:t xml:space="preserve">  </w:t>
            </w:r>
            <w:r w:rsidRPr="00C055F9">
              <w:t xml:space="preserve">            </w:t>
            </w:r>
            <w:r w:rsidRPr="00C9098E">
              <w:t>61.800,00</w:t>
            </w:r>
            <w:r w:rsidRPr="00C055F9">
              <w:t xml:space="preserve"> kn </w:t>
            </w:r>
          </w:p>
          <w:p w:rsidRDefault="00007F45" w:rsidP="009A465A" w:rsidR="00007F45" w:rsidRPr="00C055F9">
            <w:r w:rsidRPr="00C055F9">
              <w:t xml:space="preserve">OIB: </w:t>
            </w:r>
            <w:r w:rsidRPr="00C9098E">
              <w:t>97437607769</w:t>
            </w:r>
            <w:r w:rsidRPr="00C055F9">
              <w:tab/>
            </w:r>
            <w:r w:rsidRPr="00C055F9">
              <w:tab/>
            </w:r>
          </w:p>
        </w:tc>
      </w:tr>
    </w:tbl>
    <w:p w:rsidRDefault="00007F45" w:rsidP="00007F45" w:rsidR="00007F45">
      <w:pPr>
        <w:jc w:val="both"/>
      </w:pPr>
    </w:p>
    <w:p w:rsidRDefault="00007F45" w:rsidP="00007F45" w:rsidR="00007F45">
      <w:pPr>
        <w:jc w:val="both"/>
      </w:pPr>
    </w:p>
    <w:p w:rsidRDefault="00D054AF" w:rsidP="00007F45" w:rsidR="00D054AF">
      <w:pPr>
        <w:jc w:val="both"/>
      </w:pPr>
    </w:p>
    <w:p w:rsidRDefault="00D054AF" w:rsidP="00007F45" w:rsidR="00D054AF" w:rsidRPr="00C055F9">
      <w:pPr>
        <w:jc w:val="both"/>
      </w:pPr>
    </w:p>
    <w:p w:rsidRDefault="00007F45" w:rsidP="00007F45" w:rsidR="00007F45" w:rsidRPr="00C055F9">
      <w:pPr>
        <w:jc w:val="both"/>
      </w:pPr>
      <w:r w:rsidRPr="00C055F9">
        <w:t xml:space="preserve">B) </w:t>
      </w:r>
      <w:r>
        <w:t>Četvrti</w:t>
      </w:r>
      <w:r w:rsidRPr="00C055F9">
        <w:t xml:space="preserve"> viši isplatni red:</w:t>
      </w:r>
    </w:p>
    <w:p w:rsidRDefault="00007F45" w:rsidP="00007F45" w:rsidR="00007F45" w:rsidRPr="00C055F9">
      <w:pPr>
        <w:ind w:left="360"/>
        <w:jc w:val="both"/>
      </w:pPr>
    </w:p>
    <w:tbl>
      <w:tblPr>
        <w:tblW w:type="dxa" w:w="9752"/>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80"/>
        <w:gridCol w:w="9072"/>
      </w:tblGrid>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3.</w:t>
            </w:r>
          </w:p>
        </w:tc>
        <w:tc>
          <w:tcPr>
            <w:tcW w:type="dxa" w:w="9072"/>
            <w:shd w:fill="auto" w:color="auto" w:val="clear"/>
            <w:vAlign w:val="center"/>
          </w:tcPr>
          <w:p w:rsidRDefault="00007F45" w:rsidP="009A465A" w:rsidR="00007F45" w:rsidRPr="00C055F9">
            <w:pPr>
              <w:rPr>
                <w:color w:val="000000"/>
              </w:rPr>
            </w:pPr>
            <w:r w:rsidRPr="00C9098E">
              <w:rPr>
                <w:color w:val="000000"/>
              </w:rPr>
              <w:t>LAŽETA-MARKANOVIĆ SANDRA</w:t>
            </w:r>
          </w:p>
          <w:p w:rsidRDefault="00007F45" w:rsidP="009A465A" w:rsidR="00007F45" w:rsidRPr="00C055F9">
            <w:pPr>
              <w:tabs>
                <w:tab w:pos="5680" w:val="left"/>
              </w:tabs>
              <w:rPr>
                <w:color w:val="000000"/>
              </w:rPr>
            </w:pPr>
            <w:r>
              <w:rPr>
                <w:color w:val="000000"/>
              </w:rPr>
              <w:t xml:space="preserve">Split, </w:t>
            </w:r>
            <w:r w:rsidRPr="00C055F9">
              <w:rPr>
                <w:color w:val="000000"/>
              </w:rPr>
              <w:t xml:space="preserve">  </w:t>
            </w:r>
            <w:r w:rsidRPr="00C9098E">
              <w:rPr>
                <w:color w:val="000000"/>
              </w:rPr>
              <w:t>Put Firula 57</w:t>
            </w:r>
            <w:r>
              <w:rPr>
                <w:color w:val="000000"/>
              </w:rPr>
              <w:t xml:space="preserve">                        </w:t>
            </w:r>
            <w:r w:rsidRPr="00C055F9">
              <w:rPr>
                <w:color w:val="000000"/>
              </w:rPr>
              <w:t xml:space="preserve">                              u iznosu od         </w:t>
            </w:r>
            <w:r>
              <w:rPr>
                <w:color w:val="000000"/>
              </w:rPr>
              <w:t xml:space="preserve">          </w:t>
            </w:r>
            <w:r w:rsidRPr="00C9098E">
              <w:rPr>
                <w:color w:val="000000"/>
              </w:rPr>
              <w:t>117.787,08</w:t>
            </w:r>
            <w:r w:rsidRPr="00C055F9">
              <w:rPr>
                <w:color w:val="000000"/>
              </w:rPr>
              <w:t xml:space="preserve"> kn</w:t>
            </w:r>
          </w:p>
          <w:p w:rsidRDefault="00007F45" w:rsidP="009A465A" w:rsidR="00007F45" w:rsidRPr="00C055F9">
            <w:r w:rsidRPr="00C055F9">
              <w:rPr>
                <w:color w:val="000000"/>
              </w:rPr>
              <w:t xml:space="preserve">OIB: </w:t>
            </w:r>
            <w:r w:rsidRPr="00C9098E">
              <w:rPr>
                <w:color w:val="000000"/>
              </w:rPr>
              <w:t>39625049500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4.</w:t>
            </w:r>
          </w:p>
        </w:tc>
        <w:tc>
          <w:tcPr>
            <w:tcW w:type="dxa" w:w="9072"/>
            <w:shd w:fill="auto" w:color="auto" w:val="clear"/>
            <w:vAlign w:val="center"/>
          </w:tcPr>
          <w:p w:rsidRDefault="00007F45" w:rsidP="009A465A" w:rsidR="00007F45">
            <w:pPr>
              <w:tabs>
                <w:tab w:pos="5680" w:val="left"/>
              </w:tabs>
              <w:rPr>
                <w:color w:val="000000"/>
              </w:rPr>
            </w:pPr>
            <w:r w:rsidRPr="00C9098E">
              <w:rPr>
                <w:color w:val="000000"/>
              </w:rPr>
              <w:t xml:space="preserve">JURE ČUBIĆ </w:t>
            </w:r>
          </w:p>
          <w:p w:rsidRDefault="00007F45" w:rsidP="009A465A" w:rsidR="00007F45" w:rsidRPr="00C055F9">
            <w:pPr>
              <w:tabs>
                <w:tab w:pos="5680" w:val="left"/>
              </w:tabs>
              <w:rPr>
                <w:color w:val="000000"/>
              </w:rPr>
            </w:pPr>
            <w:r>
              <w:rPr>
                <w:color w:val="000000"/>
              </w:rPr>
              <w:t xml:space="preserve">Split, </w:t>
            </w:r>
            <w:r w:rsidRPr="00C9098E">
              <w:rPr>
                <w:color w:val="000000"/>
              </w:rPr>
              <w:t>Spinčićeva 10</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C9098E">
              <w:rPr>
                <w:color w:val="000000"/>
              </w:rPr>
              <w:t>120.479,10</w:t>
            </w:r>
            <w:r w:rsidRPr="00C055F9">
              <w:rPr>
                <w:color w:val="000000"/>
              </w:rPr>
              <w:t xml:space="preserve"> kn</w:t>
            </w:r>
          </w:p>
          <w:p w:rsidRDefault="00007F45" w:rsidP="009A465A" w:rsidR="00007F45" w:rsidRPr="00C055F9">
            <w:pPr>
              <w:tabs>
                <w:tab w:pos="5680" w:val="left"/>
              </w:tabs>
            </w:pPr>
            <w:r w:rsidRPr="00C055F9">
              <w:rPr>
                <w:color w:val="000000"/>
              </w:rPr>
              <w:t xml:space="preserve">OIB: </w:t>
            </w:r>
            <w:r w:rsidRPr="00C9098E">
              <w:rPr>
                <w:color w:val="000000"/>
              </w:rPr>
              <w:t>21034872754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6.</w:t>
            </w:r>
          </w:p>
        </w:tc>
        <w:tc>
          <w:tcPr>
            <w:tcW w:type="dxa" w:w="9072"/>
            <w:shd w:fill="auto" w:color="auto" w:val="clear"/>
            <w:vAlign w:val="center"/>
          </w:tcPr>
          <w:p w:rsidRDefault="00007F45" w:rsidP="009A465A" w:rsidR="00007F45" w:rsidRPr="00C055F9">
            <w:pPr>
              <w:rPr>
                <w:color w:val="000000"/>
              </w:rPr>
            </w:pPr>
            <w:r w:rsidRPr="00C9098E">
              <w:rPr>
                <w:color w:val="000000"/>
              </w:rPr>
              <w:t>IVAN RUBIĆ</w:t>
            </w:r>
          </w:p>
          <w:p w:rsidRDefault="00007F45" w:rsidP="009A465A" w:rsidR="00007F45" w:rsidRPr="00C055F9">
            <w:pPr>
              <w:tabs>
                <w:tab w:pos="5680" w:val="left"/>
              </w:tabs>
              <w:rPr>
                <w:color w:val="000000"/>
              </w:rPr>
            </w:pPr>
            <w:r>
              <w:rPr>
                <w:color w:val="000000"/>
              </w:rPr>
              <w:t xml:space="preserve">Split, </w:t>
            </w:r>
            <w:r w:rsidRPr="00C9098E">
              <w:rPr>
                <w:color w:val="000000"/>
              </w:rPr>
              <w:t>Bukovčeva 9</w:t>
            </w:r>
            <w:r w:rsidRPr="00C055F9">
              <w:rPr>
                <w:color w:val="000000"/>
              </w:rPr>
              <w:t xml:space="preserve">       </w:t>
            </w:r>
            <w:r>
              <w:rPr>
                <w:color w:val="000000"/>
              </w:rPr>
              <w:t xml:space="preserve">          </w:t>
            </w:r>
            <w:r w:rsidRPr="00C055F9">
              <w:rPr>
                <w:color w:val="000000"/>
              </w:rPr>
              <w:t xml:space="preserve">                                       u iznosu od                     </w:t>
            </w:r>
            <w:r w:rsidRPr="00C9098E">
              <w:rPr>
                <w:color w:val="000000"/>
              </w:rPr>
              <w:t>77.549,75</w:t>
            </w:r>
            <w:r w:rsidRPr="00C055F9">
              <w:rPr>
                <w:color w:val="000000"/>
              </w:rPr>
              <w:t xml:space="preserve"> kn</w:t>
            </w:r>
          </w:p>
          <w:p w:rsidRDefault="00007F45" w:rsidP="009A465A" w:rsidR="00007F45" w:rsidRPr="00C055F9">
            <w:r w:rsidRPr="00C055F9">
              <w:rPr>
                <w:color w:val="000000"/>
              </w:rPr>
              <w:t xml:space="preserve">OIB: </w:t>
            </w:r>
            <w:r w:rsidRPr="00C9098E">
              <w:rPr>
                <w:color w:val="000000"/>
              </w:rPr>
              <w:t>3671506881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7.</w:t>
            </w:r>
          </w:p>
        </w:tc>
        <w:tc>
          <w:tcPr>
            <w:tcW w:type="dxa" w:w="9072"/>
            <w:shd w:fill="auto" w:color="auto" w:val="clear"/>
            <w:vAlign w:val="center"/>
          </w:tcPr>
          <w:p w:rsidRDefault="00007F45" w:rsidP="009A465A" w:rsidR="00007F45" w:rsidRPr="00C055F9">
            <w:pPr>
              <w:rPr>
                <w:color w:val="000000"/>
              </w:rPr>
            </w:pPr>
            <w:r w:rsidRPr="00C9098E">
              <w:rPr>
                <w:color w:val="000000"/>
              </w:rPr>
              <w:t>MIRA RUBIĆ</w:t>
            </w:r>
          </w:p>
          <w:p w:rsidRDefault="00007F45" w:rsidP="009A465A" w:rsidR="00007F45" w:rsidRPr="00C055F9">
            <w:pPr>
              <w:rPr>
                <w:color w:val="000000"/>
              </w:rPr>
            </w:pPr>
            <w:r>
              <w:rPr>
                <w:color w:val="000000"/>
              </w:rPr>
              <w:t xml:space="preserve">Split, </w:t>
            </w:r>
            <w:r w:rsidRPr="00C9098E">
              <w:rPr>
                <w:color w:val="000000"/>
              </w:rPr>
              <w:t>Bukovčeva 9</w:t>
            </w:r>
            <w:r>
              <w:rPr>
                <w:color w:val="000000"/>
              </w:rPr>
              <w:t xml:space="preserve">                    </w:t>
            </w:r>
            <w:r w:rsidRPr="00C055F9">
              <w:rPr>
                <w:color w:val="000000"/>
              </w:rPr>
              <w:t xml:space="preserve">                                    u iznosu od                   </w:t>
            </w:r>
            <w:r w:rsidRPr="00C9098E">
              <w:rPr>
                <w:color w:val="000000"/>
              </w:rPr>
              <w:t>161.095,32</w:t>
            </w:r>
            <w:r w:rsidRPr="00C055F9">
              <w:rPr>
                <w:color w:val="000000"/>
              </w:rPr>
              <w:t xml:space="preserve"> kn</w:t>
            </w:r>
          </w:p>
          <w:p w:rsidRDefault="00007F45" w:rsidP="009A465A" w:rsidR="00007F45" w:rsidRPr="00C055F9">
            <w:r w:rsidRPr="00C055F9">
              <w:rPr>
                <w:color w:val="000000"/>
              </w:rPr>
              <w:t xml:space="preserve">OIB: </w:t>
            </w:r>
            <w:r w:rsidRPr="00C9098E">
              <w:rPr>
                <w:color w:val="000000"/>
              </w:rPr>
              <w:t>64893438592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8.</w:t>
            </w:r>
          </w:p>
        </w:tc>
        <w:tc>
          <w:tcPr>
            <w:tcW w:type="dxa" w:w="9072"/>
            <w:shd w:fill="auto" w:color="auto" w:val="clear"/>
            <w:vAlign w:val="center"/>
          </w:tcPr>
          <w:p w:rsidRDefault="00007F45" w:rsidP="009A465A" w:rsidR="00007F45" w:rsidRPr="00C055F9">
            <w:pPr>
              <w:rPr>
                <w:color w:val="000000"/>
              </w:rPr>
            </w:pPr>
            <w:r w:rsidRPr="00C9098E">
              <w:rPr>
                <w:color w:val="000000"/>
              </w:rPr>
              <w:t>IVAN JELOVIĆ</w:t>
            </w:r>
          </w:p>
          <w:p w:rsidRDefault="00007F45" w:rsidP="009A465A" w:rsidR="00007F45" w:rsidRPr="00C055F9">
            <w:pPr>
              <w:rPr>
                <w:color w:val="000000"/>
              </w:rPr>
            </w:pPr>
            <w:r>
              <w:rPr>
                <w:color w:val="000000"/>
              </w:rPr>
              <w:t xml:space="preserve">Split, </w:t>
            </w:r>
            <w:r w:rsidRPr="00C055F9">
              <w:rPr>
                <w:color w:val="000000"/>
              </w:rPr>
              <w:t xml:space="preserve"> </w:t>
            </w:r>
            <w:r w:rsidRPr="00C9098E">
              <w:rPr>
                <w:color w:val="000000"/>
              </w:rPr>
              <w:t>Stonska 12</w:t>
            </w:r>
            <w:r>
              <w:rPr>
                <w:color w:val="000000"/>
              </w:rPr>
              <w:t xml:space="preserve">                       </w:t>
            </w:r>
            <w:r w:rsidRPr="00C055F9">
              <w:rPr>
                <w:color w:val="000000"/>
              </w:rPr>
              <w:t xml:space="preserve">                               </w:t>
            </w:r>
            <w:r>
              <w:rPr>
                <w:color w:val="000000"/>
              </w:rPr>
              <w:t xml:space="preserve"> </w:t>
            </w:r>
            <w:r w:rsidRPr="00C055F9">
              <w:rPr>
                <w:color w:val="000000"/>
              </w:rPr>
              <w:t xml:space="preserve">   u iznosu od                   </w:t>
            </w:r>
            <w:r w:rsidRPr="00C9098E">
              <w:rPr>
                <w:color w:val="000000"/>
              </w:rPr>
              <w:t>193.555,38</w:t>
            </w:r>
            <w:r w:rsidRPr="00C055F9">
              <w:rPr>
                <w:color w:val="000000"/>
              </w:rPr>
              <w:t xml:space="preserve"> kn</w:t>
            </w:r>
          </w:p>
          <w:p w:rsidRDefault="00007F45" w:rsidP="009A465A" w:rsidR="00007F45" w:rsidRPr="00C055F9">
            <w:r w:rsidRPr="00C055F9">
              <w:rPr>
                <w:color w:val="000000"/>
              </w:rPr>
              <w:t xml:space="preserve">OIB: </w:t>
            </w:r>
            <w:r w:rsidRPr="00C9098E">
              <w:rPr>
                <w:color w:val="000000"/>
              </w:rPr>
              <w:t>02941798872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9.</w:t>
            </w:r>
          </w:p>
        </w:tc>
        <w:tc>
          <w:tcPr>
            <w:tcW w:type="dxa" w:w="9072"/>
            <w:shd w:fill="auto" w:color="auto" w:val="clear"/>
            <w:vAlign w:val="center"/>
          </w:tcPr>
          <w:p w:rsidRDefault="00007F45" w:rsidP="009A465A" w:rsidR="00007F45" w:rsidRPr="00C055F9">
            <w:pPr>
              <w:rPr>
                <w:color w:val="000000"/>
              </w:rPr>
            </w:pPr>
            <w:r w:rsidRPr="00735810">
              <w:rPr>
                <w:color w:val="000000"/>
              </w:rPr>
              <w:t>MARIJA JELOVIĆ</w:t>
            </w:r>
          </w:p>
          <w:p w:rsidRDefault="00007F45" w:rsidP="009A465A" w:rsidR="00007F45" w:rsidRPr="00C055F9">
            <w:pPr>
              <w:rPr>
                <w:color w:val="000000"/>
              </w:rPr>
            </w:pPr>
            <w:r>
              <w:rPr>
                <w:color w:val="000000"/>
              </w:rPr>
              <w:t xml:space="preserve">Split, </w:t>
            </w:r>
            <w:r w:rsidRPr="00735810">
              <w:rPr>
                <w:color w:val="000000"/>
              </w:rPr>
              <w:t>Stonska 12</w:t>
            </w:r>
            <w:r>
              <w:rPr>
                <w:color w:val="000000"/>
              </w:rPr>
              <w:t xml:space="preserve">                  </w:t>
            </w:r>
            <w:r w:rsidRPr="00C055F9">
              <w:rPr>
                <w:color w:val="000000"/>
              </w:rPr>
              <w:t xml:space="preserve">                 </w:t>
            </w:r>
            <w:r>
              <w:rPr>
                <w:color w:val="000000"/>
              </w:rPr>
              <w:t xml:space="preserve">  </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735810">
              <w:rPr>
                <w:color w:val="000000"/>
              </w:rPr>
              <w:t>6.463,54</w:t>
            </w:r>
            <w:r w:rsidRPr="00C055F9">
              <w:rPr>
                <w:color w:val="000000"/>
              </w:rPr>
              <w:t xml:space="preserve"> kn</w:t>
            </w:r>
          </w:p>
          <w:p w:rsidRDefault="00007F45" w:rsidP="009A465A" w:rsidR="00007F45" w:rsidRPr="00C055F9">
            <w:r w:rsidRPr="00C055F9">
              <w:rPr>
                <w:color w:val="000000"/>
              </w:rPr>
              <w:t xml:space="preserve">OIB: </w:t>
            </w:r>
            <w:r w:rsidRPr="00735810">
              <w:rPr>
                <w:color w:val="000000"/>
              </w:rPr>
              <w:t>96497966580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10.</w:t>
            </w:r>
          </w:p>
        </w:tc>
        <w:tc>
          <w:tcPr>
            <w:tcW w:type="dxa" w:w="9072"/>
            <w:shd w:fill="auto" w:color="auto" w:val="clear"/>
            <w:vAlign w:val="center"/>
          </w:tcPr>
          <w:p w:rsidRDefault="00007F45" w:rsidP="009A465A" w:rsidR="00007F45" w:rsidRPr="00C055F9">
            <w:pPr>
              <w:rPr>
                <w:color w:val="000000"/>
              </w:rPr>
            </w:pPr>
            <w:r w:rsidRPr="00735810">
              <w:rPr>
                <w:color w:val="000000"/>
              </w:rPr>
              <w:t>DRAŽEN PAVIĆ</w:t>
            </w:r>
            <w:r>
              <w:rPr>
                <w:color w:val="000000"/>
              </w:rPr>
              <w:t xml:space="preserve"> </w:t>
            </w:r>
          </w:p>
          <w:p w:rsidRDefault="00007F45" w:rsidP="009A465A" w:rsidR="00007F45" w:rsidRPr="00C055F9">
            <w:pPr>
              <w:rPr>
                <w:color w:val="000000"/>
              </w:rPr>
            </w:pPr>
            <w:r>
              <w:rPr>
                <w:color w:val="000000"/>
              </w:rPr>
              <w:t xml:space="preserve">Split, </w:t>
            </w:r>
            <w:r w:rsidRPr="00735810">
              <w:rPr>
                <w:color w:val="000000"/>
              </w:rPr>
              <w:t>Put Firula 57</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735810">
              <w:rPr>
                <w:color w:val="000000"/>
              </w:rPr>
              <w:t xml:space="preserve">1.290.553,70 </w:t>
            </w:r>
            <w:r w:rsidRPr="00C055F9">
              <w:rPr>
                <w:color w:val="000000"/>
              </w:rPr>
              <w:t>kn</w:t>
            </w:r>
          </w:p>
          <w:p w:rsidRDefault="00007F45" w:rsidP="009A465A" w:rsidR="00007F45" w:rsidRPr="00C055F9">
            <w:r w:rsidRPr="00C055F9">
              <w:rPr>
                <w:color w:val="000000"/>
              </w:rPr>
              <w:t xml:space="preserve">OIB: </w:t>
            </w:r>
            <w:r w:rsidRPr="00735810">
              <w:rPr>
                <w:color w:val="000000"/>
              </w:rPr>
              <w:t>37508379588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11.</w:t>
            </w:r>
          </w:p>
        </w:tc>
        <w:tc>
          <w:tcPr>
            <w:tcW w:type="dxa" w:w="9072"/>
            <w:shd w:fill="auto" w:color="auto" w:val="clear"/>
            <w:vAlign w:val="center"/>
          </w:tcPr>
          <w:p w:rsidRDefault="00007F45" w:rsidP="009A465A" w:rsidR="00007F45">
            <w:pPr>
              <w:tabs>
                <w:tab w:pos="5680" w:val="left"/>
              </w:tabs>
              <w:rPr>
                <w:color w:val="000000"/>
              </w:rPr>
            </w:pPr>
            <w:r w:rsidRPr="00735810">
              <w:rPr>
                <w:color w:val="000000"/>
              </w:rPr>
              <w:t xml:space="preserve">DAVORIN PAVIĆ </w:t>
            </w:r>
          </w:p>
          <w:p w:rsidRDefault="00007F45" w:rsidP="009A465A" w:rsidR="00007F45" w:rsidRPr="00C055F9">
            <w:pPr>
              <w:tabs>
                <w:tab w:pos="5680" w:val="left"/>
              </w:tabs>
              <w:rPr>
                <w:color w:val="000000"/>
              </w:rPr>
            </w:pPr>
            <w:r>
              <w:rPr>
                <w:color w:val="000000"/>
              </w:rPr>
              <w:t xml:space="preserve">Split, </w:t>
            </w:r>
            <w:r w:rsidRPr="00735810">
              <w:rPr>
                <w:color w:val="000000"/>
              </w:rPr>
              <w:t>Put Firula 57</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Pr>
                <w:color w:val="000000"/>
              </w:rPr>
              <w:t xml:space="preserve"> </w:t>
            </w:r>
            <w:r w:rsidRPr="00C055F9">
              <w:rPr>
                <w:color w:val="000000"/>
              </w:rPr>
              <w:t xml:space="preserve">  </w:t>
            </w:r>
            <w:r w:rsidRPr="00735810">
              <w:rPr>
                <w:color w:val="000000"/>
              </w:rPr>
              <w:t xml:space="preserve">267.861,04 </w:t>
            </w:r>
            <w:r w:rsidRPr="00C055F9">
              <w:rPr>
                <w:color w:val="000000"/>
              </w:rPr>
              <w:t>kn</w:t>
            </w:r>
          </w:p>
          <w:p w:rsidRDefault="00007F45" w:rsidP="009A465A" w:rsidR="00007F45" w:rsidRPr="00C055F9">
            <w:r w:rsidRPr="00C055F9">
              <w:rPr>
                <w:color w:val="000000"/>
              </w:rPr>
              <w:t xml:space="preserve">OIB: </w:t>
            </w:r>
            <w:r w:rsidRPr="00735810">
              <w:rPr>
                <w:color w:val="000000"/>
              </w:rPr>
              <w:t>13734302244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12.</w:t>
            </w:r>
          </w:p>
        </w:tc>
        <w:tc>
          <w:tcPr>
            <w:tcW w:type="dxa" w:w="9072"/>
            <w:shd w:fill="auto" w:color="auto" w:val="clear"/>
            <w:vAlign w:val="center"/>
          </w:tcPr>
          <w:p w:rsidRDefault="00007F45" w:rsidP="009A465A" w:rsidR="00007F45" w:rsidRPr="00C055F9">
            <w:pPr>
              <w:rPr>
                <w:color w:val="000000"/>
              </w:rPr>
            </w:pPr>
            <w:r w:rsidRPr="00735810">
              <w:rPr>
                <w:color w:val="000000"/>
              </w:rPr>
              <w:t>DAMIR UJEVIĆ</w:t>
            </w:r>
          </w:p>
          <w:p w:rsidRDefault="00007F45" w:rsidP="009A465A" w:rsidR="00007F45" w:rsidRPr="00C055F9">
            <w:pPr>
              <w:rPr>
                <w:color w:val="000000"/>
              </w:rPr>
            </w:pPr>
            <w:r>
              <w:rPr>
                <w:color w:val="000000"/>
              </w:rPr>
              <w:t xml:space="preserve">Krivodol, </w:t>
            </w:r>
            <w:r w:rsidRPr="00735810">
              <w:rPr>
                <w:color w:val="000000"/>
              </w:rPr>
              <w:t>Donji Ujevići 8</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735810">
              <w:rPr>
                <w:color w:val="000000"/>
              </w:rPr>
              <w:t>99.415,10</w:t>
            </w:r>
            <w:r w:rsidRPr="00C055F9">
              <w:rPr>
                <w:color w:val="000000"/>
              </w:rPr>
              <w:t xml:space="preserve"> kn</w:t>
            </w:r>
          </w:p>
          <w:p w:rsidRDefault="00007F45" w:rsidP="009A465A" w:rsidR="00007F45" w:rsidRPr="00C055F9">
            <w:r w:rsidRPr="00C055F9">
              <w:rPr>
                <w:color w:val="000000"/>
              </w:rPr>
              <w:t xml:space="preserve">OIB: </w:t>
            </w:r>
            <w:r w:rsidRPr="00735810">
              <w:rPr>
                <w:color w:val="000000"/>
              </w:rPr>
              <w:t>83253289159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13.</w:t>
            </w:r>
          </w:p>
        </w:tc>
        <w:tc>
          <w:tcPr>
            <w:tcW w:type="dxa" w:w="9072"/>
            <w:shd w:fill="auto" w:color="auto" w:val="clear"/>
            <w:vAlign w:val="center"/>
          </w:tcPr>
          <w:p w:rsidRDefault="00007F45" w:rsidP="009A465A" w:rsidR="00007F45" w:rsidRPr="00C055F9">
            <w:pPr>
              <w:rPr>
                <w:color w:val="000000"/>
              </w:rPr>
            </w:pPr>
            <w:r w:rsidRPr="00735810">
              <w:rPr>
                <w:color w:val="000000"/>
              </w:rPr>
              <w:t>DANIJELA POLITEO</w:t>
            </w:r>
            <w:r w:rsidRPr="00C055F9">
              <w:rPr>
                <w:color w:val="000000"/>
              </w:rPr>
              <w:t xml:space="preserve"> </w:t>
            </w:r>
          </w:p>
          <w:p w:rsidRDefault="00007F45" w:rsidP="009A465A" w:rsidR="00007F45" w:rsidRPr="00C055F9">
            <w:pPr>
              <w:rPr>
                <w:color w:val="000000"/>
              </w:rPr>
            </w:pPr>
            <w:r>
              <w:rPr>
                <w:color w:val="000000"/>
              </w:rPr>
              <w:t xml:space="preserve">Split, </w:t>
            </w:r>
            <w:r w:rsidRPr="00735810">
              <w:rPr>
                <w:color w:val="000000"/>
              </w:rPr>
              <w:t>Kupreška 14</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735810">
              <w:rPr>
                <w:color w:val="000000"/>
              </w:rPr>
              <w:t>232.753,00</w:t>
            </w:r>
            <w:r w:rsidRPr="00C055F9">
              <w:rPr>
                <w:color w:val="000000"/>
              </w:rPr>
              <w:t xml:space="preserve"> kn</w:t>
            </w:r>
          </w:p>
          <w:p w:rsidRDefault="00007F45" w:rsidP="009A465A" w:rsidR="00007F45" w:rsidRPr="00C055F9">
            <w:r w:rsidRPr="00C055F9">
              <w:rPr>
                <w:color w:val="000000"/>
              </w:rPr>
              <w:t xml:space="preserve">OIB: </w:t>
            </w:r>
            <w:r w:rsidRPr="00735810">
              <w:rPr>
                <w:color w:val="000000"/>
              </w:rPr>
              <w:t>29510602027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14.</w:t>
            </w:r>
          </w:p>
        </w:tc>
        <w:tc>
          <w:tcPr>
            <w:tcW w:type="dxa" w:w="9072"/>
            <w:shd w:fill="auto" w:color="auto" w:val="clear"/>
            <w:vAlign w:val="center"/>
          </w:tcPr>
          <w:p w:rsidRDefault="00007F45" w:rsidP="009A465A" w:rsidR="00007F45">
            <w:pPr>
              <w:tabs>
                <w:tab w:pos="5680" w:val="left"/>
              </w:tabs>
              <w:rPr>
                <w:color w:val="000000"/>
              </w:rPr>
            </w:pPr>
            <w:r w:rsidRPr="00735810">
              <w:rPr>
                <w:color w:val="000000"/>
              </w:rPr>
              <w:t xml:space="preserve">VESNA BILIĆ </w:t>
            </w:r>
          </w:p>
          <w:p w:rsidRDefault="00007F45" w:rsidP="009A465A" w:rsidR="00007F45" w:rsidRPr="00C055F9">
            <w:pPr>
              <w:tabs>
                <w:tab w:pos="5680" w:val="left"/>
              </w:tabs>
              <w:rPr>
                <w:color w:val="000000"/>
              </w:rPr>
            </w:pPr>
            <w:r w:rsidRPr="00C055F9">
              <w:rPr>
                <w:color w:val="000000"/>
              </w:rPr>
              <w:t xml:space="preserve">Split, </w:t>
            </w:r>
            <w:r w:rsidRPr="00735810">
              <w:rPr>
                <w:color w:val="000000"/>
              </w:rPr>
              <w:t>Washingtonova 6</w:t>
            </w:r>
            <w:r w:rsidRPr="00C055F9">
              <w:rPr>
                <w:color w:val="000000"/>
              </w:rPr>
              <w:t xml:space="preserve">                                                 </w:t>
            </w:r>
            <w:r>
              <w:rPr>
                <w:color w:val="000000"/>
              </w:rPr>
              <w:t xml:space="preserve">u iznosu od                 </w:t>
            </w:r>
            <w:r w:rsidRPr="00C055F9">
              <w:rPr>
                <w:color w:val="000000"/>
              </w:rPr>
              <w:t xml:space="preserve">  </w:t>
            </w:r>
            <w:r w:rsidRPr="00735810">
              <w:rPr>
                <w:color w:val="000000"/>
              </w:rPr>
              <w:t>143.602,29</w:t>
            </w:r>
            <w:r w:rsidRPr="00C055F9">
              <w:rPr>
                <w:color w:val="000000"/>
              </w:rPr>
              <w:t xml:space="preserve"> kn</w:t>
            </w:r>
          </w:p>
          <w:p w:rsidRDefault="00007F45" w:rsidP="009A465A" w:rsidR="00007F45" w:rsidRPr="00C055F9">
            <w:r w:rsidRPr="00C055F9">
              <w:rPr>
                <w:color w:val="000000"/>
              </w:rPr>
              <w:t xml:space="preserve">OIB: </w:t>
            </w:r>
            <w:r w:rsidRPr="00735810">
              <w:rPr>
                <w:color w:val="000000"/>
              </w:rPr>
              <w:t>76953716834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15.</w:t>
            </w:r>
          </w:p>
        </w:tc>
        <w:tc>
          <w:tcPr>
            <w:tcW w:type="dxa" w:w="9072"/>
            <w:shd w:fill="auto" w:color="auto" w:val="clear"/>
            <w:vAlign w:val="center"/>
          </w:tcPr>
          <w:p w:rsidRDefault="00007F45" w:rsidP="009A465A" w:rsidR="00007F45" w:rsidRPr="00C055F9">
            <w:pPr>
              <w:rPr>
                <w:color w:val="000000"/>
              </w:rPr>
            </w:pPr>
            <w:r w:rsidRPr="00735810">
              <w:rPr>
                <w:color w:val="000000"/>
              </w:rPr>
              <w:t>ZVONKO ČONDIĆ</w:t>
            </w:r>
            <w:r>
              <w:rPr>
                <w:color w:val="000000"/>
              </w:rPr>
              <w:t xml:space="preserve"> </w:t>
            </w:r>
          </w:p>
          <w:p w:rsidRDefault="00007F45" w:rsidP="009A465A" w:rsidR="00007F45" w:rsidRPr="00C055F9">
            <w:pPr>
              <w:rPr>
                <w:color w:val="000000"/>
              </w:rPr>
            </w:pPr>
            <w:r>
              <w:rPr>
                <w:color w:val="000000"/>
              </w:rPr>
              <w:t xml:space="preserve">Split, </w:t>
            </w:r>
            <w:r w:rsidRPr="00735810">
              <w:rPr>
                <w:color w:val="000000"/>
              </w:rPr>
              <w:t>Matice Hrvatske 2</w:t>
            </w:r>
            <w:r>
              <w:rPr>
                <w:color w:val="000000"/>
              </w:rPr>
              <w:t xml:space="preserve">    </w:t>
            </w:r>
            <w:r w:rsidRPr="00C055F9">
              <w:rPr>
                <w:color w:val="000000"/>
              </w:rPr>
              <w:t xml:space="preserve">                                              u iznosu</w:t>
            </w:r>
            <w:r>
              <w:rPr>
                <w:color w:val="000000"/>
              </w:rPr>
              <w:t xml:space="preserve"> od                </w:t>
            </w:r>
            <w:r w:rsidRPr="00C055F9">
              <w:rPr>
                <w:color w:val="000000"/>
              </w:rPr>
              <w:t xml:space="preserve"> </w:t>
            </w:r>
            <w:r w:rsidRPr="00735810">
              <w:rPr>
                <w:color w:val="000000"/>
              </w:rPr>
              <w:t>214.742,95</w:t>
            </w:r>
            <w:r w:rsidRPr="00C055F9">
              <w:rPr>
                <w:color w:val="000000"/>
              </w:rPr>
              <w:t xml:space="preserve"> kn</w:t>
            </w:r>
          </w:p>
          <w:p w:rsidRDefault="00007F45" w:rsidP="009A465A" w:rsidR="00007F45" w:rsidRPr="00C055F9">
            <w:r w:rsidRPr="00C055F9">
              <w:rPr>
                <w:color w:val="000000"/>
              </w:rPr>
              <w:t xml:space="preserve">OIB: </w:t>
            </w:r>
            <w:r w:rsidRPr="00735810">
              <w:rPr>
                <w:color w:val="000000"/>
              </w:rPr>
              <w:t>99555163766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16.</w:t>
            </w:r>
          </w:p>
        </w:tc>
        <w:tc>
          <w:tcPr>
            <w:tcW w:type="dxa" w:w="9072"/>
            <w:shd w:fill="auto" w:color="auto" w:val="clear"/>
            <w:vAlign w:val="center"/>
          </w:tcPr>
          <w:p w:rsidRDefault="00007F45" w:rsidP="009A465A" w:rsidR="00007F45" w:rsidRPr="00C055F9">
            <w:pPr>
              <w:rPr>
                <w:color w:val="000000"/>
              </w:rPr>
            </w:pPr>
            <w:r w:rsidRPr="00735810">
              <w:rPr>
                <w:color w:val="000000"/>
              </w:rPr>
              <w:t>GORDAN KLIŠMANIĆ</w:t>
            </w:r>
          </w:p>
          <w:p w:rsidRDefault="00007F45" w:rsidP="009A465A" w:rsidR="00007F45" w:rsidRPr="00C055F9">
            <w:pPr>
              <w:rPr>
                <w:color w:val="000000"/>
              </w:rPr>
            </w:pPr>
            <w:r w:rsidRPr="00C055F9">
              <w:rPr>
                <w:color w:val="000000"/>
              </w:rPr>
              <w:t xml:space="preserve">Split, </w:t>
            </w:r>
            <w:r w:rsidRPr="00735810">
              <w:rPr>
                <w:color w:val="000000"/>
              </w:rPr>
              <w:t>Rooseveltova 31</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735810">
              <w:rPr>
                <w:color w:val="000000"/>
              </w:rPr>
              <w:t>324.298,24</w:t>
            </w:r>
            <w:r>
              <w:rPr>
                <w:color w:val="000000"/>
              </w:rPr>
              <w:t xml:space="preserve"> </w:t>
            </w:r>
            <w:r w:rsidRPr="00C055F9">
              <w:rPr>
                <w:color w:val="000000"/>
              </w:rPr>
              <w:t>kn</w:t>
            </w:r>
          </w:p>
          <w:p w:rsidRDefault="00007F45" w:rsidP="009A465A" w:rsidR="00007F45" w:rsidRPr="00C055F9">
            <w:r w:rsidRPr="00C055F9">
              <w:rPr>
                <w:color w:val="000000"/>
              </w:rPr>
              <w:t xml:space="preserve">OIB: </w:t>
            </w:r>
            <w:r w:rsidRPr="00735810">
              <w:rPr>
                <w:color w:val="000000"/>
              </w:rPr>
              <w:t>04674126122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17.</w:t>
            </w:r>
          </w:p>
        </w:tc>
        <w:tc>
          <w:tcPr>
            <w:tcW w:type="dxa" w:w="9072"/>
            <w:shd w:fill="auto" w:color="auto" w:val="clear"/>
            <w:vAlign w:val="center"/>
          </w:tcPr>
          <w:p w:rsidRDefault="00007F45" w:rsidP="009A465A" w:rsidR="00007F45" w:rsidRPr="00C055F9">
            <w:pPr>
              <w:rPr>
                <w:color w:val="000000"/>
              </w:rPr>
            </w:pPr>
            <w:r w:rsidRPr="005E4D75">
              <w:rPr>
                <w:color w:val="000000"/>
              </w:rPr>
              <w:t>JAGODA KLIŠMANIĆ</w:t>
            </w:r>
          </w:p>
          <w:p w:rsidRDefault="00007F45" w:rsidP="009A465A" w:rsidR="00007F45" w:rsidRPr="00C055F9">
            <w:pPr>
              <w:tabs>
                <w:tab w:pos="4776" w:val="left"/>
                <w:tab w:pos="5680" w:val="left"/>
              </w:tabs>
              <w:rPr>
                <w:color w:val="000000"/>
              </w:rPr>
            </w:pPr>
            <w:r>
              <w:rPr>
                <w:color w:val="000000"/>
              </w:rPr>
              <w:t>Split,</w:t>
            </w:r>
            <w:r>
              <w:t xml:space="preserve"> </w:t>
            </w:r>
            <w:r w:rsidRPr="005E4D75">
              <w:rPr>
                <w:color w:val="000000"/>
              </w:rPr>
              <w:t>Rooseveltova 31</w:t>
            </w:r>
            <w:r>
              <w:rPr>
                <w:color w:val="000000"/>
              </w:rPr>
              <w:t xml:space="preserve"> </w:t>
            </w:r>
            <w:r w:rsidRPr="00C055F9">
              <w:rPr>
                <w:color w:val="000000"/>
              </w:rPr>
              <w:t xml:space="preserve">                                        </w:t>
            </w:r>
            <w:r>
              <w:rPr>
                <w:color w:val="000000"/>
              </w:rPr>
              <w:t xml:space="preserve">            u iznosu od           </w:t>
            </w:r>
            <w:r w:rsidRPr="00C055F9">
              <w:rPr>
                <w:color w:val="000000"/>
              </w:rPr>
              <w:t xml:space="preserve">     </w:t>
            </w:r>
            <w:r w:rsidRPr="005E4D75">
              <w:rPr>
                <w:color w:val="000000"/>
              </w:rPr>
              <w:t>138.853,02</w:t>
            </w:r>
            <w:r w:rsidRPr="00C055F9">
              <w:rPr>
                <w:color w:val="000000"/>
              </w:rPr>
              <w:t xml:space="preserve"> kn</w:t>
            </w:r>
          </w:p>
          <w:p w:rsidRDefault="00007F45" w:rsidP="009A465A" w:rsidR="00007F45" w:rsidRPr="00C055F9">
            <w:r w:rsidRPr="00C055F9">
              <w:rPr>
                <w:color w:val="000000"/>
              </w:rPr>
              <w:t xml:space="preserve">OIB: </w:t>
            </w:r>
            <w:r w:rsidRPr="005E4D75">
              <w:rPr>
                <w:color w:val="000000"/>
              </w:rPr>
              <w:t>69125369428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18.</w:t>
            </w:r>
          </w:p>
        </w:tc>
        <w:tc>
          <w:tcPr>
            <w:tcW w:type="dxa" w:w="9072"/>
            <w:shd w:fill="auto" w:color="auto" w:val="clear"/>
            <w:vAlign w:val="center"/>
          </w:tcPr>
          <w:p w:rsidRDefault="00007F45" w:rsidP="009A465A" w:rsidR="00007F45" w:rsidRPr="00C055F9">
            <w:pPr>
              <w:rPr>
                <w:color w:val="000000"/>
              </w:rPr>
            </w:pPr>
            <w:r w:rsidRPr="005E4D75">
              <w:rPr>
                <w:color w:val="000000"/>
              </w:rPr>
              <w:t>MILA MALOVAN</w:t>
            </w:r>
          </w:p>
          <w:p w:rsidRDefault="00007F45" w:rsidP="009A465A" w:rsidR="00007F45" w:rsidRPr="00C055F9">
            <w:pPr>
              <w:rPr>
                <w:color w:val="000000"/>
              </w:rPr>
            </w:pPr>
            <w:r>
              <w:rPr>
                <w:color w:val="000000"/>
              </w:rPr>
              <w:t xml:space="preserve">Split, </w:t>
            </w:r>
            <w:r w:rsidRPr="005E4D75">
              <w:rPr>
                <w:color w:val="000000"/>
              </w:rPr>
              <w:t>Ulica slobode 53</w:t>
            </w:r>
            <w:r w:rsidRPr="00C055F9">
              <w:rPr>
                <w:color w:val="000000"/>
              </w:rPr>
              <w:t xml:space="preserve">                                                    u iznosu od          </w:t>
            </w:r>
            <w:r>
              <w:rPr>
                <w:color w:val="000000"/>
              </w:rPr>
              <w:t xml:space="preserve"> </w:t>
            </w:r>
            <w:r w:rsidRPr="00C055F9">
              <w:rPr>
                <w:color w:val="000000"/>
              </w:rPr>
              <w:t xml:space="preserve">  </w:t>
            </w:r>
            <w:r>
              <w:rPr>
                <w:color w:val="000000"/>
              </w:rPr>
              <w:t xml:space="preserve">   </w:t>
            </w:r>
            <w:r w:rsidRPr="00C055F9">
              <w:rPr>
                <w:color w:val="000000"/>
              </w:rPr>
              <w:t xml:space="preserve"> </w:t>
            </w:r>
            <w:r w:rsidRPr="005E4D75">
              <w:rPr>
                <w:color w:val="000000"/>
              </w:rPr>
              <w:t>324.561,36</w:t>
            </w:r>
            <w:r w:rsidRPr="00C055F9">
              <w:rPr>
                <w:color w:val="000000"/>
              </w:rPr>
              <w:t xml:space="preserve"> kn</w:t>
            </w:r>
          </w:p>
          <w:p w:rsidRDefault="00007F45" w:rsidP="009A465A" w:rsidR="00007F45" w:rsidRPr="00C055F9">
            <w:r w:rsidRPr="00C055F9">
              <w:rPr>
                <w:color w:val="000000"/>
              </w:rPr>
              <w:t xml:space="preserve">OIB: </w:t>
            </w:r>
            <w:r w:rsidRPr="005E4D75">
              <w:rPr>
                <w:color w:val="000000"/>
              </w:rPr>
              <w:t>73601855826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19.</w:t>
            </w:r>
          </w:p>
        </w:tc>
        <w:tc>
          <w:tcPr>
            <w:tcW w:type="dxa" w:w="9072"/>
            <w:shd w:fill="auto" w:color="auto" w:val="clear"/>
            <w:vAlign w:val="center"/>
          </w:tcPr>
          <w:p w:rsidRDefault="00007F45" w:rsidP="009A465A" w:rsidR="00007F45" w:rsidRPr="00C055F9">
            <w:pPr>
              <w:rPr>
                <w:color w:val="000000"/>
              </w:rPr>
            </w:pPr>
            <w:r w:rsidRPr="005E4D75">
              <w:rPr>
                <w:color w:val="000000"/>
              </w:rPr>
              <w:t>MARIJA BATINA BULIĆ</w:t>
            </w:r>
          </w:p>
          <w:p w:rsidRDefault="00007F45" w:rsidP="009A465A" w:rsidR="00007F45" w:rsidRPr="00C055F9">
            <w:pPr>
              <w:rPr>
                <w:color w:val="000000"/>
              </w:rPr>
            </w:pPr>
            <w:r>
              <w:rPr>
                <w:color w:val="000000"/>
              </w:rPr>
              <w:t xml:space="preserve">Split, </w:t>
            </w:r>
            <w:r w:rsidRPr="005E4D75">
              <w:rPr>
                <w:color w:val="000000"/>
              </w:rPr>
              <w:t>Antofagaste 14</w:t>
            </w:r>
            <w:r>
              <w:rPr>
                <w:color w:val="000000"/>
              </w:rPr>
              <w:t xml:space="preserve">                                  </w:t>
            </w:r>
            <w:r w:rsidRPr="00C055F9">
              <w:rPr>
                <w:color w:val="000000"/>
              </w:rPr>
              <w:t xml:space="preserve">                     u iznosu od                   </w:t>
            </w:r>
            <w:r w:rsidRPr="005E4D75">
              <w:rPr>
                <w:color w:val="000000"/>
              </w:rPr>
              <w:t>50.204,80</w:t>
            </w:r>
            <w:r w:rsidRPr="00C055F9">
              <w:rPr>
                <w:color w:val="000000"/>
              </w:rPr>
              <w:t xml:space="preserve"> kn</w:t>
            </w:r>
          </w:p>
          <w:p w:rsidRDefault="00007F45" w:rsidP="009A465A" w:rsidR="00007F45" w:rsidRPr="00C055F9">
            <w:r w:rsidRPr="00C055F9">
              <w:rPr>
                <w:color w:val="000000"/>
              </w:rPr>
              <w:t xml:space="preserve">OIB: </w:t>
            </w:r>
            <w:r w:rsidRPr="005E4D75">
              <w:rPr>
                <w:color w:val="000000"/>
              </w:rPr>
              <w:t>08977196876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20.</w:t>
            </w:r>
          </w:p>
        </w:tc>
        <w:tc>
          <w:tcPr>
            <w:tcW w:type="dxa" w:w="9072"/>
            <w:shd w:fill="auto" w:color="auto" w:val="clear"/>
            <w:vAlign w:val="center"/>
          </w:tcPr>
          <w:p w:rsidRDefault="00007F45" w:rsidP="009A465A" w:rsidR="00007F45" w:rsidRPr="00C055F9">
            <w:r w:rsidRPr="005E4D75">
              <w:t>TONKO BARTULOVIĆ</w:t>
            </w:r>
          </w:p>
          <w:p w:rsidRDefault="00007F45" w:rsidP="009A465A" w:rsidR="00007F45" w:rsidRPr="00C055F9">
            <w:pPr>
              <w:tabs>
                <w:tab w:pos="5680" w:val="left"/>
              </w:tabs>
            </w:pPr>
            <w:r>
              <w:t xml:space="preserve">Split, </w:t>
            </w:r>
            <w:r w:rsidRPr="005E4D75">
              <w:t>Sukoišanska 29</w:t>
            </w:r>
            <w:r w:rsidRPr="00C055F9">
              <w:t xml:space="preserve">                                                      </w:t>
            </w:r>
            <w:r>
              <w:t xml:space="preserve"> u iznosu od               </w:t>
            </w:r>
            <w:r w:rsidRPr="00C055F9">
              <w:t xml:space="preserve"> </w:t>
            </w:r>
            <w:r w:rsidRPr="005E4D75">
              <w:rPr>
                <w:color w:val="000000"/>
              </w:rPr>
              <w:t>162.836,93</w:t>
            </w:r>
            <w:r w:rsidRPr="00C055F9">
              <w:rPr>
                <w:color w:val="000000"/>
              </w:rPr>
              <w:t xml:space="preserve"> </w:t>
            </w:r>
            <w:r w:rsidRPr="00C055F9">
              <w:t>kn</w:t>
            </w:r>
          </w:p>
          <w:p w:rsidRDefault="00007F45" w:rsidP="009A465A" w:rsidR="00007F45" w:rsidRPr="00C055F9">
            <w:r w:rsidRPr="00C055F9">
              <w:t xml:space="preserve">OIB: </w:t>
            </w:r>
            <w:r w:rsidRPr="005E4D75">
              <w:t>53610165422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21.</w:t>
            </w:r>
          </w:p>
        </w:tc>
        <w:tc>
          <w:tcPr>
            <w:tcW w:type="dxa" w:w="9072"/>
            <w:shd w:fill="auto" w:color="auto" w:val="clear"/>
            <w:vAlign w:val="center"/>
          </w:tcPr>
          <w:p w:rsidRDefault="00007F45" w:rsidP="009A465A" w:rsidR="00007F45">
            <w:pPr>
              <w:rPr>
                <w:color w:val="000000"/>
              </w:rPr>
            </w:pPr>
            <w:r w:rsidRPr="005E4D75">
              <w:rPr>
                <w:color w:val="000000"/>
              </w:rPr>
              <w:t xml:space="preserve">MILIVOJ AGNIĆ </w:t>
            </w:r>
          </w:p>
          <w:p w:rsidRDefault="00007F45" w:rsidP="009A465A" w:rsidR="00007F45" w:rsidRPr="00C055F9">
            <w:pPr>
              <w:rPr>
                <w:color w:val="000000"/>
              </w:rPr>
            </w:pPr>
            <w:r>
              <w:rPr>
                <w:color w:val="000000"/>
              </w:rPr>
              <w:t xml:space="preserve">Split, </w:t>
            </w:r>
            <w:r w:rsidRPr="00C055F9">
              <w:rPr>
                <w:color w:val="000000"/>
              </w:rPr>
              <w:t xml:space="preserve"> </w:t>
            </w:r>
            <w:r w:rsidRPr="005E4D75">
              <w:rPr>
                <w:color w:val="000000"/>
              </w:rPr>
              <w:t>Hrvatske Mornarice 1J</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5E4D75">
              <w:rPr>
                <w:color w:val="000000"/>
              </w:rPr>
              <w:t xml:space="preserve">126.713,66 </w:t>
            </w:r>
            <w:r w:rsidRPr="00C055F9">
              <w:rPr>
                <w:color w:val="000000"/>
              </w:rPr>
              <w:t>kn</w:t>
            </w:r>
          </w:p>
          <w:p w:rsidRDefault="00007F45" w:rsidP="009A465A" w:rsidR="00007F45" w:rsidRPr="00C055F9">
            <w:r w:rsidRPr="00C055F9">
              <w:rPr>
                <w:color w:val="000000"/>
              </w:rPr>
              <w:t xml:space="preserve">OIB: </w:t>
            </w:r>
            <w:r w:rsidRPr="005E4D75">
              <w:rPr>
                <w:color w:val="000000"/>
              </w:rPr>
              <w:t>89759592481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22.</w:t>
            </w:r>
          </w:p>
        </w:tc>
        <w:tc>
          <w:tcPr>
            <w:tcW w:type="dxa" w:w="9072"/>
            <w:shd w:fill="auto" w:color="auto" w:val="clear"/>
            <w:vAlign w:val="center"/>
          </w:tcPr>
          <w:p w:rsidRDefault="00007F45" w:rsidP="009A465A" w:rsidR="00007F45" w:rsidRPr="00C055F9">
            <w:pPr>
              <w:rPr>
                <w:color w:val="000000"/>
              </w:rPr>
            </w:pPr>
            <w:r w:rsidRPr="005E4D75">
              <w:rPr>
                <w:color w:val="000000"/>
              </w:rPr>
              <w:t>JOŠKO ĐIRLIĆ</w:t>
            </w:r>
            <w:r>
              <w:rPr>
                <w:color w:val="000000"/>
              </w:rPr>
              <w:t xml:space="preserve"> </w:t>
            </w:r>
          </w:p>
          <w:p w:rsidRDefault="00007F45" w:rsidP="009A465A" w:rsidR="00007F45" w:rsidRPr="00C055F9">
            <w:pPr>
              <w:rPr>
                <w:color w:val="000000"/>
              </w:rPr>
            </w:pPr>
            <w:r w:rsidRPr="00C055F9">
              <w:rPr>
                <w:color w:val="000000"/>
              </w:rPr>
              <w:t xml:space="preserve">Split, </w:t>
            </w:r>
            <w:r w:rsidRPr="005E4D75">
              <w:rPr>
                <w:color w:val="000000"/>
              </w:rPr>
              <w:t>Stonska 5</w:t>
            </w:r>
            <w:r w:rsidRPr="00C055F9">
              <w:rPr>
                <w:color w:val="000000"/>
              </w:rPr>
              <w:t xml:space="preserve">                                                     </w:t>
            </w:r>
            <w:r>
              <w:rPr>
                <w:color w:val="000000"/>
              </w:rPr>
              <w:t xml:space="preserve">          </w:t>
            </w:r>
            <w:r w:rsidRPr="00C055F9">
              <w:rPr>
                <w:color w:val="000000"/>
              </w:rPr>
              <w:t xml:space="preserve"> u iznosu od                </w:t>
            </w:r>
            <w:r w:rsidRPr="005E4D75">
              <w:rPr>
                <w:color w:val="000000"/>
              </w:rPr>
              <w:t>148.449,89</w:t>
            </w:r>
            <w:r w:rsidRPr="00C055F9">
              <w:rPr>
                <w:color w:val="000000"/>
              </w:rPr>
              <w:t xml:space="preserve"> kn</w:t>
            </w:r>
          </w:p>
          <w:p w:rsidRDefault="00007F45" w:rsidP="009A465A" w:rsidR="00007F45" w:rsidRPr="00C055F9">
            <w:r w:rsidRPr="00C055F9">
              <w:rPr>
                <w:color w:val="000000"/>
              </w:rPr>
              <w:t xml:space="preserve">OIB: </w:t>
            </w:r>
            <w:r w:rsidRPr="005E4D75">
              <w:rPr>
                <w:color w:val="000000"/>
              </w:rPr>
              <w:t>42434587667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23.</w:t>
            </w:r>
          </w:p>
        </w:tc>
        <w:tc>
          <w:tcPr>
            <w:tcW w:type="dxa" w:w="9072"/>
            <w:shd w:fill="auto" w:color="auto" w:val="clear"/>
            <w:vAlign w:val="center"/>
          </w:tcPr>
          <w:p w:rsidRDefault="00007F45" w:rsidP="009A465A" w:rsidR="00007F45">
            <w:pPr>
              <w:rPr>
                <w:color w:val="000000"/>
              </w:rPr>
            </w:pPr>
            <w:r w:rsidRPr="005E4D75">
              <w:rPr>
                <w:color w:val="000000"/>
              </w:rPr>
              <w:t xml:space="preserve">MAJA SRDELIĆ </w:t>
            </w:r>
          </w:p>
          <w:p w:rsidRDefault="00007F45" w:rsidP="009A465A" w:rsidR="00007F45" w:rsidRPr="00C055F9">
            <w:pPr>
              <w:rPr>
                <w:color w:val="000000"/>
              </w:rPr>
            </w:pPr>
            <w:r>
              <w:rPr>
                <w:color w:val="000000"/>
              </w:rPr>
              <w:t xml:space="preserve">Split, </w:t>
            </w:r>
            <w:r w:rsidRPr="00C055F9">
              <w:rPr>
                <w:color w:val="000000"/>
              </w:rPr>
              <w:t xml:space="preserve"> </w:t>
            </w:r>
            <w:r w:rsidRPr="002B3525">
              <w:rPr>
                <w:color w:val="000000"/>
              </w:rPr>
              <w:t>Mažuranićevo šetalište 11</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2B3525">
              <w:rPr>
                <w:color w:val="000000"/>
              </w:rPr>
              <w:t>102.922,20</w:t>
            </w:r>
            <w:r w:rsidRPr="00C055F9">
              <w:rPr>
                <w:color w:val="000000"/>
              </w:rPr>
              <w:t xml:space="preserve"> kn</w:t>
            </w:r>
          </w:p>
          <w:p w:rsidRDefault="00007F45" w:rsidP="009A465A" w:rsidR="00007F45" w:rsidRPr="00C055F9">
            <w:r w:rsidRPr="00C055F9">
              <w:rPr>
                <w:color w:val="000000"/>
              </w:rPr>
              <w:t xml:space="preserve">OIB: </w:t>
            </w:r>
            <w:r w:rsidRPr="002B3525">
              <w:rPr>
                <w:color w:val="000000"/>
              </w:rPr>
              <w:t>68702496387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24.</w:t>
            </w:r>
          </w:p>
        </w:tc>
        <w:tc>
          <w:tcPr>
            <w:tcW w:type="dxa" w:w="9072"/>
            <w:shd w:fill="auto" w:color="auto" w:val="clear"/>
            <w:vAlign w:val="center"/>
          </w:tcPr>
          <w:p w:rsidRDefault="00007F45" w:rsidP="009A465A" w:rsidR="00007F45">
            <w:pPr>
              <w:tabs>
                <w:tab w:pos="5680" w:val="left"/>
              </w:tabs>
              <w:rPr>
                <w:color w:val="000000"/>
              </w:rPr>
            </w:pPr>
            <w:r w:rsidRPr="002B3525">
              <w:rPr>
                <w:color w:val="000000"/>
              </w:rPr>
              <w:t xml:space="preserve">ŽELJKO  HUDI </w:t>
            </w:r>
          </w:p>
          <w:p w:rsidRDefault="00007F45" w:rsidP="009A465A" w:rsidR="00007F45" w:rsidRPr="00C055F9">
            <w:pPr>
              <w:tabs>
                <w:tab w:pos="5680" w:val="left"/>
              </w:tabs>
              <w:rPr>
                <w:color w:val="000000"/>
              </w:rPr>
            </w:pPr>
            <w:r>
              <w:rPr>
                <w:color w:val="000000"/>
              </w:rPr>
              <w:t>Split,</w:t>
            </w:r>
            <w:r>
              <w:t xml:space="preserve"> </w:t>
            </w:r>
            <w:r w:rsidRPr="002B3525">
              <w:rPr>
                <w:color w:val="000000"/>
              </w:rPr>
              <w:t>Krbavska 3</w:t>
            </w:r>
            <w:r>
              <w:rPr>
                <w:color w:val="000000"/>
              </w:rPr>
              <w:t xml:space="preserve">               </w:t>
            </w:r>
            <w:r w:rsidRPr="00C055F9">
              <w:rPr>
                <w:color w:val="000000"/>
              </w:rPr>
              <w:t xml:space="preserve">                                            </w:t>
            </w:r>
            <w:r>
              <w:rPr>
                <w:color w:val="000000"/>
              </w:rPr>
              <w:t xml:space="preserve">  u iznosu od           </w:t>
            </w:r>
            <w:r w:rsidRPr="00C055F9">
              <w:rPr>
                <w:color w:val="000000"/>
              </w:rPr>
              <w:t xml:space="preserve">      </w:t>
            </w:r>
            <w:r w:rsidRPr="002B3525">
              <w:rPr>
                <w:color w:val="000000"/>
              </w:rPr>
              <w:t>256.919,95</w:t>
            </w:r>
            <w:r w:rsidRPr="00C055F9">
              <w:rPr>
                <w:color w:val="000000"/>
              </w:rPr>
              <w:t xml:space="preserve"> kn</w:t>
            </w:r>
          </w:p>
          <w:p w:rsidRDefault="00007F45" w:rsidP="009A465A" w:rsidR="00007F45" w:rsidRPr="00C055F9">
            <w:r w:rsidRPr="00C055F9">
              <w:rPr>
                <w:color w:val="000000"/>
              </w:rPr>
              <w:t xml:space="preserve">OIB: </w:t>
            </w:r>
            <w:r w:rsidRPr="002B3525">
              <w:rPr>
                <w:color w:val="000000"/>
              </w:rPr>
              <w:t>96332620025</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25.</w:t>
            </w:r>
          </w:p>
        </w:tc>
        <w:tc>
          <w:tcPr>
            <w:tcW w:type="dxa" w:w="9072"/>
            <w:shd w:fill="auto" w:color="auto" w:val="clear"/>
            <w:vAlign w:val="center"/>
          </w:tcPr>
          <w:p w:rsidRDefault="00007F45" w:rsidP="009A465A" w:rsidR="00007F45">
            <w:pPr>
              <w:rPr>
                <w:color w:val="000000"/>
              </w:rPr>
            </w:pPr>
            <w:r w:rsidRPr="002B3525">
              <w:rPr>
                <w:color w:val="000000"/>
              </w:rPr>
              <w:t xml:space="preserve">UŠAJ MILKA </w:t>
            </w:r>
          </w:p>
          <w:p w:rsidRDefault="00007F45" w:rsidP="009A465A" w:rsidR="00007F45" w:rsidRPr="00C055F9">
            <w:pPr>
              <w:rPr>
                <w:color w:val="000000"/>
              </w:rPr>
            </w:pPr>
            <w:r>
              <w:rPr>
                <w:color w:val="000000"/>
              </w:rPr>
              <w:t>Split, Tršć</w:t>
            </w:r>
            <w:r w:rsidRPr="002B3525">
              <w:rPr>
                <w:color w:val="000000"/>
              </w:rPr>
              <w:t>anska 19</w:t>
            </w:r>
            <w:r>
              <w:rPr>
                <w:color w:val="000000"/>
              </w:rPr>
              <w:t xml:space="preserve">                           </w:t>
            </w:r>
            <w:r w:rsidRPr="00C055F9">
              <w:rPr>
                <w:color w:val="000000"/>
              </w:rPr>
              <w:t xml:space="preserve">                               u iznosu od               </w:t>
            </w:r>
            <w:r>
              <w:rPr>
                <w:color w:val="000000"/>
              </w:rPr>
              <w:t xml:space="preserve">  </w:t>
            </w:r>
            <w:r w:rsidRPr="002B3525">
              <w:rPr>
                <w:color w:val="000000"/>
              </w:rPr>
              <w:t>297.598,92</w:t>
            </w:r>
            <w:r w:rsidRPr="00C055F9">
              <w:rPr>
                <w:color w:val="000000"/>
              </w:rPr>
              <w:t xml:space="preserve"> kn</w:t>
            </w:r>
          </w:p>
          <w:p w:rsidRDefault="00007F45" w:rsidP="009A465A" w:rsidR="00007F45" w:rsidRPr="00C055F9">
            <w:r w:rsidRPr="00C055F9">
              <w:rPr>
                <w:color w:val="000000"/>
              </w:rPr>
              <w:t xml:space="preserve">OIB: </w:t>
            </w:r>
            <w:r w:rsidRPr="002B3525">
              <w:rPr>
                <w:color w:val="000000"/>
              </w:rPr>
              <w:t>80326232253</w:t>
            </w:r>
          </w:p>
        </w:tc>
      </w:tr>
      <w:tr w:rsidTr="009A465A" w:rsidR="00007F45" w:rsidRPr="008C0929">
        <w:trPr>
          <w:trHeight w:val="907"/>
        </w:trPr>
        <w:tc>
          <w:tcPr>
            <w:tcW w:type="dxa" w:w="680"/>
            <w:shd w:fill="auto" w:color="auto" w:val="clear"/>
            <w:noWrap/>
            <w:vAlign w:val="center"/>
          </w:tcPr>
          <w:p w:rsidRDefault="00007F45" w:rsidP="009A465A" w:rsidR="00007F45" w:rsidRPr="008C0929">
            <w:pPr>
              <w:jc w:val="center"/>
            </w:pPr>
            <w:r w:rsidRPr="008C0929">
              <w:t>26.</w:t>
            </w:r>
          </w:p>
        </w:tc>
        <w:tc>
          <w:tcPr>
            <w:tcW w:type="dxa" w:w="9072"/>
            <w:shd w:fill="auto" w:color="auto" w:val="clear"/>
            <w:vAlign w:val="center"/>
          </w:tcPr>
          <w:p w:rsidRDefault="00007F45" w:rsidP="009A465A" w:rsidR="00007F45" w:rsidRPr="008C0929">
            <w:pPr>
              <w:rPr>
                <w:color w:val="000000"/>
              </w:rPr>
            </w:pPr>
            <w:r w:rsidRPr="008C0929">
              <w:rPr>
                <w:color w:val="000000"/>
              </w:rPr>
              <w:t>VITEZICA SONJA</w:t>
            </w:r>
          </w:p>
          <w:p w:rsidRDefault="00007F45" w:rsidP="009A465A" w:rsidR="00007F45" w:rsidRPr="008C0929">
            <w:pPr>
              <w:rPr>
                <w:color w:val="000000"/>
              </w:rPr>
            </w:pPr>
            <w:r w:rsidRPr="008C0929">
              <w:rPr>
                <w:color w:val="000000"/>
              </w:rPr>
              <w:t>Split, Ulica slobode 2b                                                    u iznosu od                 355.516,30 kn</w:t>
            </w:r>
          </w:p>
          <w:p w:rsidRDefault="00007F45" w:rsidP="009A465A" w:rsidR="00007F45" w:rsidRPr="008C0929">
            <w:r w:rsidRPr="008C0929">
              <w:rPr>
                <w:color w:val="000000"/>
              </w:rPr>
              <w:t>OIB: 62798700537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27.</w:t>
            </w:r>
          </w:p>
        </w:tc>
        <w:tc>
          <w:tcPr>
            <w:tcW w:type="dxa" w:w="9072"/>
            <w:shd w:fill="auto" w:color="auto" w:val="clear"/>
            <w:vAlign w:val="center"/>
          </w:tcPr>
          <w:p w:rsidRDefault="00007F45" w:rsidP="009A465A" w:rsidR="00007F45" w:rsidRPr="00C055F9">
            <w:pPr>
              <w:rPr>
                <w:color w:val="000000"/>
              </w:rPr>
            </w:pPr>
            <w:r w:rsidRPr="002B3525">
              <w:rPr>
                <w:color w:val="000000"/>
              </w:rPr>
              <w:t>VITEZICA JOSIP</w:t>
            </w:r>
            <w:r>
              <w:rPr>
                <w:color w:val="000000"/>
              </w:rPr>
              <w:t xml:space="preserve"> </w:t>
            </w:r>
          </w:p>
          <w:p w:rsidRDefault="00007F45" w:rsidP="009A465A" w:rsidR="00007F45" w:rsidRPr="00C055F9">
            <w:pPr>
              <w:rPr>
                <w:color w:val="000000"/>
              </w:rPr>
            </w:pPr>
            <w:r w:rsidRPr="00C055F9">
              <w:rPr>
                <w:color w:val="000000"/>
              </w:rPr>
              <w:t xml:space="preserve">Split, </w:t>
            </w:r>
            <w:r w:rsidRPr="002B3525">
              <w:rPr>
                <w:color w:val="000000"/>
              </w:rPr>
              <w:t>Ulica slobode 2</w:t>
            </w:r>
            <w:r>
              <w:rPr>
                <w:color w:val="000000"/>
              </w:rPr>
              <w:t>a</w:t>
            </w:r>
            <w:r w:rsidRPr="00C055F9">
              <w:rPr>
                <w:color w:val="000000"/>
              </w:rPr>
              <w:t xml:space="preserve">                                                    u iznosu od                 </w:t>
            </w:r>
            <w:r w:rsidRPr="002B3525">
              <w:rPr>
                <w:color w:val="000000"/>
              </w:rPr>
              <w:t>424.526,60</w:t>
            </w:r>
            <w:r w:rsidRPr="00C055F9">
              <w:rPr>
                <w:color w:val="000000"/>
              </w:rPr>
              <w:t xml:space="preserve"> kn</w:t>
            </w:r>
          </w:p>
          <w:p w:rsidRDefault="00007F45" w:rsidP="009A465A" w:rsidR="00007F45" w:rsidRPr="00C055F9">
            <w:r w:rsidRPr="00C055F9">
              <w:rPr>
                <w:color w:val="000000"/>
              </w:rPr>
              <w:t xml:space="preserve">OIB: </w:t>
            </w:r>
            <w:r w:rsidRPr="002B3525">
              <w:rPr>
                <w:color w:val="000000"/>
              </w:rPr>
              <w:t>93717388156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28.</w:t>
            </w:r>
          </w:p>
        </w:tc>
        <w:tc>
          <w:tcPr>
            <w:tcW w:type="dxa" w:w="9072"/>
            <w:shd w:fill="auto" w:color="auto" w:val="clear"/>
            <w:vAlign w:val="center"/>
          </w:tcPr>
          <w:p w:rsidRDefault="00007F45" w:rsidP="009A465A" w:rsidR="00007F45" w:rsidRPr="00C055F9">
            <w:pPr>
              <w:rPr>
                <w:color w:val="000000"/>
              </w:rPr>
            </w:pPr>
            <w:r w:rsidRPr="002B3525">
              <w:rPr>
                <w:color w:val="000000"/>
              </w:rPr>
              <w:t>KUSIĆ ANTE</w:t>
            </w:r>
          </w:p>
          <w:p w:rsidRDefault="00007F45" w:rsidP="009A465A" w:rsidR="00007F45" w:rsidRPr="00C055F9">
            <w:pPr>
              <w:rPr>
                <w:color w:val="000000"/>
              </w:rPr>
            </w:pPr>
            <w:r w:rsidRPr="00C055F9">
              <w:rPr>
                <w:color w:val="000000"/>
              </w:rPr>
              <w:t xml:space="preserve">Split, </w:t>
            </w:r>
            <w:r w:rsidRPr="002B3525">
              <w:rPr>
                <w:color w:val="000000"/>
              </w:rPr>
              <w:t>Iločka 20</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2B3525">
              <w:rPr>
                <w:color w:val="000000"/>
              </w:rPr>
              <w:t>28.761,93</w:t>
            </w:r>
            <w:r w:rsidRPr="00C055F9">
              <w:rPr>
                <w:color w:val="000000"/>
              </w:rPr>
              <w:t xml:space="preserve"> kn</w:t>
            </w:r>
          </w:p>
          <w:p w:rsidRDefault="00007F45" w:rsidP="009A465A" w:rsidR="00007F45" w:rsidRPr="00C055F9">
            <w:r w:rsidRPr="00C055F9">
              <w:rPr>
                <w:color w:val="000000"/>
              </w:rPr>
              <w:t xml:space="preserve">OIB: </w:t>
            </w:r>
            <w:r w:rsidRPr="002B3525">
              <w:rPr>
                <w:color w:val="000000"/>
              </w:rPr>
              <w:t>98318415005</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29.</w:t>
            </w:r>
          </w:p>
        </w:tc>
        <w:tc>
          <w:tcPr>
            <w:tcW w:type="dxa" w:w="9072"/>
            <w:shd w:fill="auto" w:color="auto" w:val="clear"/>
            <w:vAlign w:val="center"/>
          </w:tcPr>
          <w:p w:rsidRDefault="00007F45" w:rsidP="009A465A" w:rsidR="00007F45">
            <w:pPr>
              <w:rPr>
                <w:color w:val="000000"/>
              </w:rPr>
            </w:pPr>
            <w:r w:rsidRPr="002B3525">
              <w:rPr>
                <w:color w:val="000000"/>
              </w:rPr>
              <w:t xml:space="preserve">GORAN CVITANIĆ </w:t>
            </w:r>
          </w:p>
          <w:p w:rsidRDefault="00007F45" w:rsidP="009A465A" w:rsidR="00007F45" w:rsidRPr="00C055F9">
            <w:pPr>
              <w:rPr>
                <w:color w:val="000000"/>
              </w:rPr>
            </w:pPr>
            <w:r w:rsidRPr="00C055F9">
              <w:rPr>
                <w:color w:val="000000"/>
              </w:rPr>
              <w:t xml:space="preserve">Split, </w:t>
            </w:r>
            <w:r w:rsidRPr="002B3525">
              <w:rPr>
                <w:color w:val="000000"/>
              </w:rPr>
              <w:t>Ostravska 10</w:t>
            </w:r>
            <w:r w:rsidRPr="00C055F9">
              <w:rPr>
                <w:color w:val="000000"/>
              </w:rPr>
              <w:t xml:space="preserve">                                                   </w:t>
            </w:r>
            <w:r>
              <w:rPr>
                <w:color w:val="000000"/>
              </w:rPr>
              <w:t xml:space="preserve">      </w:t>
            </w:r>
            <w:r w:rsidRPr="00C055F9">
              <w:rPr>
                <w:color w:val="000000"/>
              </w:rPr>
              <w:t xml:space="preserve"> u iznosu od                 </w:t>
            </w:r>
            <w:r w:rsidRPr="002B3525">
              <w:rPr>
                <w:color w:val="000000"/>
              </w:rPr>
              <w:t>295.257,73</w:t>
            </w:r>
            <w:r w:rsidRPr="00C055F9">
              <w:rPr>
                <w:color w:val="000000"/>
              </w:rPr>
              <w:t xml:space="preserve"> kn</w:t>
            </w:r>
          </w:p>
          <w:p w:rsidRDefault="00007F45" w:rsidP="009A465A" w:rsidR="00007F45" w:rsidRPr="00C055F9">
            <w:r w:rsidRPr="00C055F9">
              <w:rPr>
                <w:color w:val="000000"/>
              </w:rPr>
              <w:t xml:space="preserve">OIB: </w:t>
            </w:r>
            <w:r w:rsidRPr="002B3525">
              <w:rPr>
                <w:color w:val="000000"/>
              </w:rPr>
              <w:t>55625874004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30.</w:t>
            </w:r>
          </w:p>
        </w:tc>
        <w:tc>
          <w:tcPr>
            <w:tcW w:type="dxa" w:w="9072"/>
            <w:shd w:fill="auto" w:color="auto" w:val="clear"/>
            <w:vAlign w:val="center"/>
          </w:tcPr>
          <w:p w:rsidRDefault="00007F45" w:rsidP="009A465A" w:rsidR="00007F45" w:rsidRPr="00C055F9">
            <w:pPr>
              <w:rPr>
                <w:color w:val="000000"/>
              </w:rPr>
            </w:pPr>
            <w:r w:rsidRPr="002B3525">
              <w:rPr>
                <w:color w:val="000000"/>
              </w:rPr>
              <w:t>KESOVIJA-MALETA IVO</w:t>
            </w:r>
          </w:p>
          <w:p w:rsidRDefault="00007F45" w:rsidP="009A465A" w:rsidR="00007F45" w:rsidRPr="00C055F9">
            <w:pPr>
              <w:rPr>
                <w:color w:val="000000"/>
              </w:rPr>
            </w:pPr>
            <w:r w:rsidRPr="00C055F9">
              <w:rPr>
                <w:color w:val="000000"/>
              </w:rPr>
              <w:t xml:space="preserve">Split, </w:t>
            </w:r>
            <w:r w:rsidRPr="002B3525">
              <w:rPr>
                <w:color w:val="000000"/>
              </w:rPr>
              <w:t>Matice Hrvatske 6</w:t>
            </w:r>
            <w:r>
              <w:rPr>
                <w:color w:val="000000"/>
              </w:rPr>
              <w:t xml:space="preserve"> </w:t>
            </w:r>
            <w:r w:rsidRPr="00C055F9">
              <w:rPr>
                <w:color w:val="000000"/>
              </w:rPr>
              <w:t xml:space="preserve">                                                 u iznosu od                 </w:t>
            </w:r>
            <w:r w:rsidRPr="00AF14EA">
              <w:rPr>
                <w:color w:val="000000"/>
              </w:rPr>
              <w:t>293.789,31</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21848648711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31.</w:t>
            </w:r>
          </w:p>
        </w:tc>
        <w:tc>
          <w:tcPr>
            <w:tcW w:type="dxa" w:w="9072"/>
            <w:shd w:fill="auto" w:color="auto" w:val="clear"/>
            <w:vAlign w:val="center"/>
          </w:tcPr>
          <w:p w:rsidRDefault="00007F45" w:rsidP="009A465A" w:rsidR="00007F45">
            <w:pPr>
              <w:rPr>
                <w:color w:val="000000"/>
              </w:rPr>
            </w:pPr>
            <w:r w:rsidRPr="00AF14EA">
              <w:rPr>
                <w:color w:val="000000"/>
              </w:rPr>
              <w:t xml:space="preserve">MARIJA VITEZICA </w:t>
            </w:r>
          </w:p>
          <w:p w:rsidRDefault="00007F45" w:rsidP="009A465A" w:rsidR="00007F45" w:rsidRPr="00C055F9">
            <w:pPr>
              <w:rPr>
                <w:color w:val="000000"/>
              </w:rPr>
            </w:pPr>
            <w:r w:rsidRPr="00C055F9">
              <w:rPr>
                <w:color w:val="000000"/>
              </w:rPr>
              <w:t xml:space="preserve">Split, </w:t>
            </w:r>
            <w:r w:rsidRPr="00AF14EA">
              <w:rPr>
                <w:color w:val="000000"/>
              </w:rPr>
              <w:t>Matije Gubca 5</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AF14EA">
              <w:rPr>
                <w:color w:val="000000"/>
              </w:rPr>
              <w:t>42.259,62</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52377224458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32.</w:t>
            </w:r>
          </w:p>
        </w:tc>
        <w:tc>
          <w:tcPr>
            <w:tcW w:type="dxa" w:w="9072"/>
            <w:shd w:fill="auto" w:color="auto" w:val="clear"/>
            <w:vAlign w:val="center"/>
          </w:tcPr>
          <w:p w:rsidRDefault="00007F45" w:rsidP="009A465A" w:rsidR="00007F45">
            <w:pPr>
              <w:rPr>
                <w:color w:val="000000"/>
              </w:rPr>
            </w:pPr>
            <w:r w:rsidRPr="00AF14EA">
              <w:rPr>
                <w:color w:val="000000"/>
              </w:rPr>
              <w:t xml:space="preserve">FRANČIŠKA DVORNIK </w:t>
            </w:r>
          </w:p>
          <w:p w:rsidRDefault="00007F45" w:rsidP="009A465A" w:rsidR="00007F45" w:rsidRPr="00C055F9">
            <w:pPr>
              <w:rPr>
                <w:color w:val="000000"/>
              </w:rPr>
            </w:pPr>
            <w:r w:rsidRPr="00C055F9">
              <w:rPr>
                <w:color w:val="000000"/>
              </w:rPr>
              <w:t xml:space="preserve">Split, </w:t>
            </w:r>
            <w:r w:rsidRPr="00AF14EA">
              <w:rPr>
                <w:color w:val="000000"/>
              </w:rPr>
              <w:t>Kvaternikova 3</w:t>
            </w:r>
            <w:r w:rsidRPr="00C055F9">
              <w:rPr>
                <w:color w:val="000000"/>
              </w:rPr>
              <w:t xml:space="preserve">                                                </w:t>
            </w:r>
            <w:r>
              <w:rPr>
                <w:color w:val="000000"/>
              </w:rPr>
              <w:t xml:space="preserve">  </w:t>
            </w:r>
            <w:r w:rsidRPr="00C055F9">
              <w:rPr>
                <w:color w:val="000000"/>
              </w:rPr>
              <w:t xml:space="preserve">    u iznosu od                 </w:t>
            </w:r>
            <w:r w:rsidRPr="00AF14EA">
              <w:rPr>
                <w:color w:val="000000"/>
              </w:rPr>
              <w:t>447.024,45</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05501561841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33.</w:t>
            </w:r>
          </w:p>
        </w:tc>
        <w:tc>
          <w:tcPr>
            <w:tcW w:type="dxa" w:w="9072"/>
            <w:shd w:fill="auto" w:color="auto" w:val="clear"/>
            <w:vAlign w:val="center"/>
          </w:tcPr>
          <w:p w:rsidRDefault="00007F45" w:rsidP="009A465A" w:rsidR="00007F45">
            <w:pPr>
              <w:rPr>
                <w:color w:val="000000"/>
              </w:rPr>
            </w:pPr>
            <w:r w:rsidRPr="00AF14EA">
              <w:rPr>
                <w:color w:val="000000"/>
              </w:rPr>
              <w:t xml:space="preserve">ANDRIJANA MATI VITEZICA </w:t>
            </w:r>
          </w:p>
          <w:p w:rsidRDefault="00007F45" w:rsidP="009A465A" w:rsidR="00007F45" w:rsidRPr="00C055F9">
            <w:pPr>
              <w:rPr>
                <w:color w:val="000000"/>
              </w:rPr>
            </w:pPr>
            <w:r w:rsidRPr="00C055F9">
              <w:rPr>
                <w:color w:val="000000"/>
              </w:rPr>
              <w:t xml:space="preserve">Split, </w:t>
            </w:r>
            <w:r w:rsidRPr="00AF14EA">
              <w:rPr>
                <w:color w:val="000000"/>
              </w:rPr>
              <w:t>Matije Gubca 5</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AF14EA">
              <w:rPr>
                <w:color w:val="000000"/>
              </w:rPr>
              <w:t>140.690,91</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08841378903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34.</w:t>
            </w:r>
          </w:p>
        </w:tc>
        <w:tc>
          <w:tcPr>
            <w:tcW w:type="dxa" w:w="9072"/>
            <w:shd w:fill="auto" w:color="auto" w:val="clear"/>
            <w:vAlign w:val="center"/>
          </w:tcPr>
          <w:p w:rsidRDefault="00007F45" w:rsidP="009A465A" w:rsidR="00007F45">
            <w:pPr>
              <w:rPr>
                <w:color w:val="000000"/>
              </w:rPr>
            </w:pPr>
            <w:r w:rsidRPr="00AF14EA">
              <w:rPr>
                <w:color w:val="000000"/>
              </w:rPr>
              <w:t xml:space="preserve">DUŽBABA MAGDA </w:t>
            </w:r>
          </w:p>
          <w:p w:rsidRDefault="00007F45" w:rsidP="009A465A" w:rsidR="00007F45" w:rsidRPr="00C055F9">
            <w:pPr>
              <w:rPr>
                <w:color w:val="000000"/>
              </w:rPr>
            </w:pPr>
            <w:r w:rsidRPr="00C055F9">
              <w:rPr>
                <w:color w:val="000000"/>
              </w:rPr>
              <w:t xml:space="preserve">Split, </w:t>
            </w:r>
            <w:r w:rsidRPr="00AF14EA">
              <w:rPr>
                <w:color w:val="000000"/>
              </w:rPr>
              <w:t>Plinarska 7</w:t>
            </w:r>
            <w:r w:rsidRPr="00C055F9">
              <w:rPr>
                <w:color w:val="000000"/>
              </w:rPr>
              <w:t xml:space="preserve">                                              </w:t>
            </w:r>
            <w:r>
              <w:rPr>
                <w:color w:val="000000"/>
              </w:rPr>
              <w:t xml:space="preserve">         </w:t>
            </w:r>
            <w:r w:rsidRPr="00C055F9">
              <w:rPr>
                <w:color w:val="000000"/>
              </w:rPr>
              <w:t xml:space="preserve">      u iznosu od                 </w:t>
            </w:r>
            <w:r w:rsidRPr="00AF14EA">
              <w:rPr>
                <w:color w:val="000000"/>
              </w:rPr>
              <w:t>364.664,27</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599990827753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35.</w:t>
            </w:r>
          </w:p>
        </w:tc>
        <w:tc>
          <w:tcPr>
            <w:tcW w:type="dxa" w:w="9072"/>
            <w:shd w:fill="auto" w:color="auto" w:val="clear"/>
            <w:vAlign w:val="center"/>
          </w:tcPr>
          <w:p w:rsidRDefault="00007F45" w:rsidP="009A465A" w:rsidR="00007F45">
            <w:pPr>
              <w:rPr>
                <w:color w:val="000000"/>
              </w:rPr>
            </w:pPr>
            <w:r w:rsidRPr="00AF14EA">
              <w:rPr>
                <w:color w:val="000000"/>
              </w:rPr>
              <w:t xml:space="preserve">MLADINIĆ-STIPIČIĆ MARGARITA </w:t>
            </w:r>
          </w:p>
          <w:p w:rsidRDefault="00007F45" w:rsidP="009A465A" w:rsidR="00007F45" w:rsidRPr="00C055F9">
            <w:pPr>
              <w:rPr>
                <w:color w:val="000000"/>
              </w:rPr>
            </w:pPr>
            <w:r w:rsidRPr="00C055F9">
              <w:rPr>
                <w:color w:val="000000"/>
              </w:rPr>
              <w:t xml:space="preserve">Split, </w:t>
            </w:r>
            <w:r w:rsidRPr="00AF14EA">
              <w:rPr>
                <w:color w:val="000000"/>
              </w:rPr>
              <w:t>Ruđera Boškovića 19</w:t>
            </w:r>
            <w:r w:rsidRPr="00C055F9">
              <w:rPr>
                <w:color w:val="000000"/>
              </w:rPr>
              <w:t xml:space="preserve">                                             u iznosu od                 </w:t>
            </w:r>
            <w:r>
              <w:rPr>
                <w:color w:val="000000"/>
              </w:rPr>
              <w:t xml:space="preserve">  </w:t>
            </w:r>
            <w:r w:rsidRPr="00AF14EA">
              <w:rPr>
                <w:color w:val="000000"/>
              </w:rPr>
              <w:t>95.156,92</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29288736143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36.</w:t>
            </w:r>
          </w:p>
        </w:tc>
        <w:tc>
          <w:tcPr>
            <w:tcW w:type="dxa" w:w="9072"/>
            <w:shd w:fill="auto" w:color="auto" w:val="clear"/>
            <w:vAlign w:val="center"/>
          </w:tcPr>
          <w:p w:rsidRDefault="00007F45" w:rsidP="009A465A" w:rsidR="00007F45">
            <w:pPr>
              <w:rPr>
                <w:color w:val="000000"/>
              </w:rPr>
            </w:pPr>
            <w:r w:rsidRPr="00AF14EA">
              <w:rPr>
                <w:color w:val="000000"/>
              </w:rPr>
              <w:t xml:space="preserve">MIRELA GORETA </w:t>
            </w:r>
          </w:p>
          <w:p w:rsidRDefault="00007F45" w:rsidP="009A465A" w:rsidR="00007F45" w:rsidRPr="00C055F9">
            <w:pPr>
              <w:rPr>
                <w:color w:val="000000"/>
              </w:rPr>
            </w:pPr>
            <w:r w:rsidRPr="00C055F9">
              <w:rPr>
                <w:color w:val="000000"/>
              </w:rPr>
              <w:t xml:space="preserve">Split, </w:t>
            </w:r>
            <w:r w:rsidRPr="00AF14EA">
              <w:rPr>
                <w:color w:val="000000"/>
              </w:rPr>
              <w:t>Pujanke 22</w:t>
            </w:r>
            <w:r w:rsidRPr="00C055F9">
              <w:rPr>
                <w:color w:val="000000"/>
              </w:rPr>
              <w:t xml:space="preserve">                                          </w:t>
            </w:r>
            <w:r>
              <w:rPr>
                <w:color w:val="000000"/>
              </w:rPr>
              <w:t xml:space="preserve">          </w:t>
            </w:r>
            <w:r w:rsidRPr="00C055F9">
              <w:rPr>
                <w:color w:val="000000"/>
              </w:rPr>
              <w:t xml:space="preserve">         u iznosu od                 </w:t>
            </w:r>
            <w:r w:rsidRPr="00AF14EA">
              <w:rPr>
                <w:color w:val="000000"/>
              </w:rPr>
              <w:t>128.620,37</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00168339532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37.</w:t>
            </w:r>
          </w:p>
        </w:tc>
        <w:tc>
          <w:tcPr>
            <w:tcW w:type="dxa" w:w="9072"/>
            <w:shd w:fill="auto" w:color="auto" w:val="clear"/>
            <w:vAlign w:val="center"/>
          </w:tcPr>
          <w:p w:rsidRDefault="00007F45" w:rsidP="009A465A" w:rsidR="00007F45">
            <w:pPr>
              <w:rPr>
                <w:color w:val="000000"/>
              </w:rPr>
            </w:pPr>
            <w:r w:rsidRPr="00AF14EA">
              <w:rPr>
                <w:color w:val="000000"/>
              </w:rPr>
              <w:t xml:space="preserve">MARIJA PERIĆ </w:t>
            </w:r>
          </w:p>
          <w:p w:rsidRDefault="00007F45" w:rsidP="009A465A" w:rsidR="00007F45" w:rsidRPr="00C055F9">
            <w:pPr>
              <w:rPr>
                <w:color w:val="000000"/>
              </w:rPr>
            </w:pPr>
            <w:r w:rsidRPr="00C055F9">
              <w:rPr>
                <w:color w:val="000000"/>
              </w:rPr>
              <w:t xml:space="preserve">Split, </w:t>
            </w:r>
            <w:r w:rsidRPr="00AF14EA">
              <w:rPr>
                <w:color w:val="000000"/>
              </w:rPr>
              <w:t>Uskočka 4</w:t>
            </w:r>
            <w:r w:rsidRPr="00C055F9">
              <w:rPr>
                <w:color w:val="000000"/>
              </w:rPr>
              <w:t xml:space="preserve">                                               </w:t>
            </w:r>
            <w:r>
              <w:rPr>
                <w:color w:val="000000"/>
              </w:rPr>
              <w:t xml:space="preserve">          </w:t>
            </w:r>
            <w:r w:rsidRPr="00C055F9">
              <w:rPr>
                <w:color w:val="000000"/>
              </w:rPr>
              <w:t xml:space="preserve">     u iznosu od                 </w:t>
            </w:r>
            <w:r w:rsidRPr="00AF14EA">
              <w:rPr>
                <w:color w:val="000000"/>
              </w:rPr>
              <w:t>151.882,16</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65096214194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38.</w:t>
            </w:r>
          </w:p>
        </w:tc>
        <w:tc>
          <w:tcPr>
            <w:tcW w:type="dxa" w:w="9072"/>
            <w:shd w:fill="auto" w:color="auto" w:val="clear"/>
            <w:vAlign w:val="center"/>
          </w:tcPr>
          <w:p w:rsidRDefault="00007F45" w:rsidP="009A465A" w:rsidR="00007F45">
            <w:pPr>
              <w:rPr>
                <w:color w:val="000000"/>
              </w:rPr>
            </w:pPr>
            <w:r w:rsidRPr="00AF14EA">
              <w:rPr>
                <w:color w:val="000000"/>
              </w:rPr>
              <w:t xml:space="preserve">MIRJANA PETRIĆ </w:t>
            </w:r>
          </w:p>
          <w:p w:rsidRDefault="00007F45" w:rsidP="009A465A" w:rsidR="00007F45" w:rsidRPr="00C055F9">
            <w:pPr>
              <w:rPr>
                <w:color w:val="000000"/>
              </w:rPr>
            </w:pPr>
            <w:r w:rsidRPr="00C055F9">
              <w:rPr>
                <w:color w:val="000000"/>
              </w:rPr>
              <w:t xml:space="preserve">Split, </w:t>
            </w:r>
            <w:r w:rsidRPr="00AF14EA">
              <w:rPr>
                <w:color w:val="000000"/>
              </w:rPr>
              <w:t>Antuna Mihanovića 1</w:t>
            </w:r>
            <w:r w:rsidRPr="00C055F9">
              <w:rPr>
                <w:color w:val="000000"/>
              </w:rPr>
              <w:t xml:space="preserve">                                            u iznosu od                 </w:t>
            </w:r>
            <w:r>
              <w:rPr>
                <w:color w:val="000000"/>
              </w:rPr>
              <w:t xml:space="preserve">  </w:t>
            </w:r>
            <w:r w:rsidRPr="00AF14EA">
              <w:rPr>
                <w:color w:val="000000"/>
              </w:rPr>
              <w:t>90.097,14</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62647881012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39.</w:t>
            </w:r>
          </w:p>
        </w:tc>
        <w:tc>
          <w:tcPr>
            <w:tcW w:type="dxa" w:w="9072"/>
            <w:shd w:fill="auto" w:color="auto" w:val="clear"/>
            <w:vAlign w:val="center"/>
          </w:tcPr>
          <w:p w:rsidRDefault="00007F45" w:rsidP="009A465A" w:rsidR="00007F45">
            <w:pPr>
              <w:rPr>
                <w:color w:val="000000"/>
              </w:rPr>
            </w:pPr>
            <w:r w:rsidRPr="00AF14EA">
              <w:rPr>
                <w:color w:val="000000"/>
              </w:rPr>
              <w:t xml:space="preserve">BEBIĆ DAVOR </w:t>
            </w:r>
          </w:p>
          <w:p w:rsidRDefault="00007F45" w:rsidP="009A465A" w:rsidR="00007F45" w:rsidRPr="00C055F9">
            <w:pPr>
              <w:rPr>
                <w:color w:val="000000"/>
              </w:rPr>
            </w:pPr>
            <w:r w:rsidRPr="00C055F9">
              <w:rPr>
                <w:color w:val="000000"/>
              </w:rPr>
              <w:t xml:space="preserve">Split, </w:t>
            </w:r>
            <w:r w:rsidRPr="00AF14EA">
              <w:rPr>
                <w:color w:val="000000"/>
              </w:rPr>
              <w:t>Rokova 21</w:t>
            </w:r>
            <w:r w:rsidRPr="00C055F9">
              <w:rPr>
                <w:color w:val="000000"/>
              </w:rPr>
              <w:t xml:space="preserve">                                         </w:t>
            </w:r>
            <w:r>
              <w:rPr>
                <w:color w:val="000000"/>
              </w:rPr>
              <w:t xml:space="preserve">          </w:t>
            </w:r>
            <w:r w:rsidRPr="00C055F9">
              <w:rPr>
                <w:color w:val="000000"/>
              </w:rPr>
              <w:t xml:space="preserve">           u iznosu od                 </w:t>
            </w:r>
            <w:r w:rsidRPr="00AF14EA">
              <w:rPr>
                <w:color w:val="000000"/>
              </w:rPr>
              <w:t>195.949,43</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94847961397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40.</w:t>
            </w:r>
          </w:p>
        </w:tc>
        <w:tc>
          <w:tcPr>
            <w:tcW w:type="dxa" w:w="9072"/>
            <w:shd w:fill="auto" w:color="auto" w:val="clear"/>
            <w:vAlign w:val="center"/>
          </w:tcPr>
          <w:p w:rsidRDefault="00007F45" w:rsidP="009A465A" w:rsidR="00007F45">
            <w:pPr>
              <w:rPr>
                <w:color w:val="000000"/>
              </w:rPr>
            </w:pPr>
            <w:r w:rsidRPr="00AF14EA">
              <w:rPr>
                <w:color w:val="000000"/>
              </w:rPr>
              <w:t xml:space="preserve">IVO RADOVANOVIĆ </w:t>
            </w:r>
          </w:p>
          <w:p w:rsidRDefault="00007F45" w:rsidP="009A465A" w:rsidR="00007F45" w:rsidRPr="00C055F9">
            <w:pPr>
              <w:rPr>
                <w:color w:val="000000"/>
              </w:rPr>
            </w:pPr>
            <w:r>
              <w:rPr>
                <w:color w:val="000000"/>
              </w:rPr>
              <w:t xml:space="preserve">Kaštel Sućurac, Obala kralja </w:t>
            </w:r>
            <w:r w:rsidRPr="00AF14EA">
              <w:rPr>
                <w:color w:val="000000"/>
              </w:rPr>
              <w:t>Tomislava 18</w:t>
            </w:r>
            <w:r w:rsidRPr="00C055F9">
              <w:rPr>
                <w:color w:val="000000"/>
              </w:rPr>
              <w:t xml:space="preserve">                    u iznosu od                 </w:t>
            </w:r>
            <w:r w:rsidRPr="00AF14EA">
              <w:rPr>
                <w:color w:val="000000"/>
              </w:rPr>
              <w:t>119.125,81</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53384392399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41.</w:t>
            </w:r>
          </w:p>
        </w:tc>
        <w:tc>
          <w:tcPr>
            <w:tcW w:type="dxa" w:w="9072"/>
            <w:shd w:fill="auto" w:color="auto" w:val="clear"/>
            <w:vAlign w:val="center"/>
          </w:tcPr>
          <w:p w:rsidRDefault="00007F45" w:rsidP="009A465A" w:rsidR="00007F45">
            <w:pPr>
              <w:rPr>
                <w:color w:val="000000"/>
              </w:rPr>
            </w:pPr>
            <w:r w:rsidRPr="00AF14EA">
              <w:rPr>
                <w:color w:val="000000"/>
              </w:rPr>
              <w:t xml:space="preserve">PAVLETIĆ-ADORIĆ GROZDANA </w:t>
            </w:r>
          </w:p>
          <w:p w:rsidRDefault="00007F45" w:rsidP="009A465A" w:rsidR="00007F45" w:rsidRPr="00C055F9">
            <w:pPr>
              <w:rPr>
                <w:color w:val="000000"/>
              </w:rPr>
            </w:pPr>
            <w:r w:rsidRPr="00C055F9">
              <w:rPr>
                <w:color w:val="000000"/>
              </w:rPr>
              <w:t xml:space="preserve">Split, </w:t>
            </w:r>
            <w:r w:rsidRPr="00AF14EA">
              <w:rPr>
                <w:color w:val="000000"/>
              </w:rPr>
              <w:t>Obala kneza Branimira 4</w:t>
            </w:r>
            <w:r w:rsidRPr="00C055F9">
              <w:rPr>
                <w:color w:val="000000"/>
              </w:rPr>
              <w:t xml:space="preserve">                                       u iznosu od                 </w:t>
            </w:r>
            <w:r w:rsidRPr="00AF14EA">
              <w:rPr>
                <w:color w:val="000000"/>
              </w:rPr>
              <w:t>346.853,22</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94975912246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42.</w:t>
            </w:r>
          </w:p>
        </w:tc>
        <w:tc>
          <w:tcPr>
            <w:tcW w:type="dxa" w:w="9072"/>
            <w:shd w:fill="auto" w:color="auto" w:val="clear"/>
            <w:vAlign w:val="center"/>
          </w:tcPr>
          <w:p w:rsidRDefault="00007F45" w:rsidP="009A465A" w:rsidR="00007F45">
            <w:pPr>
              <w:rPr>
                <w:color w:val="000000"/>
              </w:rPr>
            </w:pPr>
            <w:r w:rsidRPr="00AF14EA">
              <w:rPr>
                <w:color w:val="000000"/>
              </w:rPr>
              <w:t xml:space="preserve">JAKOV KATIĆ </w:t>
            </w:r>
          </w:p>
          <w:p w:rsidRDefault="00007F45" w:rsidP="009A465A" w:rsidR="00007F45" w:rsidRPr="00C055F9">
            <w:pPr>
              <w:rPr>
                <w:color w:val="000000"/>
              </w:rPr>
            </w:pPr>
            <w:r>
              <w:rPr>
                <w:color w:val="000000"/>
              </w:rPr>
              <w:t>Donji Muć</w:t>
            </w:r>
            <w:r w:rsidRPr="00C055F9">
              <w:rPr>
                <w:color w:val="000000"/>
              </w:rPr>
              <w:t xml:space="preserve">, </w:t>
            </w:r>
            <w:r w:rsidRPr="00AF14EA">
              <w:rPr>
                <w:color w:val="000000"/>
              </w:rPr>
              <w:t>Postinje Gornje bb</w:t>
            </w:r>
            <w:r w:rsidRPr="00C055F9">
              <w:rPr>
                <w:color w:val="000000"/>
              </w:rPr>
              <w:t xml:space="preserve">                                       u iznosu od                 </w:t>
            </w:r>
            <w:r w:rsidRPr="00AF14EA">
              <w:rPr>
                <w:color w:val="000000"/>
              </w:rPr>
              <w:t>344.875,57</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59299758747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rsidRPr="00C055F9">
              <w:t>43.</w:t>
            </w:r>
          </w:p>
        </w:tc>
        <w:tc>
          <w:tcPr>
            <w:tcW w:type="dxa" w:w="9072"/>
            <w:shd w:fill="auto" w:color="auto" w:val="clear"/>
            <w:vAlign w:val="center"/>
          </w:tcPr>
          <w:p w:rsidRDefault="00007F45" w:rsidP="009A465A" w:rsidR="00007F45">
            <w:pPr>
              <w:rPr>
                <w:color w:val="000000"/>
              </w:rPr>
            </w:pPr>
            <w:r w:rsidRPr="00AF14EA">
              <w:rPr>
                <w:color w:val="000000"/>
              </w:rPr>
              <w:t xml:space="preserve">IVAN CARIĆ </w:t>
            </w:r>
          </w:p>
          <w:p w:rsidRDefault="00007F45" w:rsidP="009A465A" w:rsidR="00007F45" w:rsidRPr="00C055F9">
            <w:pPr>
              <w:rPr>
                <w:color w:val="000000"/>
              </w:rPr>
            </w:pPr>
            <w:r>
              <w:rPr>
                <w:color w:val="000000"/>
              </w:rPr>
              <w:t xml:space="preserve">Jelsa, </w:t>
            </w:r>
            <w:r w:rsidRPr="00AF14EA">
              <w:rPr>
                <w:color w:val="000000"/>
              </w:rPr>
              <w:t>Bojanić bad 31, Jagodna</w:t>
            </w:r>
            <w:r w:rsidRPr="00C055F9">
              <w:rPr>
                <w:color w:val="000000"/>
              </w:rPr>
              <w:t xml:space="preserve">                                       u iznosu od             </w:t>
            </w:r>
            <w:r>
              <w:rPr>
                <w:color w:val="000000"/>
              </w:rPr>
              <w:t xml:space="preserve"> </w:t>
            </w:r>
            <w:r w:rsidRPr="00C055F9">
              <w:rPr>
                <w:color w:val="000000"/>
              </w:rPr>
              <w:t xml:space="preserve">    </w:t>
            </w:r>
            <w:r w:rsidRPr="00AF14EA">
              <w:rPr>
                <w:color w:val="000000"/>
              </w:rPr>
              <w:t>475.831,80</w:t>
            </w:r>
            <w:r w:rsidRPr="00C055F9">
              <w:rPr>
                <w:color w:val="000000"/>
              </w:rPr>
              <w:t xml:space="preserve"> kn</w:t>
            </w:r>
          </w:p>
          <w:p w:rsidRDefault="00007F45" w:rsidP="009A465A" w:rsidR="00007F45" w:rsidRPr="00C055F9">
            <w:r w:rsidRPr="00C055F9">
              <w:rPr>
                <w:color w:val="000000"/>
              </w:rPr>
              <w:t xml:space="preserve">OIB: </w:t>
            </w:r>
            <w:r w:rsidRPr="00AF14EA">
              <w:rPr>
                <w:color w:val="000000"/>
              </w:rPr>
              <w:t>70163261218</w:t>
            </w:r>
          </w:p>
        </w:tc>
      </w:tr>
      <w:tr w:rsidTr="009A465A" w:rsidR="00007F45" w:rsidRPr="00140D1E">
        <w:trPr>
          <w:trHeight w:val="907"/>
        </w:trPr>
        <w:tc>
          <w:tcPr>
            <w:tcW w:type="dxa" w:w="680"/>
            <w:shd w:fill="auto" w:color="auto" w:val="clear"/>
            <w:noWrap/>
            <w:vAlign w:val="center"/>
          </w:tcPr>
          <w:p w:rsidRDefault="00007F45" w:rsidP="009A465A" w:rsidR="00007F45" w:rsidRPr="00140D1E">
            <w:pPr>
              <w:jc w:val="center"/>
            </w:pPr>
            <w:r w:rsidRPr="00140D1E">
              <w:t>44.</w:t>
            </w:r>
          </w:p>
        </w:tc>
        <w:tc>
          <w:tcPr>
            <w:tcW w:type="dxa" w:w="9072"/>
            <w:shd w:fill="auto" w:color="auto" w:val="clear"/>
            <w:vAlign w:val="center"/>
          </w:tcPr>
          <w:p w:rsidRDefault="00007F45" w:rsidP="009A465A" w:rsidR="00007F45" w:rsidRPr="00140D1E">
            <w:pPr>
              <w:rPr>
                <w:color w:val="000000"/>
              </w:rPr>
            </w:pPr>
            <w:r w:rsidRPr="00140D1E">
              <w:rPr>
                <w:color w:val="000000"/>
              </w:rPr>
              <w:t xml:space="preserve">ANTE KATUNARIĆ </w:t>
            </w:r>
          </w:p>
          <w:p w:rsidRDefault="00007F45" w:rsidP="009A465A" w:rsidR="00007F45" w:rsidRPr="00140D1E">
            <w:pPr>
              <w:rPr>
                <w:color w:val="000000"/>
              </w:rPr>
            </w:pPr>
            <w:r w:rsidRPr="00140D1E">
              <w:rPr>
                <w:color w:val="000000"/>
              </w:rPr>
              <w:t>Split, Pojišanska 34                                                         u iznosu od                 380.553,55 kn</w:t>
            </w:r>
          </w:p>
          <w:p w:rsidRDefault="00007F45" w:rsidP="009A465A" w:rsidR="00007F45" w:rsidRPr="00140D1E">
            <w:r w:rsidRPr="00140D1E">
              <w:rPr>
                <w:color w:val="000000"/>
              </w:rPr>
              <w:t>OIB: 24641268327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45.</w:t>
            </w:r>
          </w:p>
        </w:tc>
        <w:tc>
          <w:tcPr>
            <w:tcW w:type="dxa" w:w="9072"/>
            <w:shd w:fill="auto" w:color="auto" w:val="clear"/>
            <w:vAlign w:val="center"/>
          </w:tcPr>
          <w:p w:rsidRDefault="00007F45" w:rsidP="009A465A" w:rsidR="00007F45">
            <w:pPr>
              <w:rPr>
                <w:color w:val="000000"/>
              </w:rPr>
            </w:pPr>
            <w:r w:rsidRPr="00140D1E">
              <w:rPr>
                <w:color w:val="000000"/>
              </w:rPr>
              <w:t xml:space="preserve">PEŠIĆ IVAN </w:t>
            </w:r>
          </w:p>
          <w:p w:rsidRDefault="00007F45" w:rsidP="009A465A" w:rsidR="00007F45" w:rsidRPr="00C055F9">
            <w:pPr>
              <w:rPr>
                <w:color w:val="000000"/>
              </w:rPr>
            </w:pPr>
            <w:r w:rsidRPr="00C055F9">
              <w:rPr>
                <w:color w:val="000000"/>
              </w:rPr>
              <w:t xml:space="preserve">Split, </w:t>
            </w:r>
            <w:r w:rsidRPr="00140D1E">
              <w:rPr>
                <w:color w:val="000000"/>
              </w:rPr>
              <w:t>Gundulićeva 4</w:t>
            </w:r>
            <w:r w:rsidRPr="00C055F9">
              <w:rPr>
                <w:color w:val="000000"/>
              </w:rPr>
              <w:t xml:space="preserve">                                     </w:t>
            </w:r>
            <w:r>
              <w:rPr>
                <w:color w:val="000000"/>
              </w:rPr>
              <w:t xml:space="preserve">    </w:t>
            </w:r>
            <w:r w:rsidRPr="00C055F9">
              <w:rPr>
                <w:color w:val="000000"/>
              </w:rPr>
              <w:t xml:space="preserve">               u iznosu od                 </w:t>
            </w:r>
            <w:r w:rsidRPr="00140D1E">
              <w:rPr>
                <w:color w:val="000000"/>
              </w:rPr>
              <w:t>441.606,85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40D1E">
              <w:rPr>
                <w:color w:val="000000"/>
              </w:rPr>
              <w:t>09292546592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46.</w:t>
            </w:r>
          </w:p>
        </w:tc>
        <w:tc>
          <w:tcPr>
            <w:tcW w:type="dxa" w:w="9072"/>
            <w:shd w:fill="auto" w:color="auto" w:val="clear"/>
            <w:vAlign w:val="center"/>
          </w:tcPr>
          <w:p w:rsidRDefault="00007F45" w:rsidP="009A465A" w:rsidR="00007F45">
            <w:pPr>
              <w:rPr>
                <w:color w:val="000000"/>
              </w:rPr>
            </w:pPr>
            <w:r w:rsidRPr="00140D1E">
              <w:rPr>
                <w:color w:val="000000"/>
              </w:rPr>
              <w:t xml:space="preserve">IVO MIRČETA </w:t>
            </w:r>
          </w:p>
          <w:p w:rsidRDefault="00007F45" w:rsidP="009A465A" w:rsidR="00007F45" w:rsidRPr="00C055F9">
            <w:pPr>
              <w:rPr>
                <w:color w:val="000000"/>
              </w:rPr>
            </w:pPr>
            <w:r w:rsidRPr="00C055F9">
              <w:rPr>
                <w:color w:val="000000"/>
              </w:rPr>
              <w:t xml:space="preserve">Split, </w:t>
            </w:r>
            <w:r w:rsidRPr="00140D1E">
              <w:rPr>
                <w:color w:val="000000"/>
              </w:rPr>
              <w:t>Sv. Roka 20</w:t>
            </w:r>
            <w:r w:rsidRPr="00C055F9">
              <w:rPr>
                <w:color w:val="000000"/>
              </w:rPr>
              <w:t xml:space="preserve">                                               </w:t>
            </w:r>
            <w:r>
              <w:rPr>
                <w:color w:val="000000"/>
              </w:rPr>
              <w:t xml:space="preserve">        </w:t>
            </w:r>
            <w:r w:rsidRPr="00C055F9">
              <w:rPr>
                <w:color w:val="000000"/>
              </w:rPr>
              <w:t xml:space="preserve">    u iznosu od                 </w:t>
            </w:r>
            <w:r w:rsidRPr="00140D1E">
              <w:rPr>
                <w:color w:val="000000"/>
              </w:rPr>
              <w:t>188.237,89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40D1E">
              <w:rPr>
                <w:color w:val="000000"/>
              </w:rPr>
              <w:t>08717241619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47.</w:t>
            </w:r>
          </w:p>
        </w:tc>
        <w:tc>
          <w:tcPr>
            <w:tcW w:type="dxa" w:w="9072"/>
            <w:shd w:fill="auto" w:color="auto" w:val="clear"/>
            <w:vAlign w:val="center"/>
          </w:tcPr>
          <w:p w:rsidRDefault="00007F45" w:rsidP="009A465A" w:rsidR="00007F45">
            <w:pPr>
              <w:rPr>
                <w:color w:val="000000"/>
              </w:rPr>
            </w:pPr>
            <w:r w:rsidRPr="00140D1E">
              <w:rPr>
                <w:color w:val="000000"/>
              </w:rPr>
              <w:t xml:space="preserve">JUKIĆ PERA </w:t>
            </w:r>
            <w:r>
              <w:rPr>
                <w:color w:val="000000"/>
              </w:rPr>
              <w:t xml:space="preserve">   </w:t>
            </w:r>
          </w:p>
          <w:p w:rsidRDefault="00007F45" w:rsidP="009A465A" w:rsidR="00007F45" w:rsidRPr="00C055F9">
            <w:pPr>
              <w:rPr>
                <w:color w:val="000000"/>
              </w:rPr>
            </w:pPr>
            <w:r w:rsidRPr="00C055F9">
              <w:rPr>
                <w:color w:val="000000"/>
              </w:rPr>
              <w:t xml:space="preserve">Split, </w:t>
            </w:r>
            <w:r w:rsidRPr="00140D1E">
              <w:rPr>
                <w:color w:val="000000"/>
              </w:rPr>
              <w:t>Radunica 63</w:t>
            </w:r>
            <w:r w:rsidRPr="00C055F9">
              <w:rPr>
                <w:color w:val="000000"/>
              </w:rPr>
              <w:t xml:space="preserve">                                  </w:t>
            </w:r>
            <w:r>
              <w:rPr>
                <w:color w:val="000000"/>
              </w:rPr>
              <w:t xml:space="preserve">       </w:t>
            </w:r>
            <w:r w:rsidRPr="00C055F9">
              <w:rPr>
                <w:color w:val="000000"/>
              </w:rPr>
              <w:t xml:space="preserve">                  u iznosu od                 </w:t>
            </w:r>
            <w:r w:rsidRPr="00140D1E">
              <w:rPr>
                <w:color w:val="000000"/>
              </w:rPr>
              <w:t>263.428,47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40D1E">
              <w:rPr>
                <w:color w:val="000000"/>
              </w:rPr>
              <w:t>94317270720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49.</w:t>
            </w:r>
          </w:p>
        </w:tc>
        <w:tc>
          <w:tcPr>
            <w:tcW w:type="dxa" w:w="9072"/>
            <w:shd w:fill="auto" w:color="auto" w:val="clear"/>
            <w:vAlign w:val="center"/>
          </w:tcPr>
          <w:p w:rsidRDefault="00007F45" w:rsidP="009A465A" w:rsidR="00007F45">
            <w:pPr>
              <w:rPr>
                <w:color w:val="000000"/>
              </w:rPr>
            </w:pPr>
            <w:r w:rsidRPr="00140D1E">
              <w:rPr>
                <w:color w:val="000000"/>
              </w:rPr>
              <w:t xml:space="preserve">JAKOVČIĆ TONČI </w:t>
            </w:r>
          </w:p>
          <w:p w:rsidRDefault="00007F45" w:rsidP="009A465A" w:rsidR="00007F45" w:rsidRPr="00C055F9">
            <w:pPr>
              <w:rPr>
                <w:color w:val="000000"/>
              </w:rPr>
            </w:pPr>
            <w:r w:rsidRPr="00C055F9">
              <w:rPr>
                <w:color w:val="000000"/>
              </w:rPr>
              <w:t xml:space="preserve">Split, </w:t>
            </w:r>
            <w:r w:rsidRPr="00140D1E">
              <w:rPr>
                <w:color w:val="000000"/>
              </w:rPr>
              <w:t>Odeska 13</w:t>
            </w:r>
            <w:r w:rsidRPr="00C055F9">
              <w:rPr>
                <w:color w:val="000000"/>
              </w:rPr>
              <w:t xml:space="preserve">                                                   </w:t>
            </w:r>
            <w:r>
              <w:rPr>
                <w:color w:val="000000"/>
              </w:rPr>
              <w:t xml:space="preserve">          </w:t>
            </w:r>
            <w:r w:rsidRPr="00C055F9">
              <w:rPr>
                <w:color w:val="000000"/>
              </w:rPr>
              <w:t xml:space="preserve"> u iznosu od                 </w:t>
            </w:r>
            <w:r w:rsidRPr="00140D1E">
              <w:rPr>
                <w:color w:val="000000"/>
              </w:rPr>
              <w:t>521.803,98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40D1E">
              <w:rPr>
                <w:color w:val="000000"/>
              </w:rPr>
              <w:t>69471890477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50.</w:t>
            </w:r>
          </w:p>
        </w:tc>
        <w:tc>
          <w:tcPr>
            <w:tcW w:type="dxa" w:w="9072"/>
            <w:shd w:fill="auto" w:color="auto" w:val="clear"/>
            <w:vAlign w:val="center"/>
          </w:tcPr>
          <w:p w:rsidRDefault="00007F45" w:rsidP="009A465A" w:rsidR="00007F45">
            <w:pPr>
              <w:rPr>
                <w:color w:val="000000"/>
              </w:rPr>
            </w:pPr>
            <w:r w:rsidRPr="005D5101">
              <w:rPr>
                <w:color w:val="000000"/>
              </w:rPr>
              <w:t xml:space="preserve">JAKOVČIĆ INA </w:t>
            </w:r>
          </w:p>
          <w:p w:rsidRDefault="00007F45" w:rsidP="009A465A" w:rsidR="00007F45" w:rsidRPr="00C055F9">
            <w:pPr>
              <w:rPr>
                <w:color w:val="000000"/>
              </w:rPr>
            </w:pPr>
            <w:r w:rsidRPr="00C055F9">
              <w:rPr>
                <w:color w:val="000000"/>
              </w:rPr>
              <w:t xml:space="preserve">Split, </w:t>
            </w:r>
            <w:r w:rsidRPr="005D5101">
              <w:rPr>
                <w:color w:val="000000"/>
              </w:rPr>
              <w:t>Put Sv. Lovre 55b</w:t>
            </w:r>
            <w:r w:rsidRPr="00C055F9">
              <w:rPr>
                <w:color w:val="000000"/>
              </w:rPr>
              <w:t xml:space="preserve">                                                  u iznosu od                 </w:t>
            </w:r>
            <w:r w:rsidRPr="005D5101">
              <w:rPr>
                <w:color w:val="000000"/>
              </w:rPr>
              <w:t>144.928,05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5101">
              <w:rPr>
                <w:color w:val="000000"/>
              </w:rPr>
              <w:t>29162200041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51.</w:t>
            </w:r>
          </w:p>
        </w:tc>
        <w:tc>
          <w:tcPr>
            <w:tcW w:type="dxa" w:w="9072"/>
            <w:shd w:fill="auto" w:color="auto" w:val="clear"/>
            <w:vAlign w:val="center"/>
          </w:tcPr>
          <w:p w:rsidRDefault="00007F45" w:rsidP="009A465A" w:rsidR="00007F45">
            <w:pPr>
              <w:rPr>
                <w:color w:val="000000"/>
              </w:rPr>
            </w:pPr>
            <w:r w:rsidRPr="005D5101">
              <w:rPr>
                <w:color w:val="000000"/>
              </w:rPr>
              <w:t xml:space="preserve">STANOJKOVIĆ DUŠAN </w:t>
            </w:r>
          </w:p>
          <w:p w:rsidRDefault="00007F45" w:rsidP="009A465A" w:rsidR="00007F45" w:rsidRPr="00C055F9">
            <w:pPr>
              <w:rPr>
                <w:color w:val="000000"/>
              </w:rPr>
            </w:pPr>
            <w:r w:rsidRPr="00C055F9">
              <w:rPr>
                <w:color w:val="000000"/>
              </w:rPr>
              <w:t xml:space="preserve">Split, </w:t>
            </w:r>
            <w:r w:rsidRPr="005D5101">
              <w:rPr>
                <w:color w:val="000000"/>
              </w:rPr>
              <w:t>Vinkovačka 16</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5D5101">
              <w:rPr>
                <w:color w:val="000000"/>
              </w:rPr>
              <w:t>148.586,67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5101">
              <w:rPr>
                <w:color w:val="000000"/>
              </w:rPr>
              <w:t>16135247719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52.</w:t>
            </w:r>
          </w:p>
        </w:tc>
        <w:tc>
          <w:tcPr>
            <w:tcW w:type="dxa" w:w="9072"/>
            <w:shd w:fill="auto" w:color="auto" w:val="clear"/>
            <w:vAlign w:val="center"/>
          </w:tcPr>
          <w:p w:rsidRDefault="00007F45" w:rsidP="009A465A" w:rsidR="00007F45">
            <w:pPr>
              <w:rPr>
                <w:color w:val="000000"/>
              </w:rPr>
            </w:pPr>
            <w:r w:rsidRPr="005D5101">
              <w:rPr>
                <w:color w:val="000000"/>
              </w:rPr>
              <w:t xml:space="preserve">PAVIĆ STANOJKOVSKA ROSE </w:t>
            </w:r>
          </w:p>
          <w:p w:rsidRDefault="00007F45" w:rsidP="009A465A" w:rsidR="00007F45" w:rsidRPr="00C055F9">
            <w:pPr>
              <w:rPr>
                <w:color w:val="000000"/>
              </w:rPr>
            </w:pPr>
            <w:r>
              <w:rPr>
                <w:color w:val="000000"/>
              </w:rPr>
              <w:t>Marina</w:t>
            </w:r>
            <w:r w:rsidRPr="00C055F9">
              <w:rPr>
                <w:color w:val="000000"/>
              </w:rPr>
              <w:t xml:space="preserve">, </w:t>
            </w:r>
            <w:r w:rsidRPr="005D5101">
              <w:rPr>
                <w:color w:val="000000"/>
              </w:rPr>
              <w:t>Petrovi 8</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5D5101">
              <w:rPr>
                <w:color w:val="000000"/>
              </w:rPr>
              <w:t>67.256,70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5101">
              <w:rPr>
                <w:color w:val="000000"/>
              </w:rPr>
              <w:t>55240012468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53.</w:t>
            </w:r>
          </w:p>
        </w:tc>
        <w:tc>
          <w:tcPr>
            <w:tcW w:type="dxa" w:w="9072"/>
            <w:shd w:fill="auto" w:color="auto" w:val="clear"/>
            <w:vAlign w:val="center"/>
          </w:tcPr>
          <w:p w:rsidRDefault="00007F45" w:rsidP="009A465A" w:rsidR="00007F45">
            <w:pPr>
              <w:rPr>
                <w:color w:val="000000"/>
              </w:rPr>
            </w:pPr>
            <w:r w:rsidRPr="005D5101">
              <w:rPr>
                <w:color w:val="000000"/>
              </w:rPr>
              <w:t xml:space="preserve">VRBAT IRENA </w:t>
            </w:r>
          </w:p>
          <w:p w:rsidRDefault="00007F45" w:rsidP="009A465A" w:rsidR="00007F45" w:rsidRPr="00C055F9">
            <w:pPr>
              <w:rPr>
                <w:color w:val="000000"/>
              </w:rPr>
            </w:pPr>
            <w:r w:rsidRPr="00C055F9">
              <w:rPr>
                <w:color w:val="000000"/>
              </w:rPr>
              <w:t xml:space="preserve">Split, </w:t>
            </w:r>
            <w:r w:rsidRPr="005D5101">
              <w:rPr>
                <w:color w:val="000000"/>
              </w:rPr>
              <w:t>Slavićeva 15</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5D5101">
              <w:rPr>
                <w:color w:val="000000"/>
              </w:rPr>
              <w:t>87.242,01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5101">
              <w:rPr>
                <w:color w:val="000000"/>
              </w:rPr>
              <w:t>41148212330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54.</w:t>
            </w:r>
          </w:p>
        </w:tc>
        <w:tc>
          <w:tcPr>
            <w:tcW w:type="dxa" w:w="9072"/>
            <w:shd w:fill="auto" w:color="auto" w:val="clear"/>
            <w:vAlign w:val="center"/>
          </w:tcPr>
          <w:p w:rsidRDefault="00007F45" w:rsidP="009A465A" w:rsidR="00007F45">
            <w:pPr>
              <w:rPr>
                <w:color w:val="000000"/>
              </w:rPr>
            </w:pPr>
            <w:r w:rsidRPr="005D5101">
              <w:rPr>
                <w:color w:val="000000"/>
              </w:rPr>
              <w:t xml:space="preserve">KLEMEN ŽELJKO </w:t>
            </w:r>
          </w:p>
          <w:p w:rsidRDefault="00007F45" w:rsidP="009A465A" w:rsidR="00007F45" w:rsidRPr="00C055F9">
            <w:pPr>
              <w:rPr>
                <w:color w:val="000000"/>
              </w:rPr>
            </w:pPr>
            <w:r w:rsidRPr="00C055F9">
              <w:rPr>
                <w:color w:val="000000"/>
              </w:rPr>
              <w:t xml:space="preserve">Split, </w:t>
            </w:r>
            <w:r w:rsidRPr="005D5101">
              <w:rPr>
                <w:color w:val="000000"/>
              </w:rPr>
              <w:t>Omiška 31</w:t>
            </w:r>
            <w:r>
              <w:rPr>
                <w:color w:val="000000"/>
              </w:rPr>
              <w:t xml:space="preserve">         </w:t>
            </w:r>
            <w:r w:rsidRPr="00C055F9">
              <w:rPr>
                <w:color w:val="000000"/>
              </w:rPr>
              <w:t xml:space="preserve">                                                    u iznosu od                 </w:t>
            </w:r>
            <w:r>
              <w:rPr>
                <w:color w:val="000000"/>
              </w:rPr>
              <w:t xml:space="preserve"> </w:t>
            </w:r>
            <w:r w:rsidRPr="005D5101">
              <w:rPr>
                <w:color w:val="000000"/>
              </w:rPr>
              <w:t>139.385,14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5101">
              <w:rPr>
                <w:color w:val="000000"/>
              </w:rPr>
              <w:t>91008508133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55.</w:t>
            </w:r>
          </w:p>
        </w:tc>
        <w:tc>
          <w:tcPr>
            <w:tcW w:type="dxa" w:w="9072"/>
            <w:shd w:fill="auto" w:color="auto" w:val="clear"/>
            <w:vAlign w:val="center"/>
          </w:tcPr>
          <w:p w:rsidRDefault="00007F45" w:rsidP="009A465A" w:rsidR="00007F45">
            <w:pPr>
              <w:rPr>
                <w:color w:val="000000"/>
              </w:rPr>
            </w:pPr>
            <w:r w:rsidRPr="005D5101">
              <w:rPr>
                <w:color w:val="000000"/>
              </w:rPr>
              <w:t xml:space="preserve">DARKO MARINIĆ </w:t>
            </w:r>
          </w:p>
          <w:p w:rsidRDefault="00007F45" w:rsidP="009A465A" w:rsidR="00007F45" w:rsidRPr="00C055F9">
            <w:pPr>
              <w:rPr>
                <w:color w:val="000000"/>
              </w:rPr>
            </w:pPr>
            <w:r>
              <w:rPr>
                <w:color w:val="000000"/>
              </w:rPr>
              <w:t>Solin</w:t>
            </w:r>
            <w:r w:rsidRPr="00C055F9">
              <w:rPr>
                <w:color w:val="000000"/>
              </w:rPr>
              <w:t xml:space="preserve">, </w:t>
            </w:r>
            <w:r w:rsidRPr="005D5101">
              <w:rPr>
                <w:color w:val="000000"/>
              </w:rPr>
              <w:t>Domovinskog rata 1B</w:t>
            </w:r>
            <w:r w:rsidRPr="00C055F9">
              <w:rPr>
                <w:color w:val="000000"/>
              </w:rPr>
              <w:t xml:space="preserve">                                           u iznosu od                </w:t>
            </w:r>
            <w:r>
              <w:rPr>
                <w:color w:val="000000"/>
              </w:rPr>
              <w:t xml:space="preserve">  </w:t>
            </w:r>
            <w:r w:rsidRPr="00C055F9">
              <w:rPr>
                <w:color w:val="000000"/>
              </w:rPr>
              <w:t xml:space="preserve"> </w:t>
            </w:r>
            <w:r w:rsidRPr="005D5101">
              <w:rPr>
                <w:color w:val="000000"/>
              </w:rPr>
              <w:t>66.805,93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5101">
              <w:rPr>
                <w:color w:val="000000"/>
              </w:rPr>
              <w:t>91494965425</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56.</w:t>
            </w:r>
          </w:p>
        </w:tc>
        <w:tc>
          <w:tcPr>
            <w:tcW w:type="dxa" w:w="9072"/>
            <w:shd w:fill="auto" w:color="auto" w:val="clear"/>
            <w:vAlign w:val="center"/>
          </w:tcPr>
          <w:p w:rsidRDefault="00007F45" w:rsidP="009A465A" w:rsidR="00007F45">
            <w:pPr>
              <w:rPr>
                <w:color w:val="000000"/>
              </w:rPr>
            </w:pPr>
            <w:r w:rsidRPr="005D5101">
              <w:rPr>
                <w:color w:val="000000"/>
              </w:rPr>
              <w:t xml:space="preserve">MARASOVIĆ SVETANA </w:t>
            </w:r>
            <w:r>
              <w:rPr>
                <w:color w:val="000000"/>
              </w:rPr>
              <w:t xml:space="preserve"> </w:t>
            </w:r>
          </w:p>
          <w:p w:rsidRDefault="00007F45" w:rsidP="009A465A" w:rsidR="00007F45" w:rsidRPr="00C055F9">
            <w:pPr>
              <w:rPr>
                <w:color w:val="000000"/>
              </w:rPr>
            </w:pPr>
            <w:r>
              <w:rPr>
                <w:color w:val="000000"/>
              </w:rPr>
              <w:t>Vis</w:t>
            </w:r>
            <w:r w:rsidRPr="00C055F9">
              <w:rPr>
                <w:color w:val="000000"/>
              </w:rPr>
              <w:t xml:space="preserve">, </w:t>
            </w:r>
            <w:r w:rsidRPr="005D5101">
              <w:rPr>
                <w:color w:val="000000"/>
              </w:rPr>
              <w:t>Plisko polje bb</w:t>
            </w:r>
            <w:r>
              <w:rPr>
                <w:color w:val="000000"/>
              </w:rPr>
              <w:t xml:space="preserve">      </w:t>
            </w:r>
            <w:r w:rsidRPr="00C055F9">
              <w:rPr>
                <w:color w:val="000000"/>
              </w:rPr>
              <w:t xml:space="preserve">                                                   u iznosu od                 </w:t>
            </w:r>
            <w:r>
              <w:rPr>
                <w:color w:val="000000"/>
              </w:rPr>
              <w:t xml:space="preserve">  </w:t>
            </w:r>
            <w:r w:rsidRPr="005D5101">
              <w:rPr>
                <w:color w:val="000000"/>
              </w:rPr>
              <w:t>68.814,17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5101">
              <w:rPr>
                <w:color w:val="000000"/>
              </w:rPr>
              <w:t>74471047520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57.</w:t>
            </w:r>
          </w:p>
        </w:tc>
        <w:tc>
          <w:tcPr>
            <w:tcW w:type="dxa" w:w="9072"/>
            <w:shd w:fill="auto" w:color="auto" w:val="clear"/>
            <w:vAlign w:val="center"/>
          </w:tcPr>
          <w:p w:rsidRDefault="00007F45" w:rsidP="009A465A" w:rsidR="00007F45">
            <w:pPr>
              <w:rPr>
                <w:color w:val="000000"/>
              </w:rPr>
            </w:pPr>
            <w:r w:rsidRPr="005D5101">
              <w:rPr>
                <w:color w:val="000000"/>
              </w:rPr>
              <w:t xml:space="preserve">JOŠKO DVORNIK </w:t>
            </w:r>
          </w:p>
          <w:p w:rsidRDefault="00007F45" w:rsidP="009A465A" w:rsidR="00007F45" w:rsidRPr="00C055F9">
            <w:pPr>
              <w:rPr>
                <w:color w:val="000000"/>
              </w:rPr>
            </w:pPr>
            <w:r w:rsidRPr="00C055F9">
              <w:rPr>
                <w:color w:val="000000"/>
              </w:rPr>
              <w:t xml:space="preserve">Split, </w:t>
            </w:r>
            <w:r w:rsidRPr="005D5101">
              <w:rPr>
                <w:color w:val="000000"/>
              </w:rPr>
              <w:t>Istarska 13</w:t>
            </w:r>
            <w:r w:rsidRPr="00C055F9">
              <w:rPr>
                <w:color w:val="000000"/>
              </w:rPr>
              <w:t xml:space="preserve">                                   </w:t>
            </w:r>
            <w:r>
              <w:rPr>
                <w:color w:val="000000"/>
              </w:rPr>
              <w:t xml:space="preserve">          </w:t>
            </w:r>
            <w:r w:rsidRPr="00C055F9">
              <w:rPr>
                <w:color w:val="000000"/>
              </w:rPr>
              <w:t xml:space="preserve">                 u iznosu od              </w:t>
            </w:r>
            <w:r w:rsidRPr="005D5101">
              <w:rPr>
                <w:color w:val="000000"/>
              </w:rPr>
              <w:t>1.683.384,61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5101">
              <w:rPr>
                <w:color w:val="000000"/>
              </w:rPr>
              <w:t>20544351502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58.</w:t>
            </w:r>
          </w:p>
        </w:tc>
        <w:tc>
          <w:tcPr>
            <w:tcW w:type="dxa" w:w="9072"/>
            <w:shd w:fill="auto" w:color="auto" w:val="clear"/>
            <w:vAlign w:val="center"/>
          </w:tcPr>
          <w:p w:rsidRDefault="00007F45" w:rsidP="009A465A" w:rsidR="00007F45">
            <w:pPr>
              <w:rPr>
                <w:color w:val="000000"/>
              </w:rPr>
            </w:pPr>
            <w:r w:rsidRPr="00D10BF1">
              <w:rPr>
                <w:color w:val="000000"/>
              </w:rPr>
              <w:t xml:space="preserve">MATULOVIĆ TAŠENKA </w:t>
            </w:r>
          </w:p>
          <w:p w:rsidRDefault="00007F45" w:rsidP="009A465A" w:rsidR="00007F45" w:rsidRPr="00C055F9">
            <w:pPr>
              <w:rPr>
                <w:color w:val="000000"/>
              </w:rPr>
            </w:pPr>
            <w:r w:rsidRPr="00C055F9">
              <w:rPr>
                <w:color w:val="000000"/>
              </w:rPr>
              <w:t xml:space="preserve">Split, </w:t>
            </w:r>
            <w:r w:rsidRPr="00D10BF1">
              <w:rPr>
                <w:color w:val="000000"/>
              </w:rPr>
              <w:t>Domovinskog rata 7</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D10BF1">
              <w:rPr>
                <w:color w:val="000000"/>
              </w:rPr>
              <w:t>50.799,62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D10BF1">
              <w:rPr>
                <w:color w:val="000000"/>
              </w:rPr>
              <w:t>99126889490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59.</w:t>
            </w:r>
          </w:p>
        </w:tc>
        <w:tc>
          <w:tcPr>
            <w:tcW w:type="dxa" w:w="9072"/>
            <w:shd w:fill="auto" w:color="auto" w:val="clear"/>
            <w:vAlign w:val="center"/>
          </w:tcPr>
          <w:p w:rsidRDefault="00007F45" w:rsidP="009A465A" w:rsidR="00007F45">
            <w:pPr>
              <w:rPr>
                <w:color w:val="000000"/>
              </w:rPr>
            </w:pPr>
            <w:r w:rsidRPr="00D10BF1">
              <w:rPr>
                <w:color w:val="000000"/>
              </w:rPr>
              <w:t xml:space="preserve">SRDELIĆ ALEN </w:t>
            </w:r>
          </w:p>
          <w:p w:rsidRDefault="00007F45" w:rsidP="009A465A" w:rsidR="00007F45" w:rsidRPr="00C055F9">
            <w:pPr>
              <w:rPr>
                <w:color w:val="000000"/>
              </w:rPr>
            </w:pPr>
            <w:r w:rsidRPr="00C055F9">
              <w:rPr>
                <w:color w:val="000000"/>
              </w:rPr>
              <w:t xml:space="preserve">Split, </w:t>
            </w:r>
            <w:r w:rsidRPr="00D10BF1">
              <w:rPr>
                <w:color w:val="000000"/>
              </w:rPr>
              <w:t>Meštrovićevo šetalište 104</w:t>
            </w:r>
            <w:r>
              <w:rPr>
                <w:color w:val="000000"/>
              </w:rPr>
              <w:t xml:space="preserve"> </w:t>
            </w:r>
            <w:r w:rsidRPr="00D10BF1">
              <w:rPr>
                <w:color w:val="000000"/>
              </w:rPr>
              <w:t>A</w:t>
            </w:r>
            <w:r w:rsidRPr="00C055F9">
              <w:rPr>
                <w:color w:val="000000"/>
              </w:rPr>
              <w:t xml:space="preserve">        </w:t>
            </w:r>
            <w:r>
              <w:rPr>
                <w:color w:val="000000"/>
              </w:rPr>
              <w:t xml:space="preserve"> </w:t>
            </w:r>
            <w:r w:rsidRPr="00C055F9">
              <w:rPr>
                <w:color w:val="000000"/>
              </w:rPr>
              <w:t xml:space="preserve">                       u iznosu od                 </w:t>
            </w:r>
            <w:r w:rsidRPr="00D10BF1">
              <w:rPr>
                <w:color w:val="000000"/>
              </w:rPr>
              <w:t>137.860,73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D10BF1">
              <w:rPr>
                <w:color w:val="000000"/>
              </w:rPr>
              <w:t>73402542617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60.</w:t>
            </w:r>
          </w:p>
        </w:tc>
        <w:tc>
          <w:tcPr>
            <w:tcW w:type="dxa" w:w="9072"/>
            <w:shd w:fill="auto" w:color="auto" w:val="clear"/>
            <w:vAlign w:val="center"/>
          </w:tcPr>
          <w:p w:rsidRDefault="00007F45" w:rsidP="009A465A" w:rsidR="00007F45">
            <w:pPr>
              <w:rPr>
                <w:color w:val="000000"/>
              </w:rPr>
            </w:pPr>
            <w:r w:rsidRPr="00D10BF1">
              <w:rPr>
                <w:color w:val="000000"/>
              </w:rPr>
              <w:t xml:space="preserve">DAVOR BURIĆ </w:t>
            </w:r>
          </w:p>
          <w:p w:rsidRDefault="00007F45" w:rsidP="009A465A" w:rsidR="00007F45" w:rsidRPr="00C055F9">
            <w:pPr>
              <w:rPr>
                <w:color w:val="000000"/>
              </w:rPr>
            </w:pPr>
            <w:r>
              <w:rPr>
                <w:color w:val="000000"/>
              </w:rPr>
              <w:t>Solin</w:t>
            </w:r>
            <w:r w:rsidRPr="00C055F9">
              <w:rPr>
                <w:color w:val="000000"/>
              </w:rPr>
              <w:t xml:space="preserve">, </w:t>
            </w:r>
            <w:r w:rsidRPr="00D10BF1">
              <w:rPr>
                <w:color w:val="000000"/>
              </w:rPr>
              <w:t>Kliški put 22</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D10BF1">
              <w:rPr>
                <w:color w:val="000000"/>
              </w:rPr>
              <w:t>34.200,18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D10BF1">
              <w:rPr>
                <w:color w:val="000000"/>
              </w:rPr>
              <w:t>69060318158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61.</w:t>
            </w:r>
          </w:p>
        </w:tc>
        <w:tc>
          <w:tcPr>
            <w:tcW w:type="dxa" w:w="9072"/>
            <w:shd w:fill="auto" w:color="auto" w:val="clear"/>
            <w:vAlign w:val="center"/>
          </w:tcPr>
          <w:p w:rsidRDefault="00007F45" w:rsidP="009A465A" w:rsidR="00007F45">
            <w:pPr>
              <w:rPr>
                <w:color w:val="000000"/>
              </w:rPr>
            </w:pPr>
            <w:r w:rsidRPr="00D10BF1">
              <w:rPr>
                <w:color w:val="000000"/>
              </w:rPr>
              <w:t xml:space="preserve">PLAZIBAT VLADIMIR </w:t>
            </w:r>
          </w:p>
          <w:p w:rsidRDefault="00007F45" w:rsidP="009A465A" w:rsidR="00007F45" w:rsidRPr="00C055F9">
            <w:pPr>
              <w:rPr>
                <w:color w:val="000000"/>
              </w:rPr>
            </w:pPr>
            <w:r>
              <w:rPr>
                <w:color w:val="000000"/>
              </w:rPr>
              <w:t xml:space="preserve">Dugopolje, </w:t>
            </w:r>
            <w:r w:rsidRPr="00D10BF1">
              <w:rPr>
                <w:color w:val="000000"/>
              </w:rPr>
              <w:t>Sv. Mihovila 56</w:t>
            </w:r>
            <w:r w:rsidRPr="00C055F9">
              <w:rPr>
                <w:color w:val="000000"/>
              </w:rPr>
              <w:t xml:space="preserve">                                            u iznosu od                </w:t>
            </w:r>
            <w:r>
              <w:rPr>
                <w:color w:val="000000"/>
              </w:rPr>
              <w:t xml:space="preserve">  </w:t>
            </w:r>
            <w:r w:rsidRPr="00C055F9">
              <w:rPr>
                <w:color w:val="000000"/>
              </w:rPr>
              <w:t xml:space="preserve"> </w:t>
            </w:r>
            <w:r w:rsidRPr="00D10BF1">
              <w:rPr>
                <w:color w:val="000000"/>
              </w:rPr>
              <w:t>75.704,41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D10BF1">
              <w:rPr>
                <w:color w:val="000000"/>
              </w:rPr>
              <w:t>18306642339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62.</w:t>
            </w:r>
          </w:p>
        </w:tc>
        <w:tc>
          <w:tcPr>
            <w:tcW w:type="dxa" w:w="9072"/>
            <w:shd w:fill="auto" w:color="auto" w:val="clear"/>
            <w:vAlign w:val="center"/>
          </w:tcPr>
          <w:p w:rsidRDefault="00007F45" w:rsidP="009A465A" w:rsidR="00007F45">
            <w:pPr>
              <w:rPr>
                <w:color w:val="000000"/>
              </w:rPr>
            </w:pPr>
            <w:r w:rsidRPr="00D10BF1">
              <w:rPr>
                <w:color w:val="000000"/>
              </w:rPr>
              <w:t xml:space="preserve">MACANOVIĆ NEVENKA </w:t>
            </w:r>
          </w:p>
          <w:p w:rsidRDefault="00007F45" w:rsidP="009A465A" w:rsidR="00007F45" w:rsidRPr="00C055F9">
            <w:pPr>
              <w:rPr>
                <w:color w:val="000000"/>
              </w:rPr>
            </w:pPr>
            <w:r w:rsidRPr="00C055F9">
              <w:rPr>
                <w:color w:val="000000"/>
              </w:rPr>
              <w:t xml:space="preserve">Split, </w:t>
            </w:r>
            <w:r w:rsidRPr="00D10BF1">
              <w:rPr>
                <w:color w:val="000000"/>
              </w:rPr>
              <w:t>Pazdigradska 17</w:t>
            </w:r>
            <w:r w:rsidRPr="00C055F9">
              <w:rPr>
                <w:color w:val="000000"/>
              </w:rPr>
              <w:t xml:space="preserve">                          </w:t>
            </w:r>
            <w:r>
              <w:rPr>
                <w:color w:val="000000"/>
              </w:rPr>
              <w:t xml:space="preserve"> </w:t>
            </w:r>
            <w:r w:rsidRPr="00C055F9">
              <w:rPr>
                <w:color w:val="000000"/>
              </w:rPr>
              <w:t xml:space="preserve">                          u iznosu od                 </w:t>
            </w:r>
            <w:r w:rsidRPr="00D10BF1">
              <w:rPr>
                <w:color w:val="000000"/>
              </w:rPr>
              <w:t>118.817,92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D10BF1">
              <w:rPr>
                <w:color w:val="000000"/>
              </w:rPr>
              <w:t>57935486576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63.</w:t>
            </w:r>
          </w:p>
        </w:tc>
        <w:tc>
          <w:tcPr>
            <w:tcW w:type="dxa" w:w="9072"/>
            <w:shd w:fill="auto" w:color="auto" w:val="clear"/>
            <w:vAlign w:val="center"/>
          </w:tcPr>
          <w:p w:rsidRDefault="00007F45" w:rsidP="009A465A" w:rsidR="00007F45">
            <w:pPr>
              <w:rPr>
                <w:color w:val="000000"/>
              </w:rPr>
            </w:pPr>
            <w:r w:rsidRPr="00D10BF1">
              <w:rPr>
                <w:color w:val="000000"/>
              </w:rPr>
              <w:t xml:space="preserve">ERCEGOVIĆ DRAGO </w:t>
            </w:r>
          </w:p>
          <w:p w:rsidRDefault="00007F45" w:rsidP="009A465A" w:rsidR="00007F45" w:rsidRPr="00C055F9">
            <w:pPr>
              <w:rPr>
                <w:color w:val="000000"/>
              </w:rPr>
            </w:pPr>
            <w:r w:rsidRPr="00C055F9">
              <w:rPr>
                <w:color w:val="000000"/>
              </w:rPr>
              <w:t xml:space="preserve">Split, </w:t>
            </w:r>
            <w:r w:rsidRPr="00D10BF1">
              <w:rPr>
                <w:color w:val="000000"/>
              </w:rPr>
              <w:t>Ive Tijardovića 26</w:t>
            </w:r>
            <w:r w:rsidRPr="00C055F9">
              <w:rPr>
                <w:color w:val="000000"/>
              </w:rPr>
              <w:t xml:space="preserve">                                                  u iznosu od                 </w:t>
            </w:r>
            <w:r>
              <w:rPr>
                <w:color w:val="000000"/>
              </w:rPr>
              <w:t xml:space="preserve"> </w:t>
            </w:r>
            <w:r w:rsidRPr="00D10BF1">
              <w:rPr>
                <w:color w:val="000000"/>
              </w:rPr>
              <w:t xml:space="preserve">73.513,36 </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D10BF1">
              <w:rPr>
                <w:color w:val="000000"/>
              </w:rPr>
              <w:t>27911705493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64.</w:t>
            </w:r>
          </w:p>
        </w:tc>
        <w:tc>
          <w:tcPr>
            <w:tcW w:type="dxa" w:w="9072"/>
            <w:shd w:fill="auto" w:color="auto" w:val="clear"/>
            <w:vAlign w:val="center"/>
          </w:tcPr>
          <w:p w:rsidRDefault="00007F45" w:rsidP="009A465A" w:rsidR="00007F45">
            <w:pPr>
              <w:rPr>
                <w:color w:val="000000"/>
              </w:rPr>
            </w:pPr>
            <w:r w:rsidRPr="00D10BF1">
              <w:rPr>
                <w:color w:val="000000"/>
              </w:rPr>
              <w:t xml:space="preserve">DUŠANKA DOMAZET </w:t>
            </w:r>
          </w:p>
          <w:p w:rsidRDefault="00007F45" w:rsidP="009A465A" w:rsidR="00007F45" w:rsidRPr="00C055F9">
            <w:pPr>
              <w:rPr>
                <w:color w:val="000000"/>
              </w:rPr>
            </w:pPr>
            <w:r w:rsidRPr="00C055F9">
              <w:rPr>
                <w:color w:val="000000"/>
              </w:rPr>
              <w:t xml:space="preserve">Split, </w:t>
            </w:r>
            <w:r w:rsidRPr="00D10BF1">
              <w:rPr>
                <w:color w:val="000000"/>
              </w:rPr>
              <w:t>Pujanke 22</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D10BF1">
              <w:rPr>
                <w:color w:val="000000"/>
              </w:rPr>
              <w:t>183.563,05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D10BF1">
              <w:rPr>
                <w:color w:val="000000"/>
              </w:rPr>
              <w:t>16639103236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65.</w:t>
            </w:r>
          </w:p>
        </w:tc>
        <w:tc>
          <w:tcPr>
            <w:tcW w:type="dxa" w:w="9072"/>
            <w:shd w:fill="auto" w:color="auto" w:val="clear"/>
            <w:vAlign w:val="center"/>
          </w:tcPr>
          <w:p w:rsidRDefault="00007F45" w:rsidP="009A465A" w:rsidR="00007F45">
            <w:pPr>
              <w:rPr>
                <w:color w:val="000000"/>
              </w:rPr>
            </w:pPr>
            <w:r w:rsidRPr="00D10BF1">
              <w:rPr>
                <w:color w:val="000000"/>
              </w:rPr>
              <w:t xml:space="preserve">MILIĆ THEA </w:t>
            </w:r>
          </w:p>
          <w:p w:rsidRDefault="00007F45" w:rsidP="009A465A" w:rsidR="00007F45" w:rsidRPr="00C055F9">
            <w:pPr>
              <w:rPr>
                <w:color w:val="000000"/>
              </w:rPr>
            </w:pPr>
            <w:r w:rsidRPr="00C055F9">
              <w:rPr>
                <w:color w:val="000000"/>
              </w:rPr>
              <w:t xml:space="preserve">Split, </w:t>
            </w:r>
            <w:r>
              <w:rPr>
                <w:color w:val="000000"/>
              </w:rPr>
              <w:t>Moseć</w:t>
            </w:r>
            <w:r w:rsidRPr="00D10BF1">
              <w:rPr>
                <w:color w:val="000000"/>
              </w:rPr>
              <w:t>ka 108</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D10BF1">
              <w:rPr>
                <w:color w:val="000000"/>
              </w:rPr>
              <w:t>93.490,00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D10BF1">
              <w:rPr>
                <w:color w:val="000000"/>
              </w:rPr>
              <w:t>6001364273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66.</w:t>
            </w:r>
          </w:p>
        </w:tc>
        <w:tc>
          <w:tcPr>
            <w:tcW w:type="dxa" w:w="9072"/>
            <w:shd w:fill="auto" w:color="auto" w:val="clear"/>
            <w:vAlign w:val="center"/>
          </w:tcPr>
          <w:p w:rsidRDefault="00007F45" w:rsidP="009A465A" w:rsidR="00007F45">
            <w:pPr>
              <w:rPr>
                <w:color w:val="000000"/>
              </w:rPr>
            </w:pPr>
            <w:r w:rsidRPr="00D10BF1">
              <w:rPr>
                <w:color w:val="000000"/>
              </w:rPr>
              <w:t xml:space="preserve">DUŠAN BAŠIĆ </w:t>
            </w:r>
          </w:p>
          <w:p w:rsidRDefault="00007F45" w:rsidP="009A465A" w:rsidR="00007F45" w:rsidRPr="00C055F9">
            <w:pPr>
              <w:rPr>
                <w:color w:val="000000"/>
              </w:rPr>
            </w:pPr>
            <w:r w:rsidRPr="00C055F9">
              <w:rPr>
                <w:color w:val="000000"/>
              </w:rPr>
              <w:t xml:space="preserve">Split, </w:t>
            </w:r>
            <w:r w:rsidRPr="00D10BF1">
              <w:rPr>
                <w:color w:val="000000"/>
              </w:rPr>
              <w:t>Dinka Šimunovića 18</w:t>
            </w:r>
            <w:r w:rsidRPr="00C055F9">
              <w:rPr>
                <w:color w:val="000000"/>
              </w:rPr>
              <w:t xml:space="preserve">                                            u iznosu od                 </w:t>
            </w:r>
            <w:r w:rsidRPr="00790534">
              <w:rPr>
                <w:color w:val="000000"/>
              </w:rPr>
              <w:t>263.796,55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790534">
              <w:rPr>
                <w:color w:val="000000"/>
              </w:rPr>
              <w:t>36558161119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67.</w:t>
            </w:r>
          </w:p>
        </w:tc>
        <w:tc>
          <w:tcPr>
            <w:tcW w:type="dxa" w:w="9072"/>
            <w:shd w:fill="auto" w:color="auto" w:val="clear"/>
            <w:vAlign w:val="center"/>
          </w:tcPr>
          <w:p w:rsidRDefault="00007F45" w:rsidP="009A465A" w:rsidR="00007F45">
            <w:pPr>
              <w:rPr>
                <w:color w:val="000000"/>
              </w:rPr>
            </w:pPr>
            <w:r w:rsidRPr="00790534">
              <w:rPr>
                <w:color w:val="000000"/>
              </w:rPr>
              <w:t>LOVIĆ IVANKA</w:t>
            </w:r>
          </w:p>
          <w:p w:rsidRDefault="00007F45" w:rsidP="009A465A" w:rsidR="00007F45" w:rsidRPr="00C055F9">
            <w:pPr>
              <w:rPr>
                <w:color w:val="000000"/>
              </w:rPr>
            </w:pPr>
            <w:r w:rsidRPr="00C055F9">
              <w:rPr>
                <w:color w:val="000000"/>
              </w:rPr>
              <w:t xml:space="preserve">Split, </w:t>
            </w:r>
            <w:r w:rsidRPr="00790534">
              <w:rPr>
                <w:color w:val="000000"/>
              </w:rPr>
              <w:t>Iločka 6</w:t>
            </w:r>
            <w:r w:rsidRPr="00C055F9">
              <w:rPr>
                <w:color w:val="000000"/>
              </w:rPr>
              <w:t xml:space="preserve">                                                </w:t>
            </w:r>
            <w:r>
              <w:rPr>
                <w:color w:val="000000"/>
              </w:rPr>
              <w:t xml:space="preserve">              </w:t>
            </w:r>
            <w:r w:rsidRPr="00C055F9">
              <w:rPr>
                <w:color w:val="000000"/>
              </w:rPr>
              <w:t xml:space="preserve">    u iznosu od                 </w:t>
            </w:r>
            <w:r w:rsidRPr="002B3525">
              <w:rPr>
                <w:color w:val="000000"/>
              </w:rPr>
              <w:t>265.516,32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790534">
              <w:rPr>
                <w:color w:val="000000"/>
              </w:rPr>
              <w:t>29674813184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68.</w:t>
            </w:r>
          </w:p>
        </w:tc>
        <w:tc>
          <w:tcPr>
            <w:tcW w:type="dxa" w:w="9072"/>
            <w:shd w:fill="auto" w:color="auto" w:val="clear"/>
            <w:vAlign w:val="center"/>
          </w:tcPr>
          <w:p w:rsidRDefault="00007F45" w:rsidP="009A465A" w:rsidR="00007F45">
            <w:pPr>
              <w:rPr>
                <w:color w:val="000000"/>
              </w:rPr>
            </w:pPr>
            <w:r w:rsidRPr="00790534">
              <w:rPr>
                <w:color w:val="000000"/>
              </w:rPr>
              <w:t xml:space="preserve">STRIŽIĆ VJEKOSLAV </w:t>
            </w:r>
          </w:p>
          <w:p w:rsidRDefault="00007F45" w:rsidP="009A465A" w:rsidR="00007F45" w:rsidRPr="00C055F9">
            <w:pPr>
              <w:rPr>
                <w:color w:val="000000"/>
              </w:rPr>
            </w:pPr>
            <w:r w:rsidRPr="00C055F9">
              <w:rPr>
                <w:color w:val="000000"/>
              </w:rPr>
              <w:t xml:space="preserve">Split, </w:t>
            </w:r>
            <w:r w:rsidRPr="00790534">
              <w:rPr>
                <w:color w:val="000000"/>
              </w:rPr>
              <w:t>Vjekoslava Paraća 96</w:t>
            </w:r>
            <w:r w:rsidRPr="00C055F9">
              <w:rPr>
                <w:color w:val="000000"/>
              </w:rPr>
              <w:t xml:space="preserve">                                            u iznosu od                </w:t>
            </w:r>
            <w:r>
              <w:rPr>
                <w:color w:val="000000"/>
              </w:rPr>
              <w:t xml:space="preserve">   </w:t>
            </w:r>
            <w:r w:rsidRPr="00790534">
              <w:rPr>
                <w:color w:val="000000"/>
              </w:rPr>
              <w:t>19.593,63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790534">
              <w:rPr>
                <w:color w:val="000000"/>
              </w:rPr>
              <w:t>98511924168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69.</w:t>
            </w:r>
          </w:p>
        </w:tc>
        <w:tc>
          <w:tcPr>
            <w:tcW w:type="dxa" w:w="9072"/>
            <w:shd w:fill="auto" w:color="auto" w:val="clear"/>
            <w:vAlign w:val="center"/>
          </w:tcPr>
          <w:p w:rsidRDefault="00007F45" w:rsidP="009A465A" w:rsidR="00007F45">
            <w:pPr>
              <w:rPr>
                <w:color w:val="000000"/>
              </w:rPr>
            </w:pPr>
            <w:r w:rsidRPr="00790534">
              <w:rPr>
                <w:color w:val="000000"/>
              </w:rPr>
              <w:t xml:space="preserve">MATULOVIĆ DOMINIKA </w:t>
            </w:r>
          </w:p>
          <w:p w:rsidRDefault="00007F45" w:rsidP="009A465A" w:rsidR="00007F45" w:rsidRPr="00C055F9">
            <w:pPr>
              <w:rPr>
                <w:color w:val="000000"/>
              </w:rPr>
            </w:pPr>
            <w:r w:rsidRPr="00C055F9">
              <w:rPr>
                <w:color w:val="000000"/>
              </w:rPr>
              <w:t xml:space="preserve">Split, </w:t>
            </w:r>
            <w:r w:rsidRPr="00790534">
              <w:rPr>
                <w:color w:val="000000"/>
              </w:rPr>
              <w:t>A.</w:t>
            </w:r>
            <w:r>
              <w:rPr>
                <w:color w:val="000000"/>
              </w:rPr>
              <w:t xml:space="preserve"> </w:t>
            </w:r>
            <w:r w:rsidRPr="00790534">
              <w:rPr>
                <w:color w:val="000000"/>
              </w:rPr>
              <w:t>Hihanovića 8</w:t>
            </w:r>
            <w:r w:rsidRPr="00C055F9">
              <w:rPr>
                <w:color w:val="000000"/>
              </w:rPr>
              <w:t xml:space="preserve">                                                    u iznosu od               </w:t>
            </w:r>
            <w:r>
              <w:rPr>
                <w:color w:val="000000"/>
              </w:rPr>
              <w:t xml:space="preserve">   </w:t>
            </w:r>
            <w:r w:rsidRPr="00C055F9">
              <w:rPr>
                <w:color w:val="000000"/>
              </w:rPr>
              <w:t xml:space="preserve">  </w:t>
            </w:r>
            <w:r w:rsidRPr="00790534">
              <w:rPr>
                <w:color w:val="000000"/>
              </w:rPr>
              <w:t>31.197,36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790534">
              <w:rPr>
                <w:color w:val="000000"/>
              </w:rPr>
              <w:t>79254030420</w:t>
            </w:r>
          </w:p>
        </w:tc>
      </w:tr>
      <w:tr w:rsidTr="009A465A" w:rsidR="00007F45" w:rsidRPr="00070B33">
        <w:trPr>
          <w:trHeight w:val="907"/>
        </w:trPr>
        <w:tc>
          <w:tcPr>
            <w:tcW w:type="dxa" w:w="680"/>
            <w:shd w:fill="auto" w:color="auto" w:val="clear"/>
            <w:noWrap/>
            <w:vAlign w:val="center"/>
          </w:tcPr>
          <w:p w:rsidRDefault="00007F45" w:rsidP="009A465A" w:rsidR="00007F45" w:rsidRPr="00070B33">
            <w:pPr>
              <w:jc w:val="center"/>
            </w:pPr>
            <w:r w:rsidRPr="00070B33">
              <w:t>70.</w:t>
            </w:r>
          </w:p>
        </w:tc>
        <w:tc>
          <w:tcPr>
            <w:tcW w:type="dxa" w:w="9072"/>
            <w:shd w:fill="auto" w:color="auto" w:val="clear"/>
            <w:vAlign w:val="center"/>
          </w:tcPr>
          <w:p w:rsidRDefault="00007F45" w:rsidP="009A465A" w:rsidR="00007F45" w:rsidRPr="00070B33">
            <w:pPr>
              <w:rPr>
                <w:color w:val="000000"/>
              </w:rPr>
            </w:pPr>
            <w:r w:rsidRPr="00070B33">
              <w:rPr>
                <w:color w:val="000000"/>
              </w:rPr>
              <w:t xml:space="preserve">ARALICA VESNA </w:t>
            </w:r>
          </w:p>
          <w:p w:rsidRDefault="00007F45" w:rsidP="009A465A" w:rsidR="00007F45" w:rsidRPr="00070B33">
            <w:pPr>
              <w:rPr>
                <w:color w:val="000000"/>
              </w:rPr>
            </w:pPr>
            <w:r w:rsidRPr="00070B33">
              <w:rPr>
                <w:color w:val="000000"/>
              </w:rPr>
              <w:t xml:space="preserve">Split, 141. brigade 6                                                       u iznosu od               </w:t>
            </w:r>
            <w:r>
              <w:rPr>
                <w:color w:val="000000"/>
              </w:rPr>
              <w:t xml:space="preserve"> </w:t>
            </w:r>
            <w:r w:rsidRPr="00070B33">
              <w:rPr>
                <w:color w:val="000000"/>
              </w:rPr>
              <w:t xml:space="preserve">    21.082,82 kn</w:t>
            </w:r>
          </w:p>
          <w:p w:rsidRDefault="00007F45" w:rsidP="009A465A" w:rsidR="00007F45" w:rsidRPr="00070B33">
            <w:pPr>
              <w:rPr>
                <w:color w:val="000000"/>
              </w:rPr>
            </w:pPr>
            <w:r w:rsidRPr="00070B33">
              <w:rPr>
                <w:color w:val="000000"/>
              </w:rPr>
              <w:t>OIB: 71037798442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71.</w:t>
            </w:r>
          </w:p>
        </w:tc>
        <w:tc>
          <w:tcPr>
            <w:tcW w:type="dxa" w:w="9072"/>
            <w:shd w:fill="auto" w:color="auto" w:val="clear"/>
            <w:vAlign w:val="center"/>
          </w:tcPr>
          <w:p w:rsidRDefault="00007F45" w:rsidP="009A465A" w:rsidR="00007F45">
            <w:pPr>
              <w:rPr>
                <w:color w:val="000000"/>
              </w:rPr>
            </w:pPr>
            <w:r w:rsidRPr="00070B33">
              <w:rPr>
                <w:color w:val="000000"/>
              </w:rPr>
              <w:t xml:space="preserve">INES BOKO </w:t>
            </w:r>
          </w:p>
          <w:p w:rsidRDefault="00007F45" w:rsidP="009A465A" w:rsidR="00007F45" w:rsidRPr="00C055F9">
            <w:pPr>
              <w:rPr>
                <w:color w:val="000000"/>
              </w:rPr>
            </w:pPr>
            <w:r w:rsidRPr="00C055F9">
              <w:rPr>
                <w:color w:val="000000"/>
              </w:rPr>
              <w:t xml:space="preserve">Split, </w:t>
            </w:r>
            <w:r w:rsidRPr="00070B33">
              <w:rPr>
                <w:color w:val="000000"/>
              </w:rPr>
              <w:t>Primoštenska 6b</w:t>
            </w:r>
            <w:r w:rsidRPr="00C055F9">
              <w:rPr>
                <w:color w:val="000000"/>
              </w:rPr>
              <w:t xml:space="preserve">                                                    u iznosu od                 </w:t>
            </w:r>
            <w:r>
              <w:rPr>
                <w:color w:val="000000"/>
              </w:rPr>
              <w:t xml:space="preserve">     </w:t>
            </w:r>
            <w:r w:rsidRPr="00070B33">
              <w:rPr>
                <w:color w:val="000000"/>
              </w:rPr>
              <w:t>1.335,22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070B33">
              <w:rPr>
                <w:color w:val="000000"/>
              </w:rPr>
              <w:t>407561143744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72.</w:t>
            </w:r>
          </w:p>
        </w:tc>
        <w:tc>
          <w:tcPr>
            <w:tcW w:type="dxa" w:w="9072"/>
            <w:shd w:fill="auto" w:color="auto" w:val="clear"/>
            <w:vAlign w:val="center"/>
          </w:tcPr>
          <w:p w:rsidRDefault="00007F45" w:rsidP="009A465A" w:rsidR="00007F45">
            <w:pPr>
              <w:rPr>
                <w:color w:val="000000"/>
              </w:rPr>
            </w:pPr>
            <w:r w:rsidRPr="00070B33">
              <w:rPr>
                <w:color w:val="000000"/>
              </w:rPr>
              <w:t xml:space="preserve">ZORAN GRGANTOV </w:t>
            </w:r>
          </w:p>
          <w:p w:rsidRDefault="00007F45" w:rsidP="009A465A" w:rsidR="00007F45" w:rsidRPr="00C055F9">
            <w:pPr>
              <w:rPr>
                <w:color w:val="000000"/>
              </w:rPr>
            </w:pPr>
            <w:r>
              <w:rPr>
                <w:color w:val="000000"/>
              </w:rPr>
              <w:t>Kaštel Stari</w:t>
            </w:r>
            <w:r w:rsidRPr="00C055F9">
              <w:rPr>
                <w:color w:val="000000"/>
              </w:rPr>
              <w:t xml:space="preserve">, </w:t>
            </w:r>
            <w:r w:rsidRPr="00070B33">
              <w:rPr>
                <w:color w:val="000000"/>
              </w:rPr>
              <w:t>Bana Jelačića 14a</w:t>
            </w:r>
            <w:r w:rsidRPr="00C055F9">
              <w:rPr>
                <w:color w:val="000000"/>
              </w:rPr>
              <w:t xml:space="preserve">                                       u iznosu od            </w:t>
            </w:r>
            <w:r>
              <w:rPr>
                <w:color w:val="000000"/>
              </w:rPr>
              <w:t xml:space="preserve"> </w:t>
            </w:r>
            <w:r w:rsidRPr="00C055F9">
              <w:rPr>
                <w:color w:val="000000"/>
              </w:rPr>
              <w:t xml:space="preserve">    </w:t>
            </w:r>
            <w:r w:rsidRPr="00070B33">
              <w:rPr>
                <w:color w:val="000000"/>
              </w:rPr>
              <w:t>286.008,95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070B33">
              <w:rPr>
                <w:color w:val="000000"/>
              </w:rPr>
              <w:t>64662856789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73.</w:t>
            </w:r>
          </w:p>
        </w:tc>
        <w:tc>
          <w:tcPr>
            <w:tcW w:type="dxa" w:w="9072"/>
            <w:shd w:fill="auto" w:color="auto" w:val="clear"/>
            <w:vAlign w:val="center"/>
          </w:tcPr>
          <w:p w:rsidRDefault="00007F45" w:rsidP="009A465A" w:rsidR="00007F45">
            <w:pPr>
              <w:rPr>
                <w:color w:val="000000"/>
              </w:rPr>
            </w:pPr>
            <w:r>
              <w:rPr>
                <w:color w:val="000000"/>
              </w:rPr>
              <w:t>LJUBICA</w:t>
            </w:r>
            <w:r w:rsidRPr="00070B33">
              <w:rPr>
                <w:color w:val="000000"/>
              </w:rPr>
              <w:t xml:space="preserve"> ALJINOVIĆ </w:t>
            </w:r>
            <w:r>
              <w:rPr>
                <w:color w:val="000000"/>
              </w:rPr>
              <w:t>, nasljednica iza pok. Ante Aljinovića</w:t>
            </w:r>
          </w:p>
          <w:p w:rsidRDefault="00007F45" w:rsidP="009A465A" w:rsidR="00007F45" w:rsidRPr="00C055F9">
            <w:pPr>
              <w:rPr>
                <w:color w:val="000000"/>
              </w:rPr>
            </w:pPr>
            <w:r>
              <w:rPr>
                <w:color w:val="000000"/>
              </w:rPr>
              <w:t>Žrnovnica</w:t>
            </w:r>
            <w:r w:rsidRPr="00C055F9">
              <w:rPr>
                <w:color w:val="000000"/>
              </w:rPr>
              <w:t xml:space="preserve">, </w:t>
            </w:r>
            <w:r w:rsidRPr="00070B33">
              <w:rPr>
                <w:color w:val="000000"/>
              </w:rPr>
              <w:t>Hrvatskih velikana 15</w:t>
            </w:r>
            <w:r w:rsidRPr="00C055F9">
              <w:rPr>
                <w:color w:val="000000"/>
              </w:rPr>
              <w:t xml:space="preserve">                                   u iznosu od               </w:t>
            </w:r>
            <w:r>
              <w:rPr>
                <w:color w:val="000000"/>
              </w:rPr>
              <w:t xml:space="preserve">  </w:t>
            </w:r>
            <w:r w:rsidRPr="00C055F9">
              <w:rPr>
                <w:color w:val="000000"/>
              </w:rPr>
              <w:t xml:space="preserve">  </w:t>
            </w:r>
            <w:r w:rsidRPr="00070B33">
              <w:rPr>
                <w:color w:val="000000"/>
              </w:rPr>
              <w:t>46.072,43</w:t>
            </w:r>
            <w:r w:rsidRPr="00C055F9">
              <w:rPr>
                <w:color w:val="000000"/>
              </w:rPr>
              <w:t xml:space="preserve"> kn</w:t>
            </w:r>
          </w:p>
          <w:p w:rsidRDefault="00007F45" w:rsidP="009A465A" w:rsidR="00007F45" w:rsidRPr="002B3525">
            <w:pPr>
              <w:rPr>
                <w:color w:val="000000"/>
              </w:rPr>
            </w:pPr>
            <w:r w:rsidRPr="00C055F9">
              <w:rPr>
                <w:color w:val="000000"/>
              </w:rPr>
              <w:t xml:space="preserve">OIB: </w:t>
            </w:r>
            <w:r>
              <w:rPr>
                <w:color w:val="000000"/>
              </w:rPr>
              <w:t>87556968207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74.</w:t>
            </w:r>
          </w:p>
        </w:tc>
        <w:tc>
          <w:tcPr>
            <w:tcW w:type="dxa" w:w="9072"/>
            <w:shd w:fill="auto" w:color="auto" w:val="clear"/>
            <w:vAlign w:val="center"/>
          </w:tcPr>
          <w:p w:rsidRDefault="00007F45" w:rsidP="009A465A" w:rsidR="00007F45">
            <w:pPr>
              <w:rPr>
                <w:color w:val="000000"/>
              </w:rPr>
            </w:pPr>
            <w:r w:rsidRPr="00070B33">
              <w:rPr>
                <w:color w:val="000000"/>
              </w:rPr>
              <w:t xml:space="preserve">ĐONI ČIČAK </w:t>
            </w:r>
          </w:p>
          <w:p w:rsidRDefault="00007F45" w:rsidP="009A465A" w:rsidR="00007F45" w:rsidRPr="00C055F9">
            <w:pPr>
              <w:rPr>
                <w:color w:val="000000"/>
              </w:rPr>
            </w:pPr>
            <w:r>
              <w:rPr>
                <w:color w:val="000000"/>
              </w:rPr>
              <w:t>Solin</w:t>
            </w:r>
            <w:r w:rsidRPr="00C055F9">
              <w:rPr>
                <w:color w:val="000000"/>
              </w:rPr>
              <w:t xml:space="preserve">, </w:t>
            </w:r>
            <w:r w:rsidRPr="00070B33">
              <w:rPr>
                <w:color w:val="000000"/>
              </w:rPr>
              <w:t>Ninčevića Gumno 8</w:t>
            </w:r>
            <w:r>
              <w:rPr>
                <w:color w:val="000000"/>
              </w:rPr>
              <w:t xml:space="preserve"> </w:t>
            </w:r>
            <w:r w:rsidRPr="00C055F9">
              <w:rPr>
                <w:color w:val="000000"/>
              </w:rPr>
              <w:t xml:space="preserve">                                             u iznosu od                 </w:t>
            </w:r>
            <w:r w:rsidRPr="00070B33">
              <w:rPr>
                <w:color w:val="000000"/>
              </w:rPr>
              <w:t>162.050,20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070B33">
              <w:rPr>
                <w:color w:val="000000"/>
              </w:rPr>
              <w:t>79648547031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75.</w:t>
            </w:r>
          </w:p>
        </w:tc>
        <w:tc>
          <w:tcPr>
            <w:tcW w:type="dxa" w:w="9072"/>
            <w:shd w:fill="auto" w:color="auto" w:val="clear"/>
            <w:vAlign w:val="center"/>
          </w:tcPr>
          <w:p w:rsidRDefault="00007F45" w:rsidP="009A465A" w:rsidR="00007F45">
            <w:pPr>
              <w:rPr>
                <w:color w:val="000000"/>
              </w:rPr>
            </w:pPr>
            <w:r w:rsidRPr="00070B33">
              <w:rPr>
                <w:color w:val="000000"/>
              </w:rPr>
              <w:t xml:space="preserve">KLJAKOVIĆ-GAŠPIĆ NINOČKA </w:t>
            </w:r>
          </w:p>
          <w:p w:rsidRDefault="00007F45" w:rsidP="009A465A" w:rsidR="00007F45" w:rsidRPr="00C055F9">
            <w:pPr>
              <w:rPr>
                <w:color w:val="000000"/>
              </w:rPr>
            </w:pPr>
            <w:r w:rsidRPr="00C055F9">
              <w:rPr>
                <w:color w:val="000000"/>
              </w:rPr>
              <w:t xml:space="preserve">Split, </w:t>
            </w:r>
            <w:r w:rsidRPr="00070B33">
              <w:rPr>
                <w:color w:val="000000"/>
              </w:rPr>
              <w:t>Ivana Rendića 26</w:t>
            </w:r>
            <w:r>
              <w:rPr>
                <w:color w:val="000000"/>
              </w:rPr>
              <w:t xml:space="preserve">  </w:t>
            </w:r>
            <w:r w:rsidRPr="00C055F9">
              <w:rPr>
                <w:color w:val="000000"/>
              </w:rPr>
              <w:t xml:space="preserve">                                                 u iznosu od                 </w:t>
            </w:r>
            <w:r w:rsidRPr="00070B33">
              <w:rPr>
                <w:color w:val="000000"/>
              </w:rPr>
              <w:t>205.331,07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070B33">
              <w:rPr>
                <w:color w:val="000000"/>
              </w:rPr>
              <w:t>80201012008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76.</w:t>
            </w:r>
          </w:p>
        </w:tc>
        <w:tc>
          <w:tcPr>
            <w:tcW w:type="dxa" w:w="9072"/>
            <w:shd w:fill="auto" w:color="auto" w:val="clear"/>
            <w:vAlign w:val="center"/>
          </w:tcPr>
          <w:p w:rsidRDefault="00007F45" w:rsidP="009A465A" w:rsidR="00007F45">
            <w:pPr>
              <w:rPr>
                <w:color w:val="000000"/>
              </w:rPr>
            </w:pPr>
            <w:r w:rsidRPr="00070B33">
              <w:rPr>
                <w:color w:val="000000"/>
              </w:rPr>
              <w:t xml:space="preserve">JUGOSLAV JOZIĆ </w:t>
            </w:r>
          </w:p>
          <w:p w:rsidRDefault="00007F45" w:rsidP="009A465A" w:rsidR="00007F45" w:rsidRPr="00C055F9">
            <w:pPr>
              <w:rPr>
                <w:color w:val="000000"/>
              </w:rPr>
            </w:pPr>
            <w:r>
              <w:rPr>
                <w:color w:val="000000"/>
              </w:rPr>
              <w:t>Solin</w:t>
            </w:r>
            <w:r w:rsidRPr="00C055F9">
              <w:rPr>
                <w:color w:val="000000"/>
              </w:rPr>
              <w:t xml:space="preserve">, </w:t>
            </w:r>
            <w:r w:rsidRPr="00070B33">
              <w:rPr>
                <w:color w:val="000000"/>
              </w:rPr>
              <w:t>Ulica Domovinskog rata 1</w:t>
            </w:r>
            <w:r>
              <w:rPr>
                <w:color w:val="000000"/>
              </w:rPr>
              <w:t xml:space="preserve"> </w:t>
            </w:r>
            <w:r w:rsidRPr="00C055F9">
              <w:rPr>
                <w:color w:val="000000"/>
              </w:rPr>
              <w:t xml:space="preserve">                                   u iznosu od                 </w:t>
            </w:r>
            <w:r w:rsidRPr="00070B33">
              <w:rPr>
                <w:color w:val="000000"/>
              </w:rPr>
              <w:t>311.770,01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070B33">
              <w:rPr>
                <w:color w:val="000000"/>
              </w:rPr>
              <w:t>49801442306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77.</w:t>
            </w:r>
          </w:p>
        </w:tc>
        <w:tc>
          <w:tcPr>
            <w:tcW w:type="dxa" w:w="9072"/>
            <w:shd w:fill="auto" w:color="auto" w:val="clear"/>
            <w:vAlign w:val="center"/>
          </w:tcPr>
          <w:p w:rsidRDefault="00007F45" w:rsidP="009A465A" w:rsidR="00007F45">
            <w:pPr>
              <w:rPr>
                <w:color w:val="000000"/>
              </w:rPr>
            </w:pPr>
            <w:r w:rsidRPr="00070B33">
              <w:rPr>
                <w:color w:val="000000"/>
              </w:rPr>
              <w:t xml:space="preserve">BARIĆ BORIS </w:t>
            </w:r>
          </w:p>
          <w:p w:rsidRDefault="00007F45" w:rsidP="009A465A" w:rsidR="00007F45" w:rsidRPr="00C055F9">
            <w:pPr>
              <w:rPr>
                <w:color w:val="000000"/>
              </w:rPr>
            </w:pPr>
            <w:r>
              <w:rPr>
                <w:color w:val="000000"/>
              </w:rPr>
              <w:t>Srinjine</w:t>
            </w:r>
            <w:r w:rsidRPr="00C055F9">
              <w:rPr>
                <w:color w:val="000000"/>
              </w:rPr>
              <w:t xml:space="preserve">, </w:t>
            </w:r>
            <w:r w:rsidRPr="00070B33">
              <w:rPr>
                <w:color w:val="000000"/>
              </w:rPr>
              <w:t>Poljičke Kneževine 57</w:t>
            </w:r>
            <w:r>
              <w:rPr>
                <w:color w:val="000000"/>
              </w:rPr>
              <w:t xml:space="preserve"> </w:t>
            </w:r>
            <w:r w:rsidRPr="00C055F9">
              <w:rPr>
                <w:color w:val="000000"/>
              </w:rPr>
              <w:t xml:space="preserve">                                     u iznosu od                 </w:t>
            </w:r>
            <w:r w:rsidRPr="00070B33">
              <w:rPr>
                <w:color w:val="000000"/>
              </w:rPr>
              <w:t>191.568,18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070B33">
              <w:rPr>
                <w:color w:val="000000"/>
              </w:rPr>
              <w:t>10699797261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78.</w:t>
            </w:r>
          </w:p>
        </w:tc>
        <w:tc>
          <w:tcPr>
            <w:tcW w:type="dxa" w:w="9072"/>
            <w:shd w:fill="auto" w:color="auto" w:val="clear"/>
            <w:vAlign w:val="center"/>
          </w:tcPr>
          <w:p w:rsidRDefault="00007F45" w:rsidP="009A465A" w:rsidR="00007F45">
            <w:pPr>
              <w:rPr>
                <w:color w:val="000000"/>
              </w:rPr>
            </w:pPr>
            <w:r w:rsidRPr="00070B33">
              <w:rPr>
                <w:color w:val="000000"/>
              </w:rPr>
              <w:t xml:space="preserve">VANA TOMASOVIĆ </w:t>
            </w:r>
          </w:p>
          <w:p w:rsidRDefault="00007F45" w:rsidP="009A465A" w:rsidR="00007F45" w:rsidRPr="00C055F9">
            <w:pPr>
              <w:rPr>
                <w:color w:val="000000"/>
              </w:rPr>
            </w:pPr>
            <w:r w:rsidRPr="00C055F9">
              <w:rPr>
                <w:color w:val="000000"/>
              </w:rPr>
              <w:t xml:space="preserve">Split, </w:t>
            </w:r>
            <w:r w:rsidRPr="00070B33">
              <w:rPr>
                <w:color w:val="000000"/>
              </w:rPr>
              <w:t>Odeska 12</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070B33">
              <w:rPr>
                <w:color w:val="000000"/>
              </w:rPr>
              <w:t>44.327,19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070B33">
              <w:rPr>
                <w:color w:val="000000"/>
              </w:rPr>
              <w:t>53406316492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79.</w:t>
            </w:r>
          </w:p>
        </w:tc>
        <w:tc>
          <w:tcPr>
            <w:tcW w:type="dxa" w:w="9072"/>
            <w:shd w:fill="auto" w:color="auto" w:val="clear"/>
            <w:vAlign w:val="center"/>
          </w:tcPr>
          <w:p w:rsidRDefault="00007F45" w:rsidP="009A465A" w:rsidR="00007F45">
            <w:pPr>
              <w:rPr>
                <w:color w:val="000000"/>
              </w:rPr>
            </w:pPr>
            <w:r w:rsidRPr="00070B33">
              <w:rPr>
                <w:color w:val="000000"/>
              </w:rPr>
              <w:t xml:space="preserve">JOŠKA LITRIĆ STOKIĆ </w:t>
            </w:r>
          </w:p>
          <w:p w:rsidRDefault="00007F45" w:rsidP="009A465A" w:rsidR="00007F45" w:rsidRPr="00C055F9">
            <w:pPr>
              <w:rPr>
                <w:color w:val="000000"/>
              </w:rPr>
            </w:pPr>
            <w:r w:rsidRPr="00C055F9">
              <w:rPr>
                <w:color w:val="000000"/>
              </w:rPr>
              <w:t xml:space="preserve">Split, </w:t>
            </w:r>
            <w:r w:rsidRPr="00070B33">
              <w:rPr>
                <w:color w:val="000000"/>
              </w:rPr>
              <w:t>Narodni trg 11</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070B33">
              <w:rPr>
                <w:color w:val="000000"/>
              </w:rPr>
              <w:t>19.492,54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070B33">
              <w:rPr>
                <w:color w:val="000000"/>
              </w:rPr>
              <w:t>49436867590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80.</w:t>
            </w:r>
          </w:p>
        </w:tc>
        <w:tc>
          <w:tcPr>
            <w:tcW w:type="dxa" w:w="9072"/>
            <w:shd w:fill="auto" w:color="auto" w:val="clear"/>
            <w:vAlign w:val="center"/>
          </w:tcPr>
          <w:p w:rsidRDefault="00007F45" w:rsidP="009A465A" w:rsidR="00007F45">
            <w:pPr>
              <w:rPr>
                <w:color w:val="000000"/>
              </w:rPr>
            </w:pPr>
            <w:r w:rsidRPr="00070B33">
              <w:rPr>
                <w:color w:val="000000"/>
              </w:rPr>
              <w:t xml:space="preserve">DAVOR STOKIĆ </w:t>
            </w:r>
          </w:p>
          <w:p w:rsidRDefault="00007F45" w:rsidP="009A465A" w:rsidR="00007F45" w:rsidRPr="00C055F9">
            <w:pPr>
              <w:rPr>
                <w:color w:val="000000"/>
              </w:rPr>
            </w:pPr>
            <w:r w:rsidRPr="00C055F9">
              <w:rPr>
                <w:color w:val="000000"/>
              </w:rPr>
              <w:t xml:space="preserve">Split, </w:t>
            </w:r>
            <w:r w:rsidRPr="00070B33">
              <w:rPr>
                <w:color w:val="000000"/>
              </w:rPr>
              <w:t>Narodni trg 11</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Pr>
                <w:color w:val="000000"/>
              </w:rPr>
              <w:t xml:space="preserve"> </w:t>
            </w:r>
            <w:r w:rsidRPr="00C055F9">
              <w:rPr>
                <w:color w:val="000000"/>
              </w:rPr>
              <w:t xml:space="preserve"> </w:t>
            </w:r>
            <w:r w:rsidRPr="00407272">
              <w:rPr>
                <w:color w:val="000000"/>
              </w:rPr>
              <w:t>81.532,61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070B33">
              <w:rPr>
                <w:color w:val="000000"/>
              </w:rPr>
              <w:t>01556794945</w:t>
            </w:r>
          </w:p>
        </w:tc>
      </w:tr>
      <w:tr w:rsidTr="009A465A" w:rsidR="00007F45" w:rsidRPr="008C0929">
        <w:trPr>
          <w:trHeight w:val="907"/>
        </w:trPr>
        <w:tc>
          <w:tcPr>
            <w:tcW w:type="dxa" w:w="680"/>
            <w:shd w:fill="auto" w:color="auto" w:val="clear"/>
            <w:noWrap/>
            <w:vAlign w:val="center"/>
          </w:tcPr>
          <w:p w:rsidRDefault="00007F45" w:rsidP="009A465A" w:rsidR="00007F45" w:rsidRPr="008C0929">
            <w:pPr>
              <w:jc w:val="center"/>
            </w:pPr>
            <w:r w:rsidRPr="008C0929">
              <w:t>81.</w:t>
            </w:r>
          </w:p>
        </w:tc>
        <w:tc>
          <w:tcPr>
            <w:tcW w:type="dxa" w:w="9072"/>
            <w:shd w:fill="auto" w:color="auto" w:val="clear"/>
            <w:vAlign w:val="center"/>
          </w:tcPr>
          <w:p w:rsidRDefault="00007F45" w:rsidP="009A465A" w:rsidR="00007F45" w:rsidRPr="008C0929">
            <w:pPr>
              <w:rPr>
                <w:color w:val="000000"/>
              </w:rPr>
            </w:pPr>
            <w:r w:rsidRPr="008C0929">
              <w:rPr>
                <w:color w:val="000000"/>
              </w:rPr>
              <w:t xml:space="preserve">DORA DUPLANČIĆ </w:t>
            </w:r>
          </w:p>
          <w:p w:rsidRDefault="00007F45" w:rsidP="009A465A" w:rsidR="00007F45" w:rsidRPr="008C0929">
            <w:pPr>
              <w:rPr>
                <w:color w:val="000000"/>
              </w:rPr>
            </w:pPr>
            <w:r w:rsidRPr="008C0929">
              <w:rPr>
                <w:color w:val="000000"/>
              </w:rPr>
              <w:t>Split, Klarina 10                                                             u iznosu od                  143.976,53 kn</w:t>
            </w:r>
          </w:p>
          <w:p w:rsidRDefault="00007F45" w:rsidP="009A465A" w:rsidR="00007F45" w:rsidRPr="008C0929">
            <w:pPr>
              <w:rPr>
                <w:color w:val="000000"/>
              </w:rPr>
            </w:pPr>
            <w:r w:rsidRPr="008C0929">
              <w:rPr>
                <w:color w:val="000000"/>
              </w:rPr>
              <w:t>OIB: 82395911474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82.</w:t>
            </w:r>
          </w:p>
        </w:tc>
        <w:tc>
          <w:tcPr>
            <w:tcW w:type="dxa" w:w="9072"/>
            <w:shd w:fill="auto" w:color="auto" w:val="clear"/>
            <w:vAlign w:val="center"/>
          </w:tcPr>
          <w:p w:rsidRDefault="00007F45" w:rsidP="009A465A" w:rsidR="00007F45">
            <w:pPr>
              <w:rPr>
                <w:color w:val="000000"/>
              </w:rPr>
            </w:pPr>
            <w:r w:rsidRPr="00407272">
              <w:rPr>
                <w:color w:val="000000"/>
              </w:rPr>
              <w:t xml:space="preserve">JONČIĆ MARIJA </w:t>
            </w:r>
          </w:p>
          <w:p w:rsidRDefault="00007F45" w:rsidP="009A465A" w:rsidR="00007F45" w:rsidRPr="00C055F9">
            <w:pPr>
              <w:rPr>
                <w:color w:val="000000"/>
              </w:rPr>
            </w:pPr>
            <w:r w:rsidRPr="00C055F9">
              <w:rPr>
                <w:color w:val="000000"/>
              </w:rPr>
              <w:t xml:space="preserve">Split, </w:t>
            </w:r>
            <w:r w:rsidRPr="00407272">
              <w:rPr>
                <w:color w:val="000000"/>
              </w:rPr>
              <w:t>Valpovačka 11</w:t>
            </w:r>
            <w:r>
              <w:rPr>
                <w:color w:val="000000"/>
              </w:rPr>
              <w:t xml:space="preserve">  </w:t>
            </w:r>
            <w:r w:rsidRPr="00C055F9">
              <w:rPr>
                <w:color w:val="000000"/>
              </w:rPr>
              <w:t xml:space="preserve">                                                    u iznosu od                 </w:t>
            </w:r>
            <w:r>
              <w:rPr>
                <w:color w:val="000000"/>
              </w:rPr>
              <w:t xml:space="preserve"> </w:t>
            </w:r>
            <w:r w:rsidRPr="00407272">
              <w:rPr>
                <w:color w:val="000000"/>
              </w:rPr>
              <w:t>222.321,73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64471821201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83.</w:t>
            </w:r>
          </w:p>
        </w:tc>
        <w:tc>
          <w:tcPr>
            <w:tcW w:type="dxa" w:w="9072"/>
            <w:shd w:fill="auto" w:color="auto" w:val="clear"/>
            <w:vAlign w:val="center"/>
          </w:tcPr>
          <w:p w:rsidRDefault="00007F45" w:rsidP="009A465A" w:rsidR="00007F45">
            <w:pPr>
              <w:rPr>
                <w:color w:val="000000"/>
              </w:rPr>
            </w:pPr>
            <w:r w:rsidRPr="00407272">
              <w:rPr>
                <w:color w:val="000000"/>
              </w:rPr>
              <w:t xml:space="preserve">STJEPAN LIVAČIĆ </w:t>
            </w:r>
          </w:p>
          <w:p w:rsidRDefault="00007F45" w:rsidP="009A465A" w:rsidR="00007F45" w:rsidRPr="00C055F9">
            <w:pPr>
              <w:rPr>
                <w:color w:val="000000"/>
              </w:rPr>
            </w:pPr>
            <w:r w:rsidRPr="00C055F9">
              <w:rPr>
                <w:color w:val="000000"/>
              </w:rPr>
              <w:t xml:space="preserve">Split, </w:t>
            </w:r>
            <w:r w:rsidRPr="00407272">
              <w:rPr>
                <w:color w:val="000000"/>
              </w:rPr>
              <w:t>Hrvatske mornarice 44</w:t>
            </w:r>
            <w:r w:rsidRPr="00C055F9">
              <w:rPr>
                <w:color w:val="000000"/>
              </w:rPr>
              <w:t xml:space="preserve">                                          u iznosu od               </w:t>
            </w:r>
            <w:r>
              <w:rPr>
                <w:color w:val="000000"/>
              </w:rPr>
              <w:t xml:space="preserve">   </w:t>
            </w:r>
            <w:r w:rsidRPr="00C055F9">
              <w:rPr>
                <w:color w:val="000000"/>
              </w:rPr>
              <w:t xml:space="preserve"> </w:t>
            </w:r>
            <w:r w:rsidRPr="00407272">
              <w:rPr>
                <w:color w:val="000000"/>
              </w:rPr>
              <w:t>34.308,14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31565821634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84.</w:t>
            </w:r>
          </w:p>
        </w:tc>
        <w:tc>
          <w:tcPr>
            <w:tcW w:type="dxa" w:w="9072"/>
            <w:shd w:fill="auto" w:color="auto" w:val="clear"/>
            <w:vAlign w:val="center"/>
          </w:tcPr>
          <w:p w:rsidRDefault="00007F45" w:rsidP="009A465A" w:rsidR="00007F45">
            <w:pPr>
              <w:rPr>
                <w:color w:val="000000"/>
              </w:rPr>
            </w:pPr>
            <w:r w:rsidRPr="00407272">
              <w:rPr>
                <w:color w:val="000000"/>
              </w:rPr>
              <w:t xml:space="preserve">MARIJA KASUM </w:t>
            </w:r>
          </w:p>
          <w:p w:rsidRDefault="00007F45" w:rsidP="009A465A" w:rsidR="00007F45" w:rsidRPr="00C055F9">
            <w:pPr>
              <w:rPr>
                <w:color w:val="000000"/>
              </w:rPr>
            </w:pPr>
            <w:r w:rsidRPr="00C055F9">
              <w:rPr>
                <w:color w:val="000000"/>
              </w:rPr>
              <w:t xml:space="preserve">Split, </w:t>
            </w:r>
            <w:r w:rsidRPr="00407272">
              <w:rPr>
                <w:color w:val="000000"/>
              </w:rPr>
              <w:t>Dubrovačka 3</w:t>
            </w:r>
            <w:r>
              <w:rPr>
                <w:color w:val="000000"/>
              </w:rPr>
              <w:t xml:space="preserve">    </w:t>
            </w:r>
            <w:r w:rsidRPr="00C055F9">
              <w:rPr>
                <w:color w:val="000000"/>
              </w:rPr>
              <w:t xml:space="preserve">                                                    u iznosu od                 </w:t>
            </w:r>
            <w:r>
              <w:rPr>
                <w:color w:val="000000"/>
              </w:rPr>
              <w:t xml:space="preserve">   </w:t>
            </w:r>
            <w:r w:rsidRPr="00407272">
              <w:rPr>
                <w:color w:val="000000"/>
              </w:rPr>
              <w:t>10.383,95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07466088111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85.</w:t>
            </w:r>
          </w:p>
        </w:tc>
        <w:tc>
          <w:tcPr>
            <w:tcW w:type="dxa" w:w="9072"/>
            <w:shd w:fill="auto" w:color="auto" w:val="clear"/>
            <w:vAlign w:val="center"/>
          </w:tcPr>
          <w:p w:rsidRDefault="00007F45" w:rsidP="009A465A" w:rsidR="00007F45">
            <w:pPr>
              <w:rPr>
                <w:color w:val="000000"/>
              </w:rPr>
            </w:pPr>
            <w:r w:rsidRPr="00407272">
              <w:rPr>
                <w:color w:val="000000"/>
              </w:rPr>
              <w:t xml:space="preserve">LJUBICA TOMIĆ </w:t>
            </w:r>
          </w:p>
          <w:p w:rsidRDefault="00007F45" w:rsidP="009A465A" w:rsidR="00007F45" w:rsidRPr="00C055F9">
            <w:pPr>
              <w:rPr>
                <w:color w:val="000000"/>
              </w:rPr>
            </w:pPr>
            <w:r w:rsidRPr="00C055F9">
              <w:rPr>
                <w:color w:val="000000"/>
              </w:rPr>
              <w:t xml:space="preserve">Split, </w:t>
            </w:r>
            <w:r w:rsidRPr="00407272">
              <w:rPr>
                <w:color w:val="000000"/>
              </w:rPr>
              <w:t>Fra Bone Razmilovića 4a</w:t>
            </w:r>
            <w:r w:rsidRPr="00C055F9">
              <w:rPr>
                <w:color w:val="000000"/>
              </w:rPr>
              <w:t xml:space="preserve">                                      u iznosu od             </w:t>
            </w:r>
            <w:r>
              <w:rPr>
                <w:color w:val="000000"/>
              </w:rPr>
              <w:t xml:space="preserve"> </w:t>
            </w:r>
            <w:r w:rsidRPr="00C055F9">
              <w:rPr>
                <w:color w:val="000000"/>
              </w:rPr>
              <w:t xml:space="preserve">   </w:t>
            </w:r>
            <w:r w:rsidRPr="00407272">
              <w:rPr>
                <w:color w:val="000000"/>
              </w:rPr>
              <w:t>128.800,23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98435260915</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86.</w:t>
            </w:r>
          </w:p>
        </w:tc>
        <w:tc>
          <w:tcPr>
            <w:tcW w:type="dxa" w:w="9072"/>
            <w:shd w:fill="auto" w:color="auto" w:val="clear"/>
            <w:vAlign w:val="center"/>
          </w:tcPr>
          <w:p w:rsidRDefault="00007F45" w:rsidP="009A465A" w:rsidR="00007F45">
            <w:pPr>
              <w:rPr>
                <w:color w:val="000000"/>
              </w:rPr>
            </w:pPr>
            <w:r w:rsidRPr="00407272">
              <w:rPr>
                <w:color w:val="000000"/>
              </w:rPr>
              <w:t xml:space="preserve">ANTE ADORIĆ </w:t>
            </w:r>
          </w:p>
          <w:p w:rsidRDefault="00007F45" w:rsidP="009A465A" w:rsidR="00007F45" w:rsidRPr="00C055F9">
            <w:pPr>
              <w:rPr>
                <w:color w:val="000000"/>
              </w:rPr>
            </w:pPr>
            <w:r w:rsidRPr="00C055F9">
              <w:rPr>
                <w:color w:val="000000"/>
              </w:rPr>
              <w:t xml:space="preserve">Split, </w:t>
            </w:r>
            <w:r w:rsidRPr="00407272">
              <w:rPr>
                <w:color w:val="000000"/>
              </w:rPr>
              <w:t>Obala Kneza Branimira 4</w:t>
            </w:r>
            <w:r w:rsidRPr="00C055F9">
              <w:rPr>
                <w:color w:val="000000"/>
              </w:rPr>
              <w:t xml:space="preserve">                                      u iznosu od                 </w:t>
            </w:r>
            <w:r w:rsidRPr="00407272">
              <w:rPr>
                <w:color w:val="000000"/>
              </w:rPr>
              <w:t>235.691,85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49614597172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87.</w:t>
            </w:r>
          </w:p>
        </w:tc>
        <w:tc>
          <w:tcPr>
            <w:tcW w:type="dxa" w:w="9072"/>
            <w:shd w:fill="auto" w:color="auto" w:val="clear"/>
            <w:vAlign w:val="center"/>
          </w:tcPr>
          <w:p w:rsidRDefault="00007F45" w:rsidP="009A465A" w:rsidR="00007F45">
            <w:pPr>
              <w:rPr>
                <w:color w:val="000000"/>
              </w:rPr>
            </w:pPr>
            <w:r w:rsidRPr="00407272">
              <w:rPr>
                <w:color w:val="000000"/>
              </w:rPr>
              <w:t xml:space="preserve">ELEONORA LIVAČIĆ </w:t>
            </w:r>
          </w:p>
          <w:p w:rsidRDefault="00007F45" w:rsidP="009A465A" w:rsidR="00007F45" w:rsidRPr="00C055F9">
            <w:pPr>
              <w:rPr>
                <w:color w:val="000000"/>
              </w:rPr>
            </w:pPr>
            <w:r w:rsidRPr="00C055F9">
              <w:rPr>
                <w:color w:val="000000"/>
              </w:rPr>
              <w:t xml:space="preserve">Split, </w:t>
            </w:r>
            <w:r w:rsidRPr="00407272">
              <w:rPr>
                <w:color w:val="000000"/>
              </w:rPr>
              <w:t>Zrinsko Frankopanska 22</w:t>
            </w:r>
            <w:r w:rsidRPr="00C055F9">
              <w:rPr>
                <w:color w:val="000000"/>
              </w:rPr>
              <w:t xml:space="preserve">                                      u iznosu od                 </w:t>
            </w:r>
            <w:r w:rsidRPr="00407272">
              <w:rPr>
                <w:color w:val="000000"/>
              </w:rPr>
              <w:t>732.040,11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59245302794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88.</w:t>
            </w:r>
          </w:p>
        </w:tc>
        <w:tc>
          <w:tcPr>
            <w:tcW w:type="dxa" w:w="9072"/>
            <w:shd w:fill="auto" w:color="auto" w:val="clear"/>
            <w:vAlign w:val="center"/>
          </w:tcPr>
          <w:p w:rsidRDefault="00007F45" w:rsidP="009A465A" w:rsidR="00007F45">
            <w:pPr>
              <w:rPr>
                <w:color w:val="000000"/>
              </w:rPr>
            </w:pPr>
            <w:r w:rsidRPr="00407272">
              <w:rPr>
                <w:color w:val="000000"/>
              </w:rPr>
              <w:t xml:space="preserve">ALUJEVIĆ VINKO </w:t>
            </w:r>
          </w:p>
          <w:p w:rsidRDefault="00007F45" w:rsidP="009A465A" w:rsidR="00007F45" w:rsidRPr="00C055F9">
            <w:pPr>
              <w:rPr>
                <w:color w:val="000000"/>
              </w:rPr>
            </w:pPr>
            <w:r w:rsidRPr="00C055F9">
              <w:rPr>
                <w:color w:val="000000"/>
              </w:rPr>
              <w:t xml:space="preserve">Split, </w:t>
            </w:r>
            <w:r w:rsidRPr="00407272">
              <w:rPr>
                <w:color w:val="000000"/>
              </w:rPr>
              <w:t>Omiška 7</w:t>
            </w:r>
            <w:r>
              <w:rPr>
                <w:color w:val="000000"/>
              </w:rPr>
              <w:t xml:space="preserve">             </w:t>
            </w:r>
            <w:r w:rsidRPr="00C055F9">
              <w:rPr>
                <w:color w:val="000000"/>
              </w:rPr>
              <w:t xml:space="preserve">                                                   u iznosu od                 </w:t>
            </w:r>
            <w:r w:rsidRPr="00407272">
              <w:rPr>
                <w:color w:val="000000"/>
              </w:rPr>
              <w:t>188.225,40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28663717258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89.</w:t>
            </w:r>
          </w:p>
        </w:tc>
        <w:tc>
          <w:tcPr>
            <w:tcW w:type="dxa" w:w="9072"/>
            <w:shd w:fill="auto" w:color="auto" w:val="clear"/>
            <w:vAlign w:val="center"/>
          </w:tcPr>
          <w:p w:rsidRDefault="00007F45" w:rsidP="009A465A" w:rsidR="00007F45">
            <w:pPr>
              <w:rPr>
                <w:color w:val="000000"/>
              </w:rPr>
            </w:pPr>
            <w:r w:rsidRPr="00407272">
              <w:rPr>
                <w:color w:val="000000"/>
              </w:rPr>
              <w:t xml:space="preserve">ŠARAVANJA DRAGAN </w:t>
            </w:r>
          </w:p>
          <w:p w:rsidRDefault="00007F45" w:rsidP="009A465A" w:rsidR="00007F45" w:rsidRPr="00C055F9">
            <w:pPr>
              <w:rPr>
                <w:color w:val="000000"/>
              </w:rPr>
            </w:pPr>
            <w:r w:rsidRPr="00C055F9">
              <w:rPr>
                <w:color w:val="000000"/>
              </w:rPr>
              <w:t xml:space="preserve">Split, </w:t>
            </w:r>
            <w:r w:rsidRPr="00407272">
              <w:rPr>
                <w:color w:val="000000"/>
              </w:rPr>
              <w:t>Sv.</w:t>
            </w:r>
            <w:r>
              <w:rPr>
                <w:color w:val="000000"/>
              </w:rPr>
              <w:t xml:space="preserve"> </w:t>
            </w:r>
            <w:r w:rsidRPr="00407272">
              <w:rPr>
                <w:color w:val="000000"/>
              </w:rPr>
              <w:t>Klare 5</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407272">
              <w:rPr>
                <w:color w:val="000000"/>
              </w:rPr>
              <w:t>419.053,66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79959292543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90.</w:t>
            </w:r>
          </w:p>
        </w:tc>
        <w:tc>
          <w:tcPr>
            <w:tcW w:type="dxa" w:w="9072"/>
            <w:shd w:fill="auto" w:color="auto" w:val="clear"/>
            <w:vAlign w:val="center"/>
          </w:tcPr>
          <w:p w:rsidRDefault="00007F45" w:rsidP="009A465A" w:rsidR="00007F45">
            <w:pPr>
              <w:rPr>
                <w:color w:val="000000"/>
              </w:rPr>
            </w:pPr>
            <w:r w:rsidRPr="00407272">
              <w:rPr>
                <w:color w:val="000000"/>
              </w:rPr>
              <w:t xml:space="preserve">MADUNIĆ VEDRAN </w:t>
            </w:r>
          </w:p>
          <w:p w:rsidRDefault="00007F45" w:rsidP="009A465A" w:rsidR="00007F45" w:rsidRPr="00C055F9">
            <w:pPr>
              <w:rPr>
                <w:color w:val="000000"/>
              </w:rPr>
            </w:pPr>
            <w:r w:rsidRPr="00C055F9">
              <w:rPr>
                <w:color w:val="000000"/>
              </w:rPr>
              <w:t xml:space="preserve">Split, </w:t>
            </w:r>
            <w:r w:rsidRPr="00407272">
              <w:rPr>
                <w:color w:val="000000"/>
              </w:rPr>
              <w:t>Put Firula 55</w:t>
            </w:r>
            <w:r>
              <w:rPr>
                <w:color w:val="000000"/>
              </w:rPr>
              <w:t xml:space="preserve">       </w:t>
            </w:r>
            <w:r w:rsidRPr="00C055F9">
              <w:rPr>
                <w:color w:val="000000"/>
              </w:rPr>
              <w:t xml:space="preserve">                                                   u iznosu od              </w:t>
            </w:r>
            <w:r w:rsidRPr="00407272">
              <w:rPr>
                <w:color w:val="000000"/>
              </w:rPr>
              <w:t>5.230.999,08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82254840459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91.</w:t>
            </w:r>
          </w:p>
        </w:tc>
        <w:tc>
          <w:tcPr>
            <w:tcW w:type="dxa" w:w="9072"/>
            <w:shd w:fill="auto" w:color="auto" w:val="clear"/>
            <w:vAlign w:val="center"/>
          </w:tcPr>
          <w:p w:rsidRDefault="00007F45" w:rsidP="009A465A" w:rsidR="00007F45">
            <w:pPr>
              <w:rPr>
                <w:color w:val="000000"/>
              </w:rPr>
            </w:pPr>
            <w:r w:rsidRPr="00407272">
              <w:rPr>
                <w:color w:val="000000"/>
              </w:rPr>
              <w:t xml:space="preserve">SUČIĆ NEDILJKA </w:t>
            </w:r>
          </w:p>
          <w:p w:rsidRDefault="00007F45" w:rsidP="009A465A" w:rsidR="00007F45" w:rsidRPr="00C055F9">
            <w:pPr>
              <w:rPr>
                <w:color w:val="000000"/>
              </w:rPr>
            </w:pPr>
            <w:r>
              <w:rPr>
                <w:color w:val="000000"/>
              </w:rPr>
              <w:t>Kaštel Stari</w:t>
            </w:r>
            <w:r w:rsidRPr="00C055F9">
              <w:rPr>
                <w:color w:val="000000"/>
              </w:rPr>
              <w:t xml:space="preserve">, </w:t>
            </w:r>
            <w:r w:rsidRPr="00407272">
              <w:rPr>
                <w:color w:val="000000"/>
              </w:rPr>
              <w:t>Put Ponikvica 0</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Pr>
                <w:color w:val="000000"/>
              </w:rPr>
              <w:t xml:space="preserve">  </w:t>
            </w:r>
            <w:r w:rsidRPr="00C055F9">
              <w:rPr>
                <w:color w:val="000000"/>
              </w:rPr>
              <w:t xml:space="preserve">  </w:t>
            </w:r>
            <w:r w:rsidRPr="00407272">
              <w:rPr>
                <w:color w:val="000000"/>
              </w:rPr>
              <w:t>31.552,50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75846820951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92.</w:t>
            </w:r>
          </w:p>
        </w:tc>
        <w:tc>
          <w:tcPr>
            <w:tcW w:type="dxa" w:w="9072"/>
            <w:shd w:fill="auto" w:color="auto" w:val="clear"/>
            <w:vAlign w:val="center"/>
          </w:tcPr>
          <w:p w:rsidRDefault="00007F45" w:rsidP="009A465A" w:rsidR="00007F45">
            <w:pPr>
              <w:rPr>
                <w:color w:val="000000"/>
              </w:rPr>
            </w:pPr>
            <w:r w:rsidRPr="00407272">
              <w:rPr>
                <w:color w:val="000000"/>
              </w:rPr>
              <w:t xml:space="preserve">JUKIĆ ANTE </w:t>
            </w:r>
          </w:p>
          <w:p w:rsidRDefault="00007F45" w:rsidP="009A465A" w:rsidR="00007F45" w:rsidRPr="00C055F9">
            <w:pPr>
              <w:rPr>
                <w:color w:val="000000"/>
              </w:rPr>
            </w:pPr>
            <w:r>
              <w:rPr>
                <w:color w:val="000000"/>
              </w:rPr>
              <w:t>Solin</w:t>
            </w:r>
            <w:r w:rsidRPr="00C055F9">
              <w:rPr>
                <w:color w:val="000000"/>
              </w:rPr>
              <w:t xml:space="preserve">, </w:t>
            </w:r>
            <w:r w:rsidRPr="00407272">
              <w:rPr>
                <w:color w:val="000000"/>
              </w:rPr>
              <w:t>Bubići 33</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407272">
              <w:rPr>
                <w:color w:val="000000"/>
              </w:rPr>
              <w:t>118.818,84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07272">
              <w:rPr>
                <w:color w:val="000000"/>
              </w:rPr>
              <w:t>06475931539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93.</w:t>
            </w:r>
          </w:p>
        </w:tc>
        <w:tc>
          <w:tcPr>
            <w:tcW w:type="dxa" w:w="9072"/>
            <w:shd w:fill="auto" w:color="auto" w:val="clear"/>
            <w:vAlign w:val="center"/>
          </w:tcPr>
          <w:p w:rsidRDefault="00007F45" w:rsidP="009A465A" w:rsidR="00007F45">
            <w:pPr>
              <w:rPr>
                <w:color w:val="000000"/>
              </w:rPr>
            </w:pPr>
            <w:r w:rsidRPr="00407272">
              <w:rPr>
                <w:color w:val="000000"/>
              </w:rPr>
              <w:t xml:space="preserve">ZDESLAV BRKLJAČA </w:t>
            </w:r>
          </w:p>
          <w:p w:rsidRDefault="00007F45" w:rsidP="009A465A" w:rsidR="00007F45" w:rsidRPr="00C055F9">
            <w:pPr>
              <w:rPr>
                <w:color w:val="000000"/>
              </w:rPr>
            </w:pPr>
            <w:r w:rsidRPr="00C055F9">
              <w:rPr>
                <w:color w:val="000000"/>
              </w:rPr>
              <w:t xml:space="preserve">Split, </w:t>
            </w:r>
            <w:r w:rsidRPr="00407272">
              <w:rPr>
                <w:color w:val="000000"/>
              </w:rPr>
              <w:t>Obala A. Trumbića 13</w:t>
            </w:r>
            <w:r w:rsidRPr="00C055F9">
              <w:rPr>
                <w:color w:val="000000"/>
              </w:rPr>
              <w:t xml:space="preserve">                                           u iznosu od                 </w:t>
            </w:r>
            <w:r w:rsidRPr="005D631D">
              <w:rPr>
                <w:color w:val="000000"/>
              </w:rPr>
              <w:t>222.413,25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01287240136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94.</w:t>
            </w:r>
          </w:p>
        </w:tc>
        <w:tc>
          <w:tcPr>
            <w:tcW w:type="dxa" w:w="9072"/>
            <w:shd w:fill="auto" w:color="auto" w:val="clear"/>
            <w:vAlign w:val="center"/>
          </w:tcPr>
          <w:p w:rsidRDefault="00007F45" w:rsidP="009A465A" w:rsidR="00007F45">
            <w:pPr>
              <w:rPr>
                <w:color w:val="000000"/>
              </w:rPr>
            </w:pPr>
            <w:r w:rsidRPr="005D631D">
              <w:rPr>
                <w:color w:val="000000"/>
              </w:rPr>
              <w:t xml:space="preserve">PRIMAŽIĆ MIROSLAV </w:t>
            </w:r>
          </w:p>
          <w:p w:rsidRDefault="00007F45" w:rsidP="009A465A" w:rsidR="00007F45" w:rsidRPr="00C055F9">
            <w:pPr>
              <w:rPr>
                <w:color w:val="000000"/>
              </w:rPr>
            </w:pPr>
            <w:r w:rsidRPr="00C055F9">
              <w:rPr>
                <w:color w:val="000000"/>
              </w:rPr>
              <w:t xml:space="preserve">Split, </w:t>
            </w:r>
            <w:r w:rsidRPr="005D631D">
              <w:rPr>
                <w:color w:val="000000"/>
              </w:rPr>
              <w:t>Starčevićeva 14</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5D631D">
              <w:rPr>
                <w:color w:val="000000"/>
              </w:rPr>
              <w:t>58.948,87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89026435367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95.</w:t>
            </w:r>
          </w:p>
        </w:tc>
        <w:tc>
          <w:tcPr>
            <w:tcW w:type="dxa" w:w="9072"/>
            <w:shd w:fill="auto" w:color="auto" w:val="clear"/>
            <w:vAlign w:val="center"/>
          </w:tcPr>
          <w:p w:rsidRDefault="00007F45" w:rsidP="009A465A" w:rsidR="00007F45">
            <w:pPr>
              <w:rPr>
                <w:color w:val="000000"/>
              </w:rPr>
            </w:pPr>
            <w:r w:rsidRPr="005D631D">
              <w:rPr>
                <w:color w:val="000000"/>
              </w:rPr>
              <w:t xml:space="preserve">JADRANKA KLISOVIĆ </w:t>
            </w:r>
          </w:p>
          <w:p w:rsidRDefault="00007F45" w:rsidP="009A465A" w:rsidR="00007F45" w:rsidRPr="00C055F9">
            <w:pPr>
              <w:rPr>
                <w:color w:val="000000"/>
              </w:rPr>
            </w:pPr>
            <w:r w:rsidRPr="00C055F9">
              <w:rPr>
                <w:color w:val="000000"/>
              </w:rPr>
              <w:t xml:space="preserve">Split, </w:t>
            </w:r>
            <w:r w:rsidRPr="005D631D">
              <w:rPr>
                <w:color w:val="000000"/>
              </w:rPr>
              <w:t>Velebitska 99</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5D631D">
              <w:rPr>
                <w:color w:val="000000"/>
              </w:rPr>
              <w:t>370.165,90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54508027155</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96.</w:t>
            </w:r>
          </w:p>
        </w:tc>
        <w:tc>
          <w:tcPr>
            <w:tcW w:type="dxa" w:w="9072"/>
            <w:shd w:fill="auto" w:color="auto" w:val="clear"/>
            <w:vAlign w:val="center"/>
          </w:tcPr>
          <w:p w:rsidRDefault="00007F45" w:rsidP="009A465A" w:rsidR="00007F45">
            <w:pPr>
              <w:rPr>
                <w:color w:val="000000"/>
              </w:rPr>
            </w:pPr>
            <w:r w:rsidRPr="005D631D">
              <w:rPr>
                <w:color w:val="000000"/>
              </w:rPr>
              <w:t xml:space="preserve">BRANIMIR BURMAZ </w:t>
            </w:r>
          </w:p>
          <w:p w:rsidRDefault="00007F45" w:rsidP="009A465A" w:rsidR="00007F45" w:rsidRPr="00C055F9">
            <w:pPr>
              <w:rPr>
                <w:color w:val="000000"/>
              </w:rPr>
            </w:pPr>
            <w:r>
              <w:rPr>
                <w:color w:val="000000"/>
              </w:rPr>
              <w:t>Bol</w:t>
            </w:r>
            <w:r w:rsidRPr="00C055F9">
              <w:rPr>
                <w:color w:val="000000"/>
              </w:rPr>
              <w:t xml:space="preserve">, </w:t>
            </w:r>
            <w:r w:rsidRPr="005D631D">
              <w:rPr>
                <w:color w:val="000000"/>
              </w:rPr>
              <w:t>Uz Pjacu 15a</w:t>
            </w:r>
            <w:r>
              <w:rPr>
                <w:color w:val="000000"/>
              </w:rPr>
              <w:t xml:space="preserve">     </w:t>
            </w:r>
            <w:r w:rsidRPr="00C055F9">
              <w:rPr>
                <w:color w:val="000000"/>
              </w:rPr>
              <w:t xml:space="preserve">                            </w:t>
            </w:r>
            <w:r>
              <w:rPr>
                <w:color w:val="000000"/>
              </w:rPr>
              <w:t xml:space="preserve">   </w:t>
            </w:r>
            <w:r w:rsidRPr="00C055F9">
              <w:rPr>
                <w:color w:val="000000"/>
              </w:rPr>
              <w:t xml:space="preserve">                        u iznosu od                 </w:t>
            </w:r>
            <w:r w:rsidRPr="005D631D">
              <w:rPr>
                <w:color w:val="000000"/>
              </w:rPr>
              <w:t>470.310,18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3828131052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97.</w:t>
            </w:r>
          </w:p>
        </w:tc>
        <w:tc>
          <w:tcPr>
            <w:tcW w:type="dxa" w:w="9072"/>
            <w:shd w:fill="auto" w:color="auto" w:val="clear"/>
            <w:vAlign w:val="center"/>
          </w:tcPr>
          <w:p w:rsidRDefault="00007F45" w:rsidP="009A465A" w:rsidR="00007F45">
            <w:pPr>
              <w:rPr>
                <w:color w:val="000000"/>
              </w:rPr>
            </w:pPr>
            <w:r w:rsidRPr="005D631D">
              <w:rPr>
                <w:color w:val="000000"/>
              </w:rPr>
              <w:t xml:space="preserve">TANJA BURMAZ </w:t>
            </w:r>
          </w:p>
          <w:p w:rsidRDefault="00007F45" w:rsidP="009A465A" w:rsidR="00007F45" w:rsidRPr="00C055F9">
            <w:pPr>
              <w:rPr>
                <w:color w:val="000000"/>
              </w:rPr>
            </w:pPr>
            <w:r w:rsidRPr="00C055F9">
              <w:rPr>
                <w:color w:val="000000"/>
              </w:rPr>
              <w:t xml:space="preserve">Split, </w:t>
            </w:r>
            <w:r w:rsidRPr="005D631D">
              <w:rPr>
                <w:color w:val="000000"/>
              </w:rPr>
              <w:t>B. Papandopula 27</w:t>
            </w:r>
            <w:r w:rsidRPr="00C055F9">
              <w:rPr>
                <w:color w:val="000000"/>
              </w:rPr>
              <w:t xml:space="preserve">                                                 u iznosu od            </w:t>
            </w:r>
            <w:r>
              <w:rPr>
                <w:color w:val="000000"/>
              </w:rPr>
              <w:t xml:space="preserve">  </w:t>
            </w:r>
            <w:r w:rsidRPr="00C055F9">
              <w:rPr>
                <w:color w:val="000000"/>
              </w:rPr>
              <w:t xml:space="preserve">   </w:t>
            </w:r>
            <w:r w:rsidRPr="005D631D">
              <w:rPr>
                <w:color w:val="000000"/>
              </w:rPr>
              <w:t>466.416,08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39974299060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98.</w:t>
            </w:r>
          </w:p>
        </w:tc>
        <w:tc>
          <w:tcPr>
            <w:tcW w:type="dxa" w:w="9072"/>
            <w:shd w:fill="auto" w:color="auto" w:val="clear"/>
            <w:vAlign w:val="center"/>
          </w:tcPr>
          <w:p w:rsidRDefault="00007F45" w:rsidP="009A465A" w:rsidR="00007F45">
            <w:pPr>
              <w:rPr>
                <w:color w:val="000000"/>
              </w:rPr>
            </w:pPr>
            <w:r w:rsidRPr="005D631D">
              <w:rPr>
                <w:color w:val="000000"/>
              </w:rPr>
              <w:t xml:space="preserve">VANA MOZARA </w:t>
            </w:r>
          </w:p>
          <w:p w:rsidRDefault="00007F45" w:rsidP="009A465A" w:rsidR="00007F45" w:rsidRPr="00C055F9">
            <w:pPr>
              <w:rPr>
                <w:color w:val="000000"/>
              </w:rPr>
            </w:pPr>
            <w:r w:rsidRPr="00C055F9">
              <w:rPr>
                <w:color w:val="000000"/>
              </w:rPr>
              <w:t xml:space="preserve">Split, </w:t>
            </w:r>
            <w:r w:rsidRPr="005D631D">
              <w:rPr>
                <w:color w:val="000000"/>
              </w:rPr>
              <w:t>A.</w:t>
            </w:r>
            <w:r>
              <w:rPr>
                <w:color w:val="000000"/>
              </w:rPr>
              <w:t xml:space="preserve"> </w:t>
            </w:r>
            <w:r w:rsidRPr="005D631D">
              <w:rPr>
                <w:color w:val="000000"/>
              </w:rPr>
              <w:t>Mihanovića</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5D631D">
              <w:rPr>
                <w:color w:val="000000"/>
              </w:rPr>
              <w:t>103.586,52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47365649980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99.</w:t>
            </w:r>
          </w:p>
        </w:tc>
        <w:tc>
          <w:tcPr>
            <w:tcW w:type="dxa" w:w="9072"/>
            <w:shd w:fill="auto" w:color="auto" w:val="clear"/>
            <w:vAlign w:val="center"/>
          </w:tcPr>
          <w:p w:rsidRDefault="00007F45" w:rsidP="009A465A" w:rsidR="00007F45">
            <w:pPr>
              <w:rPr>
                <w:color w:val="000000"/>
              </w:rPr>
            </w:pPr>
            <w:r w:rsidRPr="005D631D">
              <w:rPr>
                <w:color w:val="000000"/>
              </w:rPr>
              <w:t xml:space="preserve">ŠELAMOV NADA </w:t>
            </w:r>
          </w:p>
          <w:p w:rsidRDefault="00007F45" w:rsidP="009A465A" w:rsidR="00007F45" w:rsidRPr="00C055F9">
            <w:pPr>
              <w:rPr>
                <w:color w:val="000000"/>
              </w:rPr>
            </w:pPr>
            <w:r w:rsidRPr="00C055F9">
              <w:rPr>
                <w:color w:val="000000"/>
              </w:rPr>
              <w:t xml:space="preserve">Split, </w:t>
            </w:r>
            <w:r w:rsidRPr="005D631D">
              <w:rPr>
                <w:color w:val="000000"/>
              </w:rPr>
              <w:t>Doverska 7</w:t>
            </w:r>
            <w:r>
              <w:rPr>
                <w:color w:val="000000"/>
              </w:rPr>
              <w:t xml:space="preserve">         </w:t>
            </w:r>
            <w:r w:rsidRPr="00C055F9">
              <w:rPr>
                <w:color w:val="000000"/>
              </w:rPr>
              <w:t xml:space="preserve">                                                    u iznosu od                 </w:t>
            </w:r>
            <w:r w:rsidRPr="005D631D">
              <w:rPr>
                <w:color w:val="000000"/>
              </w:rPr>
              <w:t>603.905,72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35353844086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100.</w:t>
            </w:r>
          </w:p>
        </w:tc>
        <w:tc>
          <w:tcPr>
            <w:tcW w:type="dxa" w:w="9072"/>
            <w:shd w:fill="auto" w:color="auto" w:val="clear"/>
            <w:vAlign w:val="center"/>
          </w:tcPr>
          <w:p w:rsidRDefault="00007F45" w:rsidP="009A465A" w:rsidR="00007F45">
            <w:pPr>
              <w:rPr>
                <w:color w:val="000000"/>
              </w:rPr>
            </w:pPr>
            <w:r w:rsidRPr="005D631D">
              <w:rPr>
                <w:color w:val="000000"/>
              </w:rPr>
              <w:t xml:space="preserve">NAĐA BURMAZ </w:t>
            </w:r>
          </w:p>
          <w:p w:rsidRDefault="00007F45" w:rsidP="009A465A" w:rsidR="00007F45" w:rsidRPr="00C055F9">
            <w:pPr>
              <w:rPr>
                <w:color w:val="000000"/>
              </w:rPr>
            </w:pPr>
            <w:r w:rsidRPr="00C055F9">
              <w:rPr>
                <w:color w:val="000000"/>
              </w:rPr>
              <w:t xml:space="preserve">Split, </w:t>
            </w:r>
            <w:r w:rsidRPr="005D631D">
              <w:rPr>
                <w:color w:val="000000"/>
              </w:rPr>
              <w:t>Trščanska 27</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5D631D">
              <w:rPr>
                <w:color w:val="000000"/>
              </w:rPr>
              <w:t>138.453,06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28587009153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101.</w:t>
            </w:r>
          </w:p>
        </w:tc>
        <w:tc>
          <w:tcPr>
            <w:tcW w:type="dxa" w:w="9072"/>
            <w:shd w:fill="auto" w:color="auto" w:val="clear"/>
            <w:vAlign w:val="center"/>
          </w:tcPr>
          <w:p w:rsidRDefault="00007F45" w:rsidP="009A465A" w:rsidR="00007F45">
            <w:pPr>
              <w:rPr>
                <w:color w:val="000000"/>
              </w:rPr>
            </w:pPr>
            <w:r w:rsidRPr="005D631D">
              <w:rPr>
                <w:color w:val="000000"/>
              </w:rPr>
              <w:t xml:space="preserve">TOPIĆ VLADIMIR </w:t>
            </w:r>
          </w:p>
          <w:p w:rsidRDefault="00007F45" w:rsidP="009A465A" w:rsidR="00007F45" w:rsidRPr="00C055F9">
            <w:pPr>
              <w:rPr>
                <w:color w:val="000000"/>
              </w:rPr>
            </w:pPr>
            <w:r w:rsidRPr="00C055F9">
              <w:rPr>
                <w:color w:val="000000"/>
              </w:rPr>
              <w:t xml:space="preserve">Split, </w:t>
            </w:r>
            <w:r w:rsidRPr="005D631D">
              <w:rPr>
                <w:color w:val="000000"/>
              </w:rPr>
              <w:t>Gospinica 7</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5D631D">
              <w:rPr>
                <w:color w:val="000000"/>
              </w:rPr>
              <w:t>374.841,41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31765430900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102.</w:t>
            </w:r>
          </w:p>
        </w:tc>
        <w:tc>
          <w:tcPr>
            <w:tcW w:type="dxa" w:w="9072"/>
            <w:shd w:fill="auto" w:color="auto" w:val="clear"/>
            <w:vAlign w:val="center"/>
          </w:tcPr>
          <w:p w:rsidRDefault="00007F45" w:rsidP="009A465A" w:rsidR="00007F45">
            <w:pPr>
              <w:rPr>
                <w:color w:val="000000"/>
              </w:rPr>
            </w:pPr>
            <w:r w:rsidRPr="005D631D">
              <w:rPr>
                <w:color w:val="000000"/>
              </w:rPr>
              <w:t xml:space="preserve">ENVER HALITI </w:t>
            </w:r>
          </w:p>
          <w:p w:rsidRDefault="00007F45" w:rsidP="009A465A" w:rsidR="00007F45" w:rsidRPr="00C055F9">
            <w:pPr>
              <w:rPr>
                <w:color w:val="000000"/>
              </w:rPr>
            </w:pPr>
            <w:r w:rsidRPr="00C055F9">
              <w:rPr>
                <w:color w:val="000000"/>
              </w:rPr>
              <w:t xml:space="preserve">Split, </w:t>
            </w:r>
            <w:r>
              <w:rPr>
                <w:color w:val="000000"/>
              </w:rPr>
              <w:t>K</w:t>
            </w:r>
            <w:r w:rsidRPr="005D631D">
              <w:rPr>
                <w:color w:val="000000"/>
              </w:rPr>
              <w:t>rležina 16</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Pr>
                <w:color w:val="000000"/>
              </w:rPr>
              <w:t xml:space="preserve">   </w:t>
            </w:r>
            <w:r w:rsidRPr="00C055F9">
              <w:rPr>
                <w:color w:val="000000"/>
              </w:rPr>
              <w:t xml:space="preserve">  </w:t>
            </w:r>
            <w:r w:rsidRPr="005D631D">
              <w:rPr>
                <w:color w:val="000000"/>
              </w:rPr>
              <w:t>90.439,60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54383318007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103.</w:t>
            </w:r>
          </w:p>
        </w:tc>
        <w:tc>
          <w:tcPr>
            <w:tcW w:type="dxa" w:w="9072"/>
            <w:shd w:fill="auto" w:color="auto" w:val="clear"/>
            <w:vAlign w:val="center"/>
          </w:tcPr>
          <w:p w:rsidRDefault="00007F45" w:rsidP="009A465A" w:rsidR="00007F45">
            <w:pPr>
              <w:rPr>
                <w:color w:val="000000"/>
              </w:rPr>
            </w:pPr>
            <w:r w:rsidRPr="005D631D">
              <w:rPr>
                <w:color w:val="000000"/>
              </w:rPr>
              <w:t xml:space="preserve">GORANA MATOŠIĆ BREŠKOVIĆ </w:t>
            </w:r>
          </w:p>
          <w:p w:rsidRDefault="00007F45" w:rsidP="009A465A" w:rsidR="00007F45" w:rsidRPr="00C055F9">
            <w:pPr>
              <w:rPr>
                <w:color w:val="000000"/>
              </w:rPr>
            </w:pPr>
            <w:r w:rsidRPr="00C055F9">
              <w:rPr>
                <w:color w:val="000000"/>
              </w:rPr>
              <w:t xml:space="preserve">Split, </w:t>
            </w:r>
            <w:r w:rsidRPr="005D631D">
              <w:rPr>
                <w:color w:val="000000"/>
              </w:rPr>
              <w:t>Šetalište Ivana Meštrovića 64</w:t>
            </w:r>
            <w:r w:rsidRPr="00C055F9">
              <w:rPr>
                <w:color w:val="000000"/>
              </w:rPr>
              <w:t xml:space="preserve">                                u iznosu od                 </w:t>
            </w:r>
            <w:r w:rsidRPr="005D631D">
              <w:rPr>
                <w:color w:val="000000"/>
              </w:rPr>
              <w:t>147.288,81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10985590707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104.</w:t>
            </w:r>
          </w:p>
        </w:tc>
        <w:tc>
          <w:tcPr>
            <w:tcW w:type="dxa" w:w="9072"/>
            <w:shd w:fill="auto" w:color="auto" w:val="clear"/>
            <w:vAlign w:val="center"/>
          </w:tcPr>
          <w:p w:rsidRDefault="00007F45" w:rsidP="009A465A" w:rsidR="00007F45">
            <w:pPr>
              <w:rPr>
                <w:color w:val="000000"/>
              </w:rPr>
            </w:pPr>
            <w:r w:rsidRPr="005D631D">
              <w:rPr>
                <w:color w:val="000000"/>
              </w:rPr>
              <w:t xml:space="preserve">MATE ĆEVANIĆ </w:t>
            </w:r>
          </w:p>
          <w:p w:rsidRDefault="00007F45" w:rsidP="009A465A" w:rsidR="00007F45" w:rsidRPr="00C055F9">
            <w:pPr>
              <w:rPr>
                <w:color w:val="000000"/>
              </w:rPr>
            </w:pPr>
            <w:r>
              <w:rPr>
                <w:color w:val="000000"/>
              </w:rPr>
              <w:t>Trogir</w:t>
            </w:r>
            <w:r w:rsidRPr="00C055F9">
              <w:rPr>
                <w:color w:val="000000"/>
              </w:rPr>
              <w:t xml:space="preserve">, </w:t>
            </w:r>
            <w:r w:rsidRPr="005D631D">
              <w:rPr>
                <w:color w:val="000000"/>
              </w:rPr>
              <w:t>Put Kapelice 41</w:t>
            </w:r>
            <w:r w:rsidRPr="00C055F9">
              <w:rPr>
                <w:color w:val="000000"/>
              </w:rPr>
              <w:t xml:space="preserve">                                                   u iznosu od                 </w:t>
            </w:r>
            <w:r w:rsidRPr="00E920D5">
              <w:rPr>
                <w:color w:val="000000"/>
              </w:rPr>
              <w:t>106.123,03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D631D">
              <w:rPr>
                <w:color w:val="000000"/>
              </w:rPr>
              <w:t>41427051474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105.</w:t>
            </w:r>
          </w:p>
        </w:tc>
        <w:tc>
          <w:tcPr>
            <w:tcW w:type="dxa" w:w="9072"/>
            <w:shd w:fill="auto" w:color="auto" w:val="clear"/>
            <w:vAlign w:val="center"/>
          </w:tcPr>
          <w:p w:rsidRDefault="00007F45" w:rsidP="009A465A" w:rsidR="00007F45">
            <w:pPr>
              <w:rPr>
                <w:color w:val="000000"/>
              </w:rPr>
            </w:pPr>
            <w:r w:rsidRPr="00E920D5">
              <w:rPr>
                <w:color w:val="000000"/>
              </w:rPr>
              <w:t xml:space="preserve">BEBIĆ MARIJA </w:t>
            </w:r>
          </w:p>
          <w:p w:rsidRDefault="00007F45" w:rsidP="009A465A" w:rsidR="00007F45" w:rsidRPr="00C055F9">
            <w:pPr>
              <w:rPr>
                <w:color w:val="000000"/>
              </w:rPr>
            </w:pPr>
            <w:r w:rsidRPr="00C055F9">
              <w:rPr>
                <w:color w:val="000000"/>
              </w:rPr>
              <w:t xml:space="preserve">Split, </w:t>
            </w:r>
            <w:r w:rsidRPr="00E920D5">
              <w:rPr>
                <w:color w:val="000000"/>
              </w:rPr>
              <w:t>Velebitska 12</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E920D5">
              <w:rPr>
                <w:color w:val="000000"/>
              </w:rPr>
              <w:t>26.504,90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85364663014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106.</w:t>
            </w:r>
          </w:p>
        </w:tc>
        <w:tc>
          <w:tcPr>
            <w:tcW w:type="dxa" w:w="9072"/>
            <w:shd w:fill="auto" w:color="auto" w:val="clear"/>
            <w:vAlign w:val="center"/>
          </w:tcPr>
          <w:p w:rsidRDefault="00007F45" w:rsidP="009A465A" w:rsidR="00007F45">
            <w:pPr>
              <w:rPr>
                <w:color w:val="000000"/>
              </w:rPr>
            </w:pPr>
            <w:r w:rsidRPr="00E920D5">
              <w:rPr>
                <w:color w:val="000000"/>
              </w:rPr>
              <w:t xml:space="preserve">TINA MARTINOVIĆ </w:t>
            </w:r>
          </w:p>
          <w:p w:rsidRDefault="00007F45" w:rsidP="009A465A" w:rsidR="00007F45" w:rsidRPr="00C055F9">
            <w:pPr>
              <w:rPr>
                <w:color w:val="000000"/>
              </w:rPr>
            </w:pPr>
            <w:r>
              <w:rPr>
                <w:color w:val="000000"/>
              </w:rPr>
              <w:t>Seget Donji</w:t>
            </w:r>
            <w:r w:rsidRPr="00C055F9">
              <w:rPr>
                <w:color w:val="000000"/>
              </w:rPr>
              <w:t xml:space="preserve">, </w:t>
            </w:r>
            <w:r w:rsidRPr="00E920D5">
              <w:rPr>
                <w:color w:val="000000"/>
              </w:rPr>
              <w:t>Kneza Domagoja 11</w:t>
            </w:r>
            <w:r w:rsidRPr="00C055F9">
              <w:rPr>
                <w:color w:val="000000"/>
              </w:rPr>
              <w:t xml:space="preserve">                                   u iznosu od                 </w:t>
            </w:r>
            <w:r w:rsidRPr="00E920D5">
              <w:rPr>
                <w:color w:val="000000"/>
              </w:rPr>
              <w:t>158.358,74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32906468669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107.</w:t>
            </w:r>
          </w:p>
        </w:tc>
        <w:tc>
          <w:tcPr>
            <w:tcW w:type="dxa" w:w="9072"/>
            <w:shd w:fill="auto" w:color="auto" w:val="clear"/>
            <w:vAlign w:val="center"/>
          </w:tcPr>
          <w:p w:rsidRDefault="00007F45" w:rsidP="009A465A" w:rsidR="00007F45">
            <w:pPr>
              <w:rPr>
                <w:color w:val="000000"/>
              </w:rPr>
            </w:pPr>
            <w:r w:rsidRPr="00E920D5">
              <w:rPr>
                <w:color w:val="000000"/>
              </w:rPr>
              <w:t xml:space="preserve">MARDEŠIĆ </w:t>
            </w:r>
            <w:r>
              <w:rPr>
                <w:color w:val="000000"/>
              </w:rPr>
              <w:t>MATIJA, nasljednica pok. Mardešić Tonka</w:t>
            </w:r>
          </w:p>
          <w:p w:rsidRDefault="00007F45" w:rsidP="009A465A" w:rsidR="00007F45" w:rsidRPr="00C055F9">
            <w:pPr>
              <w:rPr>
                <w:color w:val="000000"/>
              </w:rPr>
            </w:pPr>
            <w:r>
              <w:rPr>
                <w:color w:val="000000"/>
              </w:rPr>
              <w:t>Komiža</w:t>
            </w:r>
            <w:r w:rsidRPr="00C055F9">
              <w:rPr>
                <w:color w:val="000000"/>
              </w:rPr>
              <w:t xml:space="preserve">, </w:t>
            </w:r>
            <w:r w:rsidRPr="00E920D5">
              <w:rPr>
                <w:color w:val="000000"/>
              </w:rPr>
              <w:t>Grodac 6</w:t>
            </w:r>
            <w:r>
              <w:rPr>
                <w:color w:val="000000"/>
              </w:rPr>
              <w:t xml:space="preserve">       </w:t>
            </w:r>
            <w:r w:rsidRPr="00C055F9">
              <w:rPr>
                <w:color w:val="000000"/>
              </w:rPr>
              <w:t xml:space="preserve">                                                    u iznosu od                </w:t>
            </w:r>
            <w:r>
              <w:rPr>
                <w:color w:val="000000"/>
              </w:rPr>
              <w:t xml:space="preserve">   </w:t>
            </w:r>
            <w:r w:rsidRPr="00E920D5">
              <w:rPr>
                <w:color w:val="000000"/>
              </w:rPr>
              <w:t>54.867,47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03389320288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108.</w:t>
            </w:r>
          </w:p>
        </w:tc>
        <w:tc>
          <w:tcPr>
            <w:tcW w:type="dxa" w:w="9072"/>
            <w:shd w:fill="auto" w:color="auto" w:val="clear"/>
            <w:vAlign w:val="center"/>
          </w:tcPr>
          <w:p w:rsidRDefault="00007F45" w:rsidP="009A465A" w:rsidR="00007F45">
            <w:pPr>
              <w:rPr>
                <w:color w:val="000000"/>
              </w:rPr>
            </w:pPr>
            <w:r w:rsidRPr="00E920D5">
              <w:rPr>
                <w:color w:val="000000"/>
              </w:rPr>
              <w:t xml:space="preserve">DARIJO BORIĆ </w:t>
            </w:r>
          </w:p>
          <w:p w:rsidRDefault="00007F45" w:rsidP="009A465A" w:rsidR="00007F45" w:rsidRPr="00C055F9">
            <w:pPr>
              <w:rPr>
                <w:color w:val="000000"/>
              </w:rPr>
            </w:pPr>
            <w:r w:rsidRPr="00C055F9">
              <w:rPr>
                <w:color w:val="000000"/>
              </w:rPr>
              <w:t xml:space="preserve">Split, </w:t>
            </w:r>
            <w:r w:rsidRPr="00E920D5">
              <w:rPr>
                <w:color w:val="000000"/>
              </w:rPr>
              <w:t>Mosečka 115</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E920D5">
              <w:rPr>
                <w:color w:val="000000"/>
              </w:rPr>
              <w:t>72.072,70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69339955745</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109.</w:t>
            </w:r>
          </w:p>
        </w:tc>
        <w:tc>
          <w:tcPr>
            <w:tcW w:type="dxa" w:w="9072"/>
            <w:shd w:fill="auto" w:color="auto" w:val="clear"/>
            <w:vAlign w:val="center"/>
          </w:tcPr>
          <w:p w:rsidRDefault="00007F45" w:rsidP="009A465A" w:rsidR="00007F45">
            <w:pPr>
              <w:rPr>
                <w:color w:val="000000"/>
              </w:rPr>
            </w:pPr>
            <w:r w:rsidRPr="00E920D5">
              <w:rPr>
                <w:color w:val="000000"/>
              </w:rPr>
              <w:t xml:space="preserve">MARA BORIĆ </w:t>
            </w:r>
          </w:p>
          <w:p w:rsidRDefault="00007F45" w:rsidP="009A465A" w:rsidR="00007F45" w:rsidRPr="00C055F9">
            <w:pPr>
              <w:rPr>
                <w:color w:val="000000"/>
              </w:rPr>
            </w:pPr>
            <w:r w:rsidRPr="00C055F9">
              <w:rPr>
                <w:color w:val="000000"/>
              </w:rPr>
              <w:t xml:space="preserve">Split, </w:t>
            </w:r>
            <w:r w:rsidRPr="00E920D5">
              <w:rPr>
                <w:color w:val="000000"/>
              </w:rPr>
              <w:t>Dubrovačka 12</w:t>
            </w:r>
            <w:r w:rsidRPr="00C055F9">
              <w:rPr>
                <w:color w:val="000000"/>
              </w:rPr>
              <w:t xml:space="preserve">                                                </w:t>
            </w:r>
            <w:r>
              <w:rPr>
                <w:color w:val="000000"/>
              </w:rPr>
              <w:t xml:space="preserve">   </w:t>
            </w:r>
            <w:r w:rsidRPr="00C055F9">
              <w:rPr>
                <w:color w:val="000000"/>
              </w:rPr>
              <w:t xml:space="preserve">    u iznosu od                 </w:t>
            </w:r>
            <w:r w:rsidRPr="00E920D5">
              <w:rPr>
                <w:color w:val="000000"/>
              </w:rPr>
              <w:t>105.018,19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68678485819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110.</w:t>
            </w:r>
          </w:p>
        </w:tc>
        <w:tc>
          <w:tcPr>
            <w:tcW w:type="dxa" w:w="9072"/>
            <w:shd w:fill="auto" w:color="auto" w:val="clear"/>
            <w:vAlign w:val="center"/>
          </w:tcPr>
          <w:p w:rsidRDefault="00007F45" w:rsidP="009A465A" w:rsidR="00007F45">
            <w:pPr>
              <w:rPr>
                <w:color w:val="000000"/>
              </w:rPr>
            </w:pPr>
            <w:r w:rsidRPr="00E920D5">
              <w:rPr>
                <w:color w:val="000000"/>
              </w:rPr>
              <w:t xml:space="preserve">SILIĆ ŠIMUN </w:t>
            </w:r>
          </w:p>
          <w:p w:rsidRDefault="00007F45" w:rsidP="009A465A" w:rsidR="00007F45" w:rsidRPr="00C055F9">
            <w:pPr>
              <w:rPr>
                <w:color w:val="000000"/>
              </w:rPr>
            </w:pPr>
            <w:r w:rsidRPr="00C055F9">
              <w:rPr>
                <w:color w:val="000000"/>
              </w:rPr>
              <w:t xml:space="preserve">Split, </w:t>
            </w:r>
            <w:r w:rsidRPr="00E920D5">
              <w:rPr>
                <w:color w:val="000000"/>
              </w:rPr>
              <w:t>Šibenska 39</w:t>
            </w:r>
            <w:r>
              <w:rPr>
                <w:color w:val="000000"/>
              </w:rPr>
              <w:t xml:space="preserve">        </w:t>
            </w:r>
            <w:r w:rsidRPr="00C055F9">
              <w:rPr>
                <w:color w:val="000000"/>
              </w:rPr>
              <w:t xml:space="preserve">                                                    u iznosu od                 </w:t>
            </w:r>
            <w:r w:rsidRPr="00E920D5">
              <w:rPr>
                <w:color w:val="000000"/>
              </w:rPr>
              <w:t>283.413,37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07957299810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111.</w:t>
            </w:r>
          </w:p>
        </w:tc>
        <w:tc>
          <w:tcPr>
            <w:tcW w:type="dxa" w:w="9072"/>
            <w:shd w:fill="auto" w:color="auto" w:val="clear"/>
            <w:vAlign w:val="center"/>
          </w:tcPr>
          <w:p w:rsidRDefault="00007F45" w:rsidP="009A465A" w:rsidR="00007F45">
            <w:pPr>
              <w:rPr>
                <w:color w:val="000000"/>
              </w:rPr>
            </w:pPr>
            <w:r w:rsidRPr="00E920D5">
              <w:rPr>
                <w:color w:val="000000"/>
              </w:rPr>
              <w:t xml:space="preserve">UGARKOVIĆ ŽELJKA </w:t>
            </w:r>
          </w:p>
          <w:p w:rsidRDefault="00007F45" w:rsidP="009A465A" w:rsidR="00007F45" w:rsidRPr="00C055F9">
            <w:pPr>
              <w:rPr>
                <w:color w:val="000000"/>
              </w:rPr>
            </w:pPr>
            <w:r w:rsidRPr="00C055F9">
              <w:rPr>
                <w:color w:val="000000"/>
              </w:rPr>
              <w:t xml:space="preserve">Split, </w:t>
            </w:r>
            <w:r w:rsidRPr="00E920D5">
              <w:rPr>
                <w:color w:val="000000"/>
              </w:rPr>
              <w:t>Rendićeva 29</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E920D5">
              <w:rPr>
                <w:color w:val="000000"/>
              </w:rPr>
              <w:t>91.133,02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72870316151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112.</w:t>
            </w:r>
          </w:p>
        </w:tc>
        <w:tc>
          <w:tcPr>
            <w:tcW w:type="dxa" w:w="9072"/>
            <w:shd w:fill="auto" w:color="auto" w:val="clear"/>
            <w:vAlign w:val="center"/>
          </w:tcPr>
          <w:p w:rsidRDefault="00007F45" w:rsidP="009A465A" w:rsidR="00007F45">
            <w:pPr>
              <w:rPr>
                <w:color w:val="000000"/>
              </w:rPr>
            </w:pPr>
            <w:r w:rsidRPr="00E920D5">
              <w:rPr>
                <w:color w:val="000000"/>
              </w:rPr>
              <w:t xml:space="preserve">ANKA CRNKO </w:t>
            </w:r>
          </w:p>
          <w:p w:rsidRDefault="00007F45" w:rsidP="009A465A" w:rsidR="00007F45" w:rsidRPr="00C055F9">
            <w:pPr>
              <w:rPr>
                <w:color w:val="000000"/>
              </w:rPr>
            </w:pPr>
            <w:r w:rsidRPr="00C055F9">
              <w:rPr>
                <w:color w:val="000000"/>
              </w:rPr>
              <w:t xml:space="preserve">Split, </w:t>
            </w:r>
            <w:r w:rsidRPr="00E920D5">
              <w:rPr>
                <w:color w:val="000000"/>
              </w:rPr>
              <w:t>Zagrebačka 23</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E920D5">
              <w:rPr>
                <w:color w:val="000000"/>
              </w:rPr>
              <w:t>143.582,76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30798202919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113.</w:t>
            </w:r>
          </w:p>
        </w:tc>
        <w:tc>
          <w:tcPr>
            <w:tcW w:type="dxa" w:w="9072"/>
            <w:shd w:fill="auto" w:color="auto" w:val="clear"/>
            <w:vAlign w:val="center"/>
          </w:tcPr>
          <w:p w:rsidRDefault="00007F45" w:rsidP="009A465A" w:rsidR="00007F45">
            <w:pPr>
              <w:rPr>
                <w:color w:val="000000"/>
              </w:rPr>
            </w:pPr>
            <w:r w:rsidRPr="00E920D5">
              <w:rPr>
                <w:color w:val="000000"/>
              </w:rPr>
              <w:t xml:space="preserve">BOJAN PEČAR </w:t>
            </w:r>
          </w:p>
          <w:p w:rsidRDefault="00007F45" w:rsidP="009A465A" w:rsidR="00007F45" w:rsidRPr="00C055F9">
            <w:pPr>
              <w:rPr>
                <w:color w:val="000000"/>
              </w:rPr>
            </w:pPr>
            <w:r w:rsidRPr="00C055F9">
              <w:rPr>
                <w:color w:val="000000"/>
              </w:rPr>
              <w:t xml:space="preserve">Split, </w:t>
            </w:r>
            <w:r w:rsidRPr="00E920D5">
              <w:rPr>
                <w:color w:val="000000"/>
              </w:rPr>
              <w:t>Starčevićeva 24c</w:t>
            </w:r>
            <w:r w:rsidRPr="00C055F9">
              <w:rPr>
                <w:color w:val="000000"/>
              </w:rPr>
              <w:t xml:space="preserve">                                                    u iznosu od                 </w:t>
            </w:r>
            <w:r w:rsidRPr="00E920D5">
              <w:rPr>
                <w:color w:val="000000"/>
              </w:rPr>
              <w:t>194.852,99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44645576123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114.</w:t>
            </w:r>
          </w:p>
        </w:tc>
        <w:tc>
          <w:tcPr>
            <w:tcW w:type="dxa" w:w="9072"/>
            <w:shd w:fill="auto" w:color="auto" w:val="clear"/>
            <w:vAlign w:val="center"/>
          </w:tcPr>
          <w:p w:rsidRDefault="00007F45" w:rsidP="009A465A" w:rsidR="00007F45">
            <w:pPr>
              <w:rPr>
                <w:color w:val="000000"/>
              </w:rPr>
            </w:pPr>
            <w:r w:rsidRPr="00E920D5">
              <w:rPr>
                <w:color w:val="000000"/>
              </w:rPr>
              <w:t xml:space="preserve">MEŠTANEK NIVES </w:t>
            </w:r>
          </w:p>
          <w:p w:rsidRDefault="00007F45" w:rsidP="009A465A" w:rsidR="00007F45" w:rsidRPr="00C055F9">
            <w:pPr>
              <w:rPr>
                <w:color w:val="000000"/>
              </w:rPr>
            </w:pPr>
            <w:r w:rsidRPr="00C055F9">
              <w:rPr>
                <w:color w:val="000000"/>
              </w:rPr>
              <w:t xml:space="preserve">Split, </w:t>
            </w:r>
            <w:r w:rsidRPr="00E920D5">
              <w:rPr>
                <w:color w:val="000000"/>
              </w:rPr>
              <w:t>Dubrovačka 3</w:t>
            </w:r>
            <w:r>
              <w:rPr>
                <w:color w:val="000000"/>
              </w:rPr>
              <w:t xml:space="preserve">     </w:t>
            </w:r>
            <w:r w:rsidRPr="00C055F9">
              <w:rPr>
                <w:color w:val="000000"/>
              </w:rPr>
              <w:t xml:space="preserve">                                                    u iznosu od                 </w:t>
            </w:r>
            <w:r w:rsidRPr="00E920D5">
              <w:rPr>
                <w:color w:val="000000"/>
              </w:rPr>
              <w:t>130.452,52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63187099361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115.</w:t>
            </w:r>
          </w:p>
        </w:tc>
        <w:tc>
          <w:tcPr>
            <w:tcW w:type="dxa" w:w="9072"/>
            <w:shd w:fill="auto" w:color="auto" w:val="clear"/>
            <w:vAlign w:val="center"/>
          </w:tcPr>
          <w:p w:rsidRDefault="00007F45" w:rsidP="009A465A" w:rsidR="00007F45">
            <w:pPr>
              <w:rPr>
                <w:color w:val="000000"/>
              </w:rPr>
            </w:pPr>
            <w:r w:rsidRPr="00E920D5">
              <w:rPr>
                <w:color w:val="000000"/>
              </w:rPr>
              <w:t xml:space="preserve">ANTUN ČULIĆ </w:t>
            </w:r>
          </w:p>
          <w:p w:rsidRDefault="00007F45" w:rsidP="009A465A" w:rsidR="00007F45" w:rsidRPr="00C055F9">
            <w:pPr>
              <w:rPr>
                <w:color w:val="000000"/>
              </w:rPr>
            </w:pPr>
            <w:r w:rsidRPr="00C055F9">
              <w:rPr>
                <w:color w:val="000000"/>
              </w:rPr>
              <w:t xml:space="preserve">Split, </w:t>
            </w:r>
            <w:r w:rsidRPr="00E920D5">
              <w:rPr>
                <w:color w:val="000000"/>
              </w:rPr>
              <w:t>Vinkovačka 45</w:t>
            </w:r>
            <w:r>
              <w:rPr>
                <w:color w:val="000000"/>
              </w:rPr>
              <w:t xml:space="preserve">   </w:t>
            </w:r>
            <w:r w:rsidRPr="00C055F9">
              <w:rPr>
                <w:color w:val="000000"/>
              </w:rPr>
              <w:t xml:space="preserve">                                                    u iznosu od                 </w:t>
            </w:r>
            <w:r w:rsidRPr="00E920D5">
              <w:rPr>
                <w:color w:val="000000"/>
              </w:rPr>
              <w:t>133.580,11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82667950400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117.</w:t>
            </w:r>
          </w:p>
        </w:tc>
        <w:tc>
          <w:tcPr>
            <w:tcW w:type="dxa" w:w="9072"/>
            <w:shd w:fill="auto" w:color="auto" w:val="clear"/>
            <w:vAlign w:val="center"/>
          </w:tcPr>
          <w:p w:rsidRDefault="00007F45" w:rsidP="009A465A" w:rsidR="00007F45">
            <w:pPr>
              <w:rPr>
                <w:color w:val="000000"/>
              </w:rPr>
            </w:pPr>
            <w:r w:rsidRPr="00E920D5">
              <w:rPr>
                <w:color w:val="000000"/>
              </w:rPr>
              <w:t xml:space="preserve">TATIJANA SACHSSE </w:t>
            </w:r>
          </w:p>
          <w:p w:rsidRDefault="00007F45" w:rsidP="009A465A" w:rsidR="00007F45" w:rsidRPr="00C055F9">
            <w:pPr>
              <w:rPr>
                <w:color w:val="000000"/>
              </w:rPr>
            </w:pPr>
            <w:r w:rsidRPr="00C055F9">
              <w:rPr>
                <w:color w:val="000000"/>
              </w:rPr>
              <w:t xml:space="preserve">Split, </w:t>
            </w:r>
            <w:r w:rsidRPr="00E920D5">
              <w:rPr>
                <w:color w:val="000000"/>
              </w:rPr>
              <w:t>Vinkovačka 18</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E920D5">
              <w:rPr>
                <w:color w:val="000000"/>
              </w:rPr>
              <w:t>78.201,78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37366451813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118.</w:t>
            </w:r>
          </w:p>
        </w:tc>
        <w:tc>
          <w:tcPr>
            <w:tcW w:type="dxa" w:w="9072"/>
            <w:shd w:fill="auto" w:color="auto" w:val="clear"/>
            <w:vAlign w:val="center"/>
          </w:tcPr>
          <w:p w:rsidRDefault="00007F45" w:rsidP="009A465A" w:rsidR="00007F45">
            <w:pPr>
              <w:rPr>
                <w:color w:val="000000"/>
              </w:rPr>
            </w:pPr>
            <w:r w:rsidRPr="00805B70">
              <w:rPr>
                <w:color w:val="000000"/>
              </w:rPr>
              <w:t xml:space="preserve">MARIJA FLORIJAN </w:t>
            </w:r>
          </w:p>
          <w:p w:rsidRDefault="00007F45" w:rsidP="009A465A" w:rsidR="00007F45" w:rsidRPr="00C055F9">
            <w:pPr>
              <w:rPr>
                <w:color w:val="000000"/>
              </w:rPr>
            </w:pPr>
            <w:r w:rsidRPr="00C055F9">
              <w:rPr>
                <w:color w:val="000000"/>
              </w:rPr>
              <w:t xml:space="preserve">Split, </w:t>
            </w:r>
            <w:r w:rsidRPr="00805B70">
              <w:rPr>
                <w:color w:val="000000"/>
              </w:rPr>
              <w:t>Vinkovačka 18</w:t>
            </w:r>
            <w:r>
              <w:rPr>
                <w:color w:val="000000"/>
              </w:rPr>
              <w:t xml:space="preserve">    </w:t>
            </w:r>
            <w:r w:rsidRPr="00C055F9">
              <w:rPr>
                <w:color w:val="000000"/>
              </w:rPr>
              <w:t xml:space="preserve">                                                   u iznosu od                 </w:t>
            </w:r>
            <w:r w:rsidRPr="00805B70">
              <w:rPr>
                <w:color w:val="000000"/>
              </w:rPr>
              <w:t>10.769,10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75201077574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119.</w:t>
            </w:r>
          </w:p>
        </w:tc>
        <w:tc>
          <w:tcPr>
            <w:tcW w:type="dxa" w:w="9072"/>
            <w:shd w:fill="auto" w:color="auto" w:val="clear"/>
            <w:vAlign w:val="center"/>
          </w:tcPr>
          <w:p w:rsidRDefault="00007F45" w:rsidP="009A465A" w:rsidR="00007F45">
            <w:pPr>
              <w:rPr>
                <w:color w:val="000000"/>
              </w:rPr>
            </w:pPr>
            <w:r w:rsidRPr="00805B70">
              <w:rPr>
                <w:color w:val="000000"/>
              </w:rPr>
              <w:t xml:space="preserve">DARKO POLJAK </w:t>
            </w:r>
          </w:p>
          <w:p w:rsidRDefault="00007F45" w:rsidP="009A465A" w:rsidR="00007F45" w:rsidRPr="00C055F9">
            <w:pPr>
              <w:rPr>
                <w:color w:val="000000"/>
              </w:rPr>
            </w:pPr>
            <w:r>
              <w:rPr>
                <w:color w:val="000000"/>
              </w:rPr>
              <w:t>Podstrana</w:t>
            </w:r>
            <w:r w:rsidRPr="00C055F9">
              <w:rPr>
                <w:color w:val="000000"/>
              </w:rPr>
              <w:t xml:space="preserve">, </w:t>
            </w:r>
            <w:r w:rsidRPr="00805B70">
              <w:rPr>
                <w:color w:val="000000"/>
              </w:rPr>
              <w:t>Put Starog Sela 23a</w:t>
            </w:r>
            <w:r w:rsidRPr="00C055F9">
              <w:rPr>
                <w:color w:val="000000"/>
              </w:rPr>
              <w:t xml:space="preserve">                                       u iznosu od                 </w:t>
            </w:r>
            <w:r w:rsidRPr="00805B70">
              <w:rPr>
                <w:color w:val="000000"/>
              </w:rPr>
              <w:t>186.295,94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60935327194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120.</w:t>
            </w:r>
          </w:p>
        </w:tc>
        <w:tc>
          <w:tcPr>
            <w:tcW w:type="dxa" w:w="9072"/>
            <w:shd w:fill="auto" w:color="auto" w:val="clear"/>
            <w:vAlign w:val="center"/>
          </w:tcPr>
          <w:p w:rsidRDefault="00007F45" w:rsidP="009A465A" w:rsidR="00007F45">
            <w:pPr>
              <w:rPr>
                <w:color w:val="000000"/>
              </w:rPr>
            </w:pPr>
            <w:r w:rsidRPr="00805B70">
              <w:rPr>
                <w:color w:val="000000"/>
              </w:rPr>
              <w:t xml:space="preserve">ANA BUBLE </w:t>
            </w:r>
          </w:p>
          <w:p w:rsidRDefault="00007F45" w:rsidP="009A465A" w:rsidR="00007F45" w:rsidRPr="00C055F9">
            <w:pPr>
              <w:rPr>
                <w:color w:val="000000"/>
              </w:rPr>
            </w:pPr>
            <w:r w:rsidRPr="00C055F9">
              <w:rPr>
                <w:color w:val="000000"/>
              </w:rPr>
              <w:t xml:space="preserve">Split, </w:t>
            </w:r>
            <w:r w:rsidRPr="00805B70">
              <w:rPr>
                <w:color w:val="000000"/>
              </w:rPr>
              <w:t>Jurja Plančića 10</w:t>
            </w:r>
            <w:r w:rsidRPr="00C055F9">
              <w:rPr>
                <w:color w:val="000000"/>
              </w:rPr>
              <w:t xml:space="preserve">                                                    u iznosu od                 </w:t>
            </w:r>
            <w:r w:rsidRPr="00805B70">
              <w:rPr>
                <w:color w:val="000000"/>
              </w:rPr>
              <w:t>847.939,48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84411313770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121.</w:t>
            </w:r>
          </w:p>
        </w:tc>
        <w:tc>
          <w:tcPr>
            <w:tcW w:type="dxa" w:w="9072"/>
            <w:shd w:fill="auto" w:color="auto" w:val="clear"/>
            <w:vAlign w:val="center"/>
          </w:tcPr>
          <w:p w:rsidRDefault="00007F45" w:rsidP="009A465A" w:rsidR="00007F45">
            <w:pPr>
              <w:rPr>
                <w:color w:val="000000"/>
              </w:rPr>
            </w:pPr>
            <w:r w:rsidRPr="00805B70">
              <w:rPr>
                <w:color w:val="000000"/>
              </w:rPr>
              <w:t xml:space="preserve">MILIVOJ MARTINOVIĆ </w:t>
            </w:r>
          </w:p>
          <w:p w:rsidRDefault="00007F45" w:rsidP="009A465A" w:rsidR="00007F45" w:rsidRPr="00C055F9">
            <w:pPr>
              <w:rPr>
                <w:color w:val="000000"/>
              </w:rPr>
            </w:pPr>
            <w:r>
              <w:rPr>
                <w:color w:val="000000"/>
              </w:rPr>
              <w:t>Seget Donji</w:t>
            </w:r>
            <w:r w:rsidRPr="00C055F9">
              <w:rPr>
                <w:color w:val="000000"/>
              </w:rPr>
              <w:t xml:space="preserve">, </w:t>
            </w:r>
            <w:r w:rsidRPr="00805B70">
              <w:rPr>
                <w:color w:val="000000"/>
              </w:rPr>
              <w:t>Kneza Domagoja 11</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805B70">
              <w:rPr>
                <w:color w:val="000000"/>
              </w:rPr>
              <w:t>26.903,37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56312294641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122.</w:t>
            </w:r>
          </w:p>
        </w:tc>
        <w:tc>
          <w:tcPr>
            <w:tcW w:type="dxa" w:w="9072"/>
            <w:shd w:fill="auto" w:color="auto" w:val="clear"/>
            <w:vAlign w:val="center"/>
          </w:tcPr>
          <w:p w:rsidRDefault="00007F45" w:rsidP="009A465A" w:rsidR="00007F45">
            <w:pPr>
              <w:rPr>
                <w:color w:val="000000"/>
              </w:rPr>
            </w:pPr>
            <w:r w:rsidRPr="00805B70">
              <w:rPr>
                <w:color w:val="000000"/>
              </w:rPr>
              <w:t xml:space="preserve">IVAN MILAS </w:t>
            </w:r>
          </w:p>
          <w:p w:rsidRDefault="00007F45" w:rsidP="009A465A" w:rsidR="00007F45" w:rsidRPr="00C055F9">
            <w:pPr>
              <w:rPr>
                <w:color w:val="000000"/>
              </w:rPr>
            </w:pPr>
            <w:r w:rsidRPr="00C055F9">
              <w:rPr>
                <w:color w:val="000000"/>
              </w:rPr>
              <w:t xml:space="preserve">Split, </w:t>
            </w:r>
            <w:r w:rsidRPr="00805B70">
              <w:rPr>
                <w:color w:val="000000"/>
              </w:rPr>
              <w:t>Omiška 14</w:t>
            </w:r>
            <w:r>
              <w:rPr>
                <w:color w:val="000000"/>
              </w:rPr>
              <w:t xml:space="preserve">           </w:t>
            </w:r>
            <w:r w:rsidRPr="00C055F9">
              <w:rPr>
                <w:color w:val="000000"/>
              </w:rPr>
              <w:t xml:space="preserve">                                                   u iznosu od                 </w:t>
            </w:r>
            <w:r w:rsidRPr="00805B70">
              <w:rPr>
                <w:color w:val="000000"/>
              </w:rPr>
              <w:t>156.610,40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24422644084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123.</w:t>
            </w:r>
          </w:p>
        </w:tc>
        <w:tc>
          <w:tcPr>
            <w:tcW w:type="dxa" w:w="9072"/>
            <w:shd w:fill="auto" w:color="auto" w:val="clear"/>
            <w:vAlign w:val="center"/>
          </w:tcPr>
          <w:p w:rsidRDefault="00007F45" w:rsidP="009A465A" w:rsidR="00007F45">
            <w:pPr>
              <w:rPr>
                <w:color w:val="000000"/>
              </w:rPr>
            </w:pPr>
            <w:r w:rsidRPr="00805B70">
              <w:rPr>
                <w:color w:val="000000"/>
              </w:rPr>
              <w:t xml:space="preserve">MARIJA VIDOVIĆ </w:t>
            </w:r>
          </w:p>
          <w:p w:rsidRDefault="00007F45" w:rsidP="009A465A" w:rsidR="00007F45" w:rsidRPr="00C055F9">
            <w:pPr>
              <w:rPr>
                <w:color w:val="000000"/>
              </w:rPr>
            </w:pPr>
            <w:r w:rsidRPr="00C055F9">
              <w:rPr>
                <w:color w:val="000000"/>
              </w:rPr>
              <w:t xml:space="preserve">Split, </w:t>
            </w:r>
            <w:r w:rsidRPr="00805B70">
              <w:rPr>
                <w:color w:val="000000"/>
              </w:rPr>
              <w:t>Ivana Rendića 16</w:t>
            </w:r>
            <w:r>
              <w:rPr>
                <w:color w:val="000000"/>
              </w:rPr>
              <w:t xml:space="preserve">  </w:t>
            </w:r>
            <w:r w:rsidRPr="00C055F9">
              <w:rPr>
                <w:color w:val="000000"/>
              </w:rPr>
              <w:t xml:space="preserve">                                                 u iznosu od                 </w:t>
            </w:r>
            <w:r w:rsidRPr="00805B70">
              <w:rPr>
                <w:color w:val="000000"/>
              </w:rPr>
              <w:t>864.410,73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58198188642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124.</w:t>
            </w:r>
          </w:p>
        </w:tc>
        <w:tc>
          <w:tcPr>
            <w:tcW w:type="dxa" w:w="9072"/>
            <w:shd w:fill="auto" w:color="auto" w:val="clear"/>
            <w:vAlign w:val="center"/>
          </w:tcPr>
          <w:p w:rsidRDefault="00007F45" w:rsidP="009A465A" w:rsidR="00007F45">
            <w:pPr>
              <w:rPr>
                <w:color w:val="000000"/>
              </w:rPr>
            </w:pPr>
            <w:r w:rsidRPr="00805B70">
              <w:rPr>
                <w:color w:val="000000"/>
              </w:rPr>
              <w:t xml:space="preserve">ŽELJANA BEK </w:t>
            </w:r>
          </w:p>
          <w:p w:rsidRDefault="00007F45" w:rsidP="009A465A" w:rsidR="00007F45" w:rsidRPr="00C055F9">
            <w:pPr>
              <w:rPr>
                <w:color w:val="000000"/>
              </w:rPr>
            </w:pPr>
            <w:r w:rsidRPr="00C055F9">
              <w:rPr>
                <w:color w:val="000000"/>
              </w:rPr>
              <w:t xml:space="preserve">Split, </w:t>
            </w:r>
            <w:r w:rsidRPr="00805B70">
              <w:rPr>
                <w:color w:val="000000"/>
              </w:rPr>
              <w:t>Alojzija Stepinca 2</w:t>
            </w:r>
            <w:r w:rsidRPr="00C055F9">
              <w:rPr>
                <w:color w:val="000000"/>
              </w:rPr>
              <w:t xml:space="preserve">                                                u iznosu od                 </w:t>
            </w:r>
            <w:r>
              <w:rPr>
                <w:color w:val="000000"/>
              </w:rPr>
              <w:t xml:space="preserve">  </w:t>
            </w:r>
            <w:r w:rsidRPr="00805B70">
              <w:rPr>
                <w:color w:val="000000"/>
              </w:rPr>
              <w:t>77.128,68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71921374430</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125.</w:t>
            </w:r>
          </w:p>
        </w:tc>
        <w:tc>
          <w:tcPr>
            <w:tcW w:type="dxa" w:w="9072"/>
            <w:shd w:fill="auto" w:color="auto" w:val="clear"/>
            <w:vAlign w:val="center"/>
          </w:tcPr>
          <w:p w:rsidRDefault="00007F45" w:rsidP="009A465A" w:rsidR="00007F45">
            <w:pPr>
              <w:rPr>
                <w:color w:val="000000"/>
              </w:rPr>
            </w:pPr>
            <w:r w:rsidRPr="00805B70">
              <w:rPr>
                <w:color w:val="000000"/>
              </w:rPr>
              <w:t xml:space="preserve">PAVAO ŠIMIĆ </w:t>
            </w:r>
          </w:p>
          <w:p w:rsidRDefault="00007F45" w:rsidP="009A465A" w:rsidR="00007F45" w:rsidRPr="00C055F9">
            <w:pPr>
              <w:rPr>
                <w:color w:val="000000"/>
              </w:rPr>
            </w:pPr>
            <w:r w:rsidRPr="00C055F9">
              <w:rPr>
                <w:color w:val="000000"/>
              </w:rPr>
              <w:t xml:space="preserve">Split, </w:t>
            </w:r>
            <w:r w:rsidRPr="00805B70">
              <w:rPr>
                <w:color w:val="000000"/>
              </w:rPr>
              <w:t>Sukoišanska 31</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805B70">
              <w:rPr>
                <w:color w:val="000000"/>
              </w:rPr>
              <w:t>86.667,20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17670011243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126.</w:t>
            </w:r>
          </w:p>
        </w:tc>
        <w:tc>
          <w:tcPr>
            <w:tcW w:type="dxa" w:w="9072"/>
            <w:shd w:fill="auto" w:color="auto" w:val="clear"/>
            <w:vAlign w:val="center"/>
          </w:tcPr>
          <w:p w:rsidRDefault="00007F45" w:rsidP="009A465A" w:rsidR="00007F45">
            <w:pPr>
              <w:rPr>
                <w:color w:val="000000"/>
              </w:rPr>
            </w:pPr>
            <w:r w:rsidRPr="00805B70">
              <w:rPr>
                <w:color w:val="000000"/>
              </w:rPr>
              <w:t xml:space="preserve">MARIJA ŠPADIĆ </w:t>
            </w:r>
          </w:p>
          <w:p w:rsidRDefault="00007F45" w:rsidP="009A465A" w:rsidR="00007F45" w:rsidRPr="00C055F9">
            <w:pPr>
              <w:rPr>
                <w:color w:val="000000"/>
              </w:rPr>
            </w:pPr>
            <w:r w:rsidRPr="00C055F9">
              <w:rPr>
                <w:color w:val="000000"/>
              </w:rPr>
              <w:t xml:space="preserve">Split, </w:t>
            </w:r>
            <w:r w:rsidRPr="00805B70">
              <w:rPr>
                <w:color w:val="000000"/>
              </w:rPr>
              <w:t>Stepinčeva 11</w:t>
            </w:r>
            <w:r w:rsidRPr="00C055F9">
              <w:rPr>
                <w:color w:val="000000"/>
              </w:rPr>
              <w:t xml:space="preserve">           </w:t>
            </w:r>
            <w:r>
              <w:rPr>
                <w:color w:val="000000"/>
              </w:rPr>
              <w:t xml:space="preserve">     </w:t>
            </w:r>
            <w:r w:rsidRPr="00C055F9">
              <w:rPr>
                <w:color w:val="000000"/>
              </w:rPr>
              <w:t xml:space="preserve">                                         u iznosu od              </w:t>
            </w:r>
            <w:r w:rsidRPr="00805B70">
              <w:rPr>
                <w:color w:val="000000"/>
              </w:rPr>
              <w:t>1.218.197,23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08444399297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127.</w:t>
            </w:r>
          </w:p>
        </w:tc>
        <w:tc>
          <w:tcPr>
            <w:tcW w:type="dxa" w:w="9072"/>
            <w:shd w:fill="auto" w:color="auto" w:val="clear"/>
            <w:vAlign w:val="center"/>
          </w:tcPr>
          <w:p w:rsidRDefault="00007F45" w:rsidP="009A465A" w:rsidR="00007F45">
            <w:pPr>
              <w:rPr>
                <w:color w:val="000000"/>
              </w:rPr>
            </w:pPr>
            <w:r w:rsidRPr="00805B70">
              <w:rPr>
                <w:color w:val="000000"/>
              </w:rPr>
              <w:t xml:space="preserve">MARIJA SALAPIĆ </w:t>
            </w:r>
          </w:p>
          <w:p w:rsidRDefault="00007F45" w:rsidP="009A465A" w:rsidR="00007F45" w:rsidRPr="00C055F9">
            <w:pPr>
              <w:rPr>
                <w:color w:val="000000"/>
              </w:rPr>
            </w:pPr>
            <w:r w:rsidRPr="00C055F9">
              <w:rPr>
                <w:color w:val="000000"/>
              </w:rPr>
              <w:t xml:space="preserve">Split, </w:t>
            </w:r>
            <w:r w:rsidRPr="00805B70">
              <w:rPr>
                <w:color w:val="000000"/>
              </w:rPr>
              <w:t>Vrančićeva 5</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805B70">
              <w:rPr>
                <w:color w:val="000000"/>
              </w:rPr>
              <w:t>55.759,62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05B70">
              <w:rPr>
                <w:color w:val="000000"/>
              </w:rPr>
              <w:t>78689546237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128.</w:t>
            </w:r>
          </w:p>
        </w:tc>
        <w:tc>
          <w:tcPr>
            <w:tcW w:type="dxa" w:w="9072"/>
            <w:shd w:fill="auto" w:color="auto" w:val="clear"/>
            <w:vAlign w:val="center"/>
          </w:tcPr>
          <w:p w:rsidRDefault="00007F45" w:rsidP="009A465A" w:rsidR="00007F45">
            <w:pPr>
              <w:rPr>
                <w:color w:val="000000"/>
              </w:rPr>
            </w:pPr>
            <w:r w:rsidRPr="0067207C">
              <w:rPr>
                <w:color w:val="000000"/>
              </w:rPr>
              <w:t xml:space="preserve">ŽELJANA BOŽIĆ </w:t>
            </w:r>
          </w:p>
          <w:p w:rsidRDefault="00007F45" w:rsidP="009A465A" w:rsidR="00007F45" w:rsidRPr="00C055F9">
            <w:pPr>
              <w:rPr>
                <w:color w:val="000000"/>
              </w:rPr>
            </w:pPr>
            <w:r w:rsidRPr="00C055F9">
              <w:rPr>
                <w:color w:val="000000"/>
              </w:rPr>
              <w:t xml:space="preserve">Split, </w:t>
            </w:r>
            <w:r w:rsidRPr="0067207C">
              <w:rPr>
                <w:color w:val="000000"/>
              </w:rPr>
              <w:t>Narodni trg 11</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7207C">
              <w:rPr>
                <w:color w:val="000000"/>
              </w:rPr>
              <w:t>17.663,76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72163447722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129.</w:t>
            </w:r>
          </w:p>
        </w:tc>
        <w:tc>
          <w:tcPr>
            <w:tcW w:type="dxa" w:w="9072"/>
            <w:shd w:fill="auto" w:color="auto" w:val="clear"/>
            <w:vAlign w:val="center"/>
          </w:tcPr>
          <w:p w:rsidRDefault="00007F45" w:rsidP="009A465A" w:rsidR="00007F45">
            <w:pPr>
              <w:rPr>
                <w:color w:val="000000"/>
              </w:rPr>
            </w:pPr>
            <w:r w:rsidRPr="0067207C">
              <w:rPr>
                <w:color w:val="000000"/>
              </w:rPr>
              <w:t xml:space="preserve">IVAN LEROTIĆ </w:t>
            </w:r>
          </w:p>
          <w:p w:rsidRDefault="00007F45" w:rsidP="009A465A" w:rsidR="00007F45" w:rsidRPr="00C055F9">
            <w:pPr>
              <w:rPr>
                <w:color w:val="000000"/>
              </w:rPr>
            </w:pPr>
            <w:r w:rsidRPr="00C055F9">
              <w:rPr>
                <w:color w:val="000000"/>
              </w:rPr>
              <w:t xml:space="preserve">Split, </w:t>
            </w:r>
            <w:r w:rsidRPr="0067207C">
              <w:rPr>
                <w:color w:val="000000"/>
              </w:rPr>
              <w:t>Peričićeva 10</w:t>
            </w:r>
            <w:r>
              <w:rPr>
                <w:color w:val="000000"/>
              </w:rPr>
              <w:t xml:space="preserve">      </w:t>
            </w:r>
            <w:r w:rsidRPr="00C055F9">
              <w:rPr>
                <w:color w:val="000000"/>
              </w:rPr>
              <w:t xml:space="preserve">                                                   u iznosu od                </w:t>
            </w:r>
            <w:r>
              <w:rPr>
                <w:color w:val="000000"/>
              </w:rPr>
              <w:t xml:space="preserve">   </w:t>
            </w:r>
            <w:r w:rsidRPr="0067207C">
              <w:rPr>
                <w:color w:val="000000"/>
              </w:rPr>
              <w:t>49.846,56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82232982646</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130.</w:t>
            </w:r>
          </w:p>
        </w:tc>
        <w:tc>
          <w:tcPr>
            <w:tcW w:type="dxa" w:w="9072"/>
            <w:shd w:fill="auto" w:color="auto" w:val="clear"/>
            <w:vAlign w:val="center"/>
          </w:tcPr>
          <w:p w:rsidRDefault="00007F45" w:rsidP="009A465A" w:rsidR="00007F45">
            <w:pPr>
              <w:rPr>
                <w:color w:val="000000"/>
              </w:rPr>
            </w:pPr>
            <w:r w:rsidRPr="0067207C">
              <w:rPr>
                <w:color w:val="000000"/>
              </w:rPr>
              <w:t xml:space="preserve">MARIJA ROZGA </w:t>
            </w:r>
          </w:p>
          <w:p w:rsidRDefault="00007F45" w:rsidP="009A465A" w:rsidR="00007F45" w:rsidRPr="00C055F9">
            <w:pPr>
              <w:rPr>
                <w:color w:val="000000"/>
              </w:rPr>
            </w:pPr>
            <w:r w:rsidRPr="00C055F9">
              <w:rPr>
                <w:color w:val="000000"/>
              </w:rPr>
              <w:t xml:space="preserve">Split, </w:t>
            </w:r>
            <w:r w:rsidRPr="0067207C">
              <w:rPr>
                <w:color w:val="000000"/>
              </w:rPr>
              <w:t>Vinkovačka 16</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7207C">
              <w:rPr>
                <w:color w:val="000000"/>
              </w:rPr>
              <w:t>379.454,09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22966490632</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131.</w:t>
            </w:r>
          </w:p>
        </w:tc>
        <w:tc>
          <w:tcPr>
            <w:tcW w:type="dxa" w:w="9072"/>
            <w:shd w:fill="auto" w:color="auto" w:val="clear"/>
            <w:vAlign w:val="center"/>
          </w:tcPr>
          <w:p w:rsidRDefault="00007F45" w:rsidP="009A465A" w:rsidR="00007F45">
            <w:pPr>
              <w:rPr>
                <w:color w:val="000000"/>
              </w:rPr>
            </w:pPr>
            <w:r w:rsidRPr="0067207C">
              <w:rPr>
                <w:color w:val="000000"/>
              </w:rPr>
              <w:t xml:space="preserve">IKA ROZGA </w:t>
            </w:r>
          </w:p>
          <w:p w:rsidRDefault="00007F45" w:rsidP="009A465A" w:rsidR="00007F45" w:rsidRPr="00C055F9">
            <w:pPr>
              <w:rPr>
                <w:color w:val="000000"/>
              </w:rPr>
            </w:pPr>
            <w:r>
              <w:rPr>
                <w:color w:val="000000"/>
              </w:rPr>
              <w:t>Okrug Gornji</w:t>
            </w:r>
            <w:r w:rsidRPr="00C055F9">
              <w:rPr>
                <w:color w:val="000000"/>
              </w:rPr>
              <w:t xml:space="preserve">, </w:t>
            </w:r>
            <w:r w:rsidRPr="0067207C">
              <w:rPr>
                <w:color w:val="000000"/>
              </w:rPr>
              <w:t>Kralja Tomislava 28</w:t>
            </w:r>
            <w:r w:rsidRPr="00C055F9">
              <w:rPr>
                <w:color w:val="000000"/>
              </w:rPr>
              <w:t xml:space="preserve">                                u iznosu od             </w:t>
            </w:r>
            <w:r>
              <w:rPr>
                <w:color w:val="000000"/>
              </w:rPr>
              <w:t xml:space="preserve"> </w:t>
            </w:r>
            <w:r w:rsidRPr="00C055F9">
              <w:rPr>
                <w:color w:val="000000"/>
              </w:rPr>
              <w:t xml:space="preserve">   </w:t>
            </w:r>
            <w:r w:rsidRPr="0067207C">
              <w:rPr>
                <w:color w:val="000000"/>
              </w:rPr>
              <w:t>350.407,37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02921021214</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132.</w:t>
            </w:r>
          </w:p>
        </w:tc>
        <w:tc>
          <w:tcPr>
            <w:tcW w:type="dxa" w:w="9072"/>
            <w:shd w:fill="auto" w:color="auto" w:val="clear"/>
            <w:vAlign w:val="center"/>
          </w:tcPr>
          <w:p w:rsidRDefault="00007F45" w:rsidP="009A465A" w:rsidR="00007F45">
            <w:pPr>
              <w:rPr>
                <w:color w:val="000000"/>
              </w:rPr>
            </w:pPr>
            <w:r w:rsidRPr="0067207C">
              <w:rPr>
                <w:color w:val="000000"/>
              </w:rPr>
              <w:t xml:space="preserve">LOVRE SIRIŠČEVIĆ </w:t>
            </w:r>
          </w:p>
          <w:p w:rsidRDefault="00007F45" w:rsidP="009A465A" w:rsidR="00007F45" w:rsidRPr="00C055F9">
            <w:pPr>
              <w:rPr>
                <w:color w:val="000000"/>
              </w:rPr>
            </w:pPr>
            <w:r w:rsidRPr="00C055F9">
              <w:rPr>
                <w:color w:val="000000"/>
              </w:rPr>
              <w:t xml:space="preserve">Split, </w:t>
            </w:r>
            <w:r w:rsidRPr="0067207C">
              <w:rPr>
                <w:color w:val="000000"/>
              </w:rPr>
              <w:t>Domovinskog rata 27 c</w:t>
            </w:r>
            <w:r w:rsidRPr="00C055F9">
              <w:rPr>
                <w:color w:val="000000"/>
              </w:rPr>
              <w:t xml:space="preserve">                                          u iznosu od                 </w:t>
            </w:r>
            <w:r w:rsidRPr="0067207C">
              <w:rPr>
                <w:color w:val="000000"/>
              </w:rPr>
              <w:t>276.077,22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81069244985</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133.</w:t>
            </w:r>
          </w:p>
        </w:tc>
        <w:tc>
          <w:tcPr>
            <w:tcW w:type="dxa" w:w="9072"/>
            <w:shd w:fill="auto" w:color="auto" w:val="clear"/>
            <w:vAlign w:val="center"/>
          </w:tcPr>
          <w:p w:rsidRDefault="00007F45" w:rsidP="009A465A" w:rsidR="00007F45">
            <w:pPr>
              <w:rPr>
                <w:color w:val="000000"/>
              </w:rPr>
            </w:pPr>
            <w:r w:rsidRPr="0067207C">
              <w:rPr>
                <w:color w:val="000000"/>
              </w:rPr>
              <w:t xml:space="preserve">IVAN SEDLAR </w:t>
            </w:r>
          </w:p>
          <w:p w:rsidRDefault="00007F45" w:rsidP="009A465A" w:rsidR="00007F45" w:rsidRPr="00C055F9">
            <w:pPr>
              <w:rPr>
                <w:color w:val="000000"/>
              </w:rPr>
            </w:pPr>
            <w:r w:rsidRPr="00C055F9">
              <w:rPr>
                <w:color w:val="000000"/>
              </w:rPr>
              <w:t xml:space="preserve">Split, </w:t>
            </w:r>
            <w:r w:rsidRPr="0067207C">
              <w:rPr>
                <w:color w:val="000000"/>
              </w:rPr>
              <w:t>Dvornikova 7</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7207C">
              <w:rPr>
                <w:color w:val="000000"/>
              </w:rPr>
              <w:t>93.755,61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59231300891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134.</w:t>
            </w:r>
          </w:p>
        </w:tc>
        <w:tc>
          <w:tcPr>
            <w:tcW w:type="dxa" w:w="9072"/>
            <w:shd w:fill="auto" w:color="auto" w:val="clear"/>
            <w:vAlign w:val="center"/>
          </w:tcPr>
          <w:p w:rsidRDefault="00007F45" w:rsidP="009A465A" w:rsidR="00007F45">
            <w:pPr>
              <w:rPr>
                <w:color w:val="000000"/>
              </w:rPr>
            </w:pPr>
            <w:r w:rsidRPr="0067207C">
              <w:rPr>
                <w:color w:val="000000"/>
              </w:rPr>
              <w:t xml:space="preserve">DORIS VIDOVIĆ </w:t>
            </w:r>
          </w:p>
          <w:p w:rsidRDefault="00007F45" w:rsidP="009A465A" w:rsidR="00007F45" w:rsidRPr="00C055F9">
            <w:pPr>
              <w:rPr>
                <w:color w:val="000000"/>
              </w:rPr>
            </w:pPr>
            <w:r w:rsidRPr="00C055F9">
              <w:rPr>
                <w:color w:val="000000"/>
              </w:rPr>
              <w:t xml:space="preserve">Split, </w:t>
            </w:r>
            <w:r w:rsidRPr="0067207C">
              <w:rPr>
                <w:color w:val="000000"/>
              </w:rPr>
              <w:t>Sukoišanska 39</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7207C">
              <w:rPr>
                <w:color w:val="000000"/>
              </w:rPr>
              <w:t>186.286,39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58920421337</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135.</w:t>
            </w:r>
          </w:p>
        </w:tc>
        <w:tc>
          <w:tcPr>
            <w:tcW w:type="dxa" w:w="9072"/>
            <w:shd w:fill="auto" w:color="auto" w:val="clear"/>
            <w:vAlign w:val="center"/>
          </w:tcPr>
          <w:p w:rsidRDefault="00007F45" w:rsidP="009A465A" w:rsidR="00007F45">
            <w:pPr>
              <w:rPr>
                <w:color w:val="000000"/>
              </w:rPr>
            </w:pPr>
            <w:r w:rsidRPr="0067207C">
              <w:rPr>
                <w:color w:val="000000"/>
              </w:rPr>
              <w:t xml:space="preserve">MIROSLAVA BOJČIĆ </w:t>
            </w:r>
          </w:p>
          <w:p w:rsidRDefault="00007F45" w:rsidP="009A465A" w:rsidR="00007F45" w:rsidRPr="00C055F9">
            <w:pPr>
              <w:rPr>
                <w:color w:val="000000"/>
              </w:rPr>
            </w:pPr>
            <w:r w:rsidRPr="00C055F9">
              <w:rPr>
                <w:color w:val="000000"/>
              </w:rPr>
              <w:t xml:space="preserve">Split, </w:t>
            </w:r>
            <w:r w:rsidRPr="0067207C">
              <w:rPr>
                <w:color w:val="000000"/>
              </w:rPr>
              <w:t>Rooseveltova 54</w:t>
            </w:r>
            <w:r w:rsidRPr="00C055F9">
              <w:rPr>
                <w:color w:val="000000"/>
              </w:rPr>
              <w:t xml:space="preserve">                                                    u iznosu od                 </w:t>
            </w:r>
            <w:r w:rsidRPr="0067207C">
              <w:rPr>
                <w:color w:val="000000"/>
              </w:rPr>
              <w:t>520.067,28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53858160613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136.</w:t>
            </w:r>
          </w:p>
        </w:tc>
        <w:tc>
          <w:tcPr>
            <w:tcW w:type="dxa" w:w="9072"/>
            <w:shd w:fill="auto" w:color="auto" w:val="clear"/>
            <w:vAlign w:val="center"/>
          </w:tcPr>
          <w:p w:rsidRDefault="00007F45" w:rsidP="009A465A" w:rsidR="00007F45">
            <w:pPr>
              <w:rPr>
                <w:color w:val="000000"/>
              </w:rPr>
            </w:pPr>
            <w:r w:rsidRPr="0067207C">
              <w:rPr>
                <w:color w:val="000000"/>
              </w:rPr>
              <w:t xml:space="preserve">FRANE BOJČIĆ </w:t>
            </w:r>
          </w:p>
          <w:p w:rsidRDefault="00007F45" w:rsidP="009A465A" w:rsidR="00007F45" w:rsidRPr="00C055F9">
            <w:pPr>
              <w:rPr>
                <w:color w:val="000000"/>
              </w:rPr>
            </w:pPr>
            <w:r>
              <w:rPr>
                <w:color w:val="000000"/>
              </w:rPr>
              <w:t>Ružić</w:t>
            </w:r>
            <w:r w:rsidRPr="00C055F9">
              <w:rPr>
                <w:color w:val="000000"/>
              </w:rPr>
              <w:t xml:space="preserve">, </w:t>
            </w:r>
            <w:r w:rsidRPr="0067207C">
              <w:rPr>
                <w:color w:val="000000"/>
              </w:rPr>
              <w:t>Bojčići 19</w:t>
            </w:r>
            <w:r>
              <w:rPr>
                <w:color w:val="000000"/>
              </w:rPr>
              <w:t xml:space="preserve">         </w:t>
            </w:r>
            <w:r w:rsidRPr="00C055F9">
              <w:rPr>
                <w:color w:val="000000"/>
              </w:rPr>
              <w:t xml:space="preserve">                                                    u iznosu od                 </w:t>
            </w:r>
            <w:r w:rsidRPr="0067207C">
              <w:rPr>
                <w:color w:val="000000"/>
              </w:rPr>
              <w:t>517.802,60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17314311179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137.</w:t>
            </w:r>
          </w:p>
        </w:tc>
        <w:tc>
          <w:tcPr>
            <w:tcW w:type="dxa" w:w="9072"/>
            <w:shd w:fill="auto" w:color="auto" w:val="clear"/>
            <w:vAlign w:val="center"/>
          </w:tcPr>
          <w:p w:rsidRDefault="00007F45" w:rsidP="009A465A" w:rsidR="00007F45">
            <w:pPr>
              <w:rPr>
                <w:color w:val="000000"/>
              </w:rPr>
            </w:pPr>
            <w:r w:rsidRPr="0067207C">
              <w:rPr>
                <w:color w:val="000000"/>
              </w:rPr>
              <w:t xml:space="preserve">IGOR JUKIĆ </w:t>
            </w:r>
          </w:p>
          <w:p w:rsidRDefault="00007F45" w:rsidP="009A465A" w:rsidR="00007F45" w:rsidRPr="00C055F9">
            <w:pPr>
              <w:rPr>
                <w:color w:val="000000"/>
              </w:rPr>
            </w:pPr>
            <w:r w:rsidRPr="00C055F9">
              <w:rPr>
                <w:color w:val="000000"/>
              </w:rPr>
              <w:t xml:space="preserve">Split, </w:t>
            </w:r>
            <w:r w:rsidRPr="0067207C">
              <w:rPr>
                <w:color w:val="000000"/>
              </w:rPr>
              <w:t>Ivana Rendića 24</w:t>
            </w:r>
            <w:r w:rsidRPr="00C055F9">
              <w:rPr>
                <w:color w:val="000000"/>
              </w:rPr>
              <w:t xml:space="preserve">                                                   u iznosu od              </w:t>
            </w:r>
            <w:r w:rsidRPr="0067207C">
              <w:rPr>
                <w:color w:val="000000"/>
              </w:rPr>
              <w:t>1.428.271,96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79303784391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138.</w:t>
            </w:r>
          </w:p>
        </w:tc>
        <w:tc>
          <w:tcPr>
            <w:tcW w:type="dxa" w:w="9072"/>
            <w:shd w:fill="auto" w:color="auto" w:val="clear"/>
            <w:vAlign w:val="center"/>
          </w:tcPr>
          <w:p w:rsidRDefault="00007F45" w:rsidP="009A465A" w:rsidR="00007F45">
            <w:pPr>
              <w:rPr>
                <w:color w:val="000000"/>
              </w:rPr>
            </w:pPr>
            <w:r w:rsidRPr="0067207C">
              <w:rPr>
                <w:color w:val="000000"/>
              </w:rPr>
              <w:t xml:space="preserve">EMANUEL ČULIĆ </w:t>
            </w:r>
          </w:p>
          <w:p w:rsidRDefault="00007F45" w:rsidP="009A465A" w:rsidR="00007F45" w:rsidRPr="00C055F9">
            <w:pPr>
              <w:rPr>
                <w:color w:val="000000"/>
              </w:rPr>
            </w:pPr>
            <w:r w:rsidRPr="00C055F9">
              <w:rPr>
                <w:color w:val="000000"/>
              </w:rPr>
              <w:t xml:space="preserve">Split, </w:t>
            </w:r>
            <w:r w:rsidRPr="0067207C">
              <w:rPr>
                <w:color w:val="000000"/>
              </w:rPr>
              <w:t>Biskupa Jurja Dobrile 7</w:t>
            </w:r>
            <w:r w:rsidRPr="00C055F9">
              <w:rPr>
                <w:color w:val="000000"/>
              </w:rPr>
              <w:t xml:space="preserve">                                         u iznosu od                 </w:t>
            </w:r>
            <w:r w:rsidRPr="0067207C">
              <w:rPr>
                <w:color w:val="000000"/>
              </w:rPr>
              <w:t>157.182,48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7207C">
              <w:rPr>
                <w:color w:val="000000"/>
              </w:rPr>
              <w:t>34803773582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139.</w:t>
            </w:r>
          </w:p>
        </w:tc>
        <w:tc>
          <w:tcPr>
            <w:tcW w:type="dxa" w:w="9072"/>
            <w:shd w:fill="auto" w:color="auto" w:val="clear"/>
            <w:vAlign w:val="center"/>
          </w:tcPr>
          <w:p w:rsidRDefault="00007F45" w:rsidP="009A465A" w:rsidR="00007F45">
            <w:pPr>
              <w:rPr>
                <w:color w:val="000000"/>
              </w:rPr>
            </w:pPr>
            <w:r w:rsidRPr="0067207C">
              <w:rPr>
                <w:color w:val="000000"/>
              </w:rPr>
              <w:t xml:space="preserve">NIKOLA BANOVIĆ </w:t>
            </w:r>
          </w:p>
          <w:p w:rsidRDefault="00007F45" w:rsidP="009A465A" w:rsidR="00007F45" w:rsidRPr="00C055F9">
            <w:pPr>
              <w:rPr>
                <w:color w:val="000000"/>
              </w:rPr>
            </w:pPr>
            <w:r>
              <w:rPr>
                <w:color w:val="000000"/>
              </w:rPr>
              <w:t>Podstrana</w:t>
            </w:r>
            <w:r w:rsidRPr="00C055F9">
              <w:rPr>
                <w:color w:val="000000"/>
              </w:rPr>
              <w:t xml:space="preserve">, </w:t>
            </w:r>
            <w:r w:rsidRPr="004F092F">
              <w:rPr>
                <w:color w:val="000000"/>
              </w:rPr>
              <w:t>Strožanačka cesta 39 b</w:t>
            </w:r>
            <w:r w:rsidRPr="00C055F9">
              <w:rPr>
                <w:color w:val="000000"/>
              </w:rPr>
              <w:t xml:space="preserve">                                  u iznosu od              </w:t>
            </w:r>
            <w:r>
              <w:rPr>
                <w:color w:val="000000"/>
              </w:rPr>
              <w:t xml:space="preserve">   </w:t>
            </w:r>
            <w:r w:rsidRPr="00C055F9">
              <w:rPr>
                <w:color w:val="000000"/>
              </w:rPr>
              <w:t xml:space="preserve">  </w:t>
            </w:r>
            <w:r w:rsidRPr="004F092F">
              <w:rPr>
                <w:color w:val="000000"/>
              </w:rPr>
              <w:t>48.975,33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16340992043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140.</w:t>
            </w:r>
          </w:p>
        </w:tc>
        <w:tc>
          <w:tcPr>
            <w:tcW w:type="dxa" w:w="9072"/>
            <w:shd w:fill="auto" w:color="auto" w:val="clear"/>
            <w:vAlign w:val="center"/>
          </w:tcPr>
          <w:p w:rsidRDefault="00007F45" w:rsidP="009A465A" w:rsidR="00007F45">
            <w:pPr>
              <w:rPr>
                <w:color w:val="000000"/>
              </w:rPr>
            </w:pPr>
            <w:r w:rsidRPr="004F092F">
              <w:rPr>
                <w:color w:val="000000"/>
              </w:rPr>
              <w:t xml:space="preserve">IRENA ŠIMUNOVIĆ </w:t>
            </w:r>
          </w:p>
          <w:p w:rsidRDefault="00007F45" w:rsidP="009A465A" w:rsidR="00007F45" w:rsidRPr="00C055F9">
            <w:pPr>
              <w:rPr>
                <w:color w:val="000000"/>
              </w:rPr>
            </w:pPr>
            <w:r w:rsidRPr="00C055F9">
              <w:rPr>
                <w:color w:val="000000"/>
              </w:rPr>
              <w:t xml:space="preserve">Split, </w:t>
            </w:r>
            <w:r w:rsidRPr="004F092F">
              <w:rPr>
                <w:color w:val="000000"/>
              </w:rPr>
              <w:t>Bilice II 28</w:t>
            </w:r>
            <w:r w:rsidRPr="00C055F9">
              <w:rPr>
                <w:color w:val="000000"/>
              </w:rPr>
              <w:t xml:space="preserve">                              </w:t>
            </w:r>
            <w:r>
              <w:rPr>
                <w:color w:val="000000"/>
              </w:rPr>
              <w:t xml:space="preserve">         </w:t>
            </w:r>
            <w:r w:rsidRPr="00C055F9">
              <w:rPr>
                <w:color w:val="000000"/>
              </w:rPr>
              <w:t xml:space="preserve">                      u iznosu od                 </w:t>
            </w:r>
            <w:r w:rsidRPr="004F092F">
              <w:rPr>
                <w:color w:val="000000"/>
              </w:rPr>
              <w:t>434.540,56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23412890165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141.</w:t>
            </w:r>
          </w:p>
        </w:tc>
        <w:tc>
          <w:tcPr>
            <w:tcW w:type="dxa" w:w="9072"/>
            <w:shd w:fill="auto" w:color="auto" w:val="clear"/>
            <w:vAlign w:val="center"/>
          </w:tcPr>
          <w:p w:rsidRDefault="00007F45" w:rsidP="009A465A" w:rsidR="00007F45">
            <w:pPr>
              <w:rPr>
                <w:color w:val="000000"/>
              </w:rPr>
            </w:pPr>
            <w:r w:rsidRPr="004F092F">
              <w:rPr>
                <w:color w:val="000000"/>
              </w:rPr>
              <w:t xml:space="preserve">TOMISLAVA JELAVIĆ-ČIČIĆ </w:t>
            </w:r>
          </w:p>
          <w:p w:rsidRDefault="00007F45" w:rsidP="009A465A" w:rsidR="00007F45" w:rsidRPr="00C055F9">
            <w:pPr>
              <w:rPr>
                <w:color w:val="000000"/>
              </w:rPr>
            </w:pPr>
            <w:r w:rsidRPr="00C055F9">
              <w:rPr>
                <w:color w:val="000000"/>
              </w:rPr>
              <w:t xml:space="preserve">Split, </w:t>
            </w:r>
            <w:r w:rsidRPr="004F092F">
              <w:rPr>
                <w:color w:val="000000"/>
              </w:rPr>
              <w:t>Varaždinska 53</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4F092F">
              <w:rPr>
                <w:color w:val="000000"/>
              </w:rPr>
              <w:t>643.386,61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01552514523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142.</w:t>
            </w:r>
          </w:p>
        </w:tc>
        <w:tc>
          <w:tcPr>
            <w:tcW w:type="dxa" w:w="9072"/>
            <w:shd w:fill="auto" w:color="auto" w:val="clear"/>
            <w:vAlign w:val="center"/>
          </w:tcPr>
          <w:p w:rsidRDefault="00007F45" w:rsidP="009A465A" w:rsidR="00007F45">
            <w:pPr>
              <w:rPr>
                <w:color w:val="000000"/>
              </w:rPr>
            </w:pPr>
            <w:r w:rsidRPr="004F092F">
              <w:rPr>
                <w:color w:val="000000"/>
              </w:rPr>
              <w:t xml:space="preserve">JOSIP SOLDIĆ </w:t>
            </w:r>
          </w:p>
          <w:p w:rsidRDefault="00007F45" w:rsidP="009A465A" w:rsidR="00007F45" w:rsidRPr="00C055F9">
            <w:pPr>
              <w:rPr>
                <w:color w:val="000000"/>
              </w:rPr>
            </w:pPr>
            <w:r w:rsidRPr="00C055F9">
              <w:rPr>
                <w:color w:val="000000"/>
              </w:rPr>
              <w:t xml:space="preserve">Split, </w:t>
            </w:r>
            <w:r w:rsidRPr="004F092F">
              <w:rPr>
                <w:color w:val="000000"/>
              </w:rPr>
              <w:t>Bilice II 28</w:t>
            </w:r>
            <w:r>
              <w:rPr>
                <w:color w:val="000000"/>
              </w:rPr>
              <w:t xml:space="preserve">         </w:t>
            </w:r>
            <w:r w:rsidRPr="00C055F9">
              <w:rPr>
                <w:color w:val="000000"/>
              </w:rPr>
              <w:t xml:space="preserve">                                                    u iznosu od                 </w:t>
            </w:r>
            <w:r w:rsidRPr="004F092F">
              <w:rPr>
                <w:color w:val="000000"/>
              </w:rPr>
              <w:t>133.434,81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77201847518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143.</w:t>
            </w:r>
          </w:p>
        </w:tc>
        <w:tc>
          <w:tcPr>
            <w:tcW w:type="dxa" w:w="9072"/>
            <w:shd w:fill="auto" w:color="auto" w:val="clear"/>
            <w:vAlign w:val="center"/>
          </w:tcPr>
          <w:p w:rsidRDefault="00007F45" w:rsidP="009A465A" w:rsidR="00007F45">
            <w:pPr>
              <w:rPr>
                <w:color w:val="000000"/>
              </w:rPr>
            </w:pPr>
            <w:r w:rsidRPr="004F092F">
              <w:rPr>
                <w:color w:val="000000"/>
              </w:rPr>
              <w:t xml:space="preserve">ZRINKA VIDOVIĆ ZELIĆ </w:t>
            </w:r>
          </w:p>
          <w:p w:rsidRDefault="00007F45" w:rsidP="009A465A" w:rsidR="00007F45" w:rsidRPr="00C055F9">
            <w:pPr>
              <w:rPr>
                <w:color w:val="000000"/>
              </w:rPr>
            </w:pPr>
            <w:r w:rsidRPr="00C055F9">
              <w:rPr>
                <w:color w:val="000000"/>
              </w:rPr>
              <w:t xml:space="preserve">Split, </w:t>
            </w:r>
            <w:r w:rsidRPr="004F092F">
              <w:rPr>
                <w:color w:val="000000"/>
              </w:rPr>
              <w:t>Marmontova 14</w:t>
            </w:r>
            <w:r>
              <w:rPr>
                <w:color w:val="000000"/>
              </w:rPr>
              <w:t xml:space="preserve">  </w:t>
            </w:r>
            <w:r w:rsidRPr="00C055F9">
              <w:rPr>
                <w:color w:val="000000"/>
              </w:rPr>
              <w:t xml:space="preserve">                                                   u iznosu od                 </w:t>
            </w:r>
            <w:r w:rsidRPr="004F092F">
              <w:rPr>
                <w:color w:val="000000"/>
              </w:rPr>
              <w:t>112.745,36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78993522120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144.</w:t>
            </w:r>
          </w:p>
        </w:tc>
        <w:tc>
          <w:tcPr>
            <w:tcW w:type="dxa" w:w="9072"/>
            <w:shd w:fill="auto" w:color="auto" w:val="clear"/>
            <w:vAlign w:val="center"/>
          </w:tcPr>
          <w:p w:rsidRDefault="00007F45" w:rsidP="009A465A" w:rsidR="00007F45">
            <w:pPr>
              <w:rPr>
                <w:color w:val="000000"/>
              </w:rPr>
            </w:pPr>
            <w:r w:rsidRPr="004F092F">
              <w:rPr>
                <w:color w:val="000000"/>
              </w:rPr>
              <w:t xml:space="preserve">VLAHO DUPLANČIĆ </w:t>
            </w:r>
          </w:p>
          <w:p w:rsidRDefault="00007F45" w:rsidP="009A465A" w:rsidR="00007F45" w:rsidRPr="00C055F9">
            <w:pPr>
              <w:rPr>
                <w:color w:val="000000"/>
              </w:rPr>
            </w:pPr>
            <w:r w:rsidRPr="00C055F9">
              <w:rPr>
                <w:color w:val="000000"/>
              </w:rPr>
              <w:t xml:space="preserve">Split, </w:t>
            </w:r>
            <w:r w:rsidRPr="004F092F">
              <w:rPr>
                <w:color w:val="000000"/>
              </w:rPr>
              <w:t>Duplančića dvori 15</w:t>
            </w:r>
            <w:r w:rsidRPr="00C055F9">
              <w:rPr>
                <w:color w:val="000000"/>
              </w:rPr>
              <w:t xml:space="preserve">                                              u iznosu od                 </w:t>
            </w:r>
            <w:r w:rsidRPr="004F092F">
              <w:rPr>
                <w:color w:val="000000"/>
              </w:rPr>
              <w:t>112.312,36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32089925676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145.</w:t>
            </w:r>
          </w:p>
        </w:tc>
        <w:tc>
          <w:tcPr>
            <w:tcW w:type="dxa" w:w="9072"/>
            <w:shd w:fill="auto" w:color="auto" w:val="clear"/>
            <w:vAlign w:val="center"/>
          </w:tcPr>
          <w:p w:rsidRDefault="00007F45" w:rsidP="009A465A" w:rsidR="00007F45">
            <w:pPr>
              <w:rPr>
                <w:color w:val="000000"/>
              </w:rPr>
            </w:pPr>
            <w:r w:rsidRPr="004F092F">
              <w:rPr>
                <w:color w:val="000000"/>
              </w:rPr>
              <w:t xml:space="preserve">MARIJA ANČIĆ </w:t>
            </w:r>
          </w:p>
          <w:p w:rsidRDefault="00007F45" w:rsidP="009A465A" w:rsidR="00007F45" w:rsidRPr="00C055F9">
            <w:pPr>
              <w:rPr>
                <w:color w:val="000000"/>
              </w:rPr>
            </w:pPr>
            <w:r w:rsidRPr="00C055F9">
              <w:rPr>
                <w:color w:val="000000"/>
              </w:rPr>
              <w:t xml:space="preserve">Split, </w:t>
            </w:r>
            <w:r w:rsidRPr="004F092F">
              <w:rPr>
                <w:color w:val="000000"/>
              </w:rPr>
              <w:t>Lučićeva 10</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4F092F">
              <w:rPr>
                <w:color w:val="000000"/>
              </w:rPr>
              <w:t>41.097,22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32442729654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146.</w:t>
            </w:r>
          </w:p>
        </w:tc>
        <w:tc>
          <w:tcPr>
            <w:tcW w:type="dxa" w:w="9072"/>
            <w:shd w:fill="auto" w:color="auto" w:val="clear"/>
            <w:vAlign w:val="center"/>
          </w:tcPr>
          <w:p w:rsidRDefault="00007F45" w:rsidP="009A465A" w:rsidR="00007F45">
            <w:pPr>
              <w:rPr>
                <w:color w:val="000000"/>
              </w:rPr>
            </w:pPr>
            <w:r w:rsidRPr="004F092F">
              <w:rPr>
                <w:color w:val="000000"/>
              </w:rPr>
              <w:t xml:space="preserve">FILIP KROLO </w:t>
            </w:r>
          </w:p>
          <w:p w:rsidRDefault="00007F45" w:rsidP="009A465A" w:rsidR="00007F45" w:rsidRPr="00C055F9">
            <w:pPr>
              <w:rPr>
                <w:color w:val="000000"/>
              </w:rPr>
            </w:pPr>
            <w:r w:rsidRPr="00C055F9">
              <w:rPr>
                <w:color w:val="000000"/>
              </w:rPr>
              <w:t xml:space="preserve">Split, </w:t>
            </w:r>
            <w:r w:rsidRPr="004F092F">
              <w:rPr>
                <w:color w:val="000000"/>
              </w:rPr>
              <w:t>Trondheimska 9</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4F092F">
              <w:rPr>
                <w:color w:val="000000"/>
              </w:rPr>
              <w:t>21.461,80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39143996651</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147.</w:t>
            </w:r>
          </w:p>
        </w:tc>
        <w:tc>
          <w:tcPr>
            <w:tcW w:type="dxa" w:w="9072"/>
            <w:shd w:fill="auto" w:color="auto" w:val="clear"/>
            <w:vAlign w:val="center"/>
          </w:tcPr>
          <w:p w:rsidRDefault="00007F45" w:rsidP="009A465A" w:rsidR="00007F45">
            <w:pPr>
              <w:rPr>
                <w:color w:val="000000"/>
              </w:rPr>
            </w:pPr>
            <w:r w:rsidRPr="004F092F">
              <w:rPr>
                <w:color w:val="000000"/>
              </w:rPr>
              <w:t xml:space="preserve">NENAD KLIŠKIĆ </w:t>
            </w:r>
          </w:p>
          <w:p w:rsidRDefault="00007F45" w:rsidP="009A465A" w:rsidR="00007F45" w:rsidRPr="00C055F9">
            <w:pPr>
              <w:rPr>
                <w:color w:val="000000"/>
              </w:rPr>
            </w:pPr>
            <w:r w:rsidRPr="00C055F9">
              <w:rPr>
                <w:color w:val="000000"/>
              </w:rPr>
              <w:t xml:space="preserve">Split, </w:t>
            </w:r>
            <w:r w:rsidRPr="004F092F">
              <w:rPr>
                <w:color w:val="000000"/>
              </w:rPr>
              <w:t>Frana Supila 24</w:t>
            </w:r>
            <w:r w:rsidRPr="00C055F9">
              <w:rPr>
                <w:color w:val="000000"/>
              </w:rPr>
              <w:t xml:space="preserve">                                                  </w:t>
            </w:r>
            <w:r>
              <w:rPr>
                <w:color w:val="000000"/>
              </w:rPr>
              <w:t xml:space="preserve">  </w:t>
            </w:r>
            <w:r w:rsidRPr="00C055F9">
              <w:rPr>
                <w:color w:val="000000"/>
              </w:rPr>
              <w:t xml:space="preserve">  u iznosu od                 </w:t>
            </w:r>
            <w:r w:rsidRPr="004F092F">
              <w:rPr>
                <w:color w:val="000000"/>
              </w:rPr>
              <w:t>249.871,38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67099332288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148.</w:t>
            </w:r>
          </w:p>
        </w:tc>
        <w:tc>
          <w:tcPr>
            <w:tcW w:type="dxa" w:w="9072"/>
            <w:shd w:fill="auto" w:color="auto" w:val="clear"/>
            <w:vAlign w:val="center"/>
          </w:tcPr>
          <w:p w:rsidRDefault="00007F45" w:rsidP="009A465A" w:rsidR="00007F45">
            <w:pPr>
              <w:rPr>
                <w:color w:val="000000"/>
              </w:rPr>
            </w:pPr>
            <w:r w:rsidRPr="004F092F">
              <w:rPr>
                <w:color w:val="000000"/>
              </w:rPr>
              <w:t xml:space="preserve">NADA PEČAR </w:t>
            </w:r>
          </w:p>
          <w:p w:rsidRDefault="00007F45" w:rsidP="009A465A" w:rsidR="00007F45" w:rsidRPr="00C055F9">
            <w:pPr>
              <w:rPr>
                <w:color w:val="000000"/>
              </w:rPr>
            </w:pPr>
            <w:r w:rsidRPr="00C055F9">
              <w:rPr>
                <w:color w:val="000000"/>
              </w:rPr>
              <w:t xml:space="preserve">Split, </w:t>
            </w:r>
            <w:r w:rsidRPr="004F092F">
              <w:rPr>
                <w:color w:val="000000"/>
              </w:rPr>
              <w:t>Starčevićeva 24 c</w:t>
            </w:r>
            <w:r>
              <w:rPr>
                <w:color w:val="000000"/>
              </w:rPr>
              <w:t xml:space="preserve">  </w:t>
            </w:r>
            <w:r w:rsidRPr="00C055F9">
              <w:rPr>
                <w:color w:val="000000"/>
              </w:rPr>
              <w:t xml:space="preserve">                                                 u iznosu od                 </w:t>
            </w:r>
            <w:r w:rsidRPr="004F092F">
              <w:rPr>
                <w:color w:val="000000"/>
              </w:rPr>
              <w:t>128.717,35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75544341785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149.</w:t>
            </w:r>
          </w:p>
        </w:tc>
        <w:tc>
          <w:tcPr>
            <w:tcW w:type="dxa" w:w="9072"/>
            <w:shd w:fill="auto" w:color="auto" w:val="clear"/>
            <w:vAlign w:val="center"/>
          </w:tcPr>
          <w:p w:rsidRDefault="00007F45" w:rsidP="009A465A" w:rsidR="00007F45">
            <w:pPr>
              <w:rPr>
                <w:color w:val="000000"/>
              </w:rPr>
            </w:pPr>
            <w:r w:rsidRPr="004F092F">
              <w:rPr>
                <w:color w:val="000000"/>
              </w:rPr>
              <w:t xml:space="preserve">IVAN PEČAR </w:t>
            </w:r>
          </w:p>
          <w:p w:rsidRDefault="00007F45" w:rsidP="009A465A" w:rsidR="00007F45" w:rsidRPr="00C055F9">
            <w:pPr>
              <w:rPr>
                <w:color w:val="000000"/>
              </w:rPr>
            </w:pPr>
            <w:r w:rsidRPr="00C055F9">
              <w:rPr>
                <w:color w:val="000000"/>
              </w:rPr>
              <w:t xml:space="preserve">Split, </w:t>
            </w:r>
            <w:r w:rsidRPr="004F092F">
              <w:rPr>
                <w:color w:val="000000"/>
              </w:rPr>
              <w:t>Starčevićeva 24 c</w:t>
            </w:r>
            <w:r w:rsidRPr="00C055F9">
              <w:rPr>
                <w:color w:val="000000"/>
              </w:rPr>
              <w:t xml:space="preserve">                                                   u iznosu od                 </w:t>
            </w:r>
            <w:r w:rsidRPr="004F092F">
              <w:rPr>
                <w:color w:val="000000"/>
              </w:rPr>
              <w:t>341.833,26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32427865891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150.</w:t>
            </w:r>
          </w:p>
        </w:tc>
        <w:tc>
          <w:tcPr>
            <w:tcW w:type="dxa" w:w="9072"/>
            <w:shd w:fill="auto" w:color="auto" w:val="clear"/>
            <w:vAlign w:val="center"/>
          </w:tcPr>
          <w:p w:rsidRDefault="00007F45" w:rsidP="009A465A" w:rsidR="00007F45">
            <w:pPr>
              <w:rPr>
                <w:color w:val="000000"/>
              </w:rPr>
            </w:pPr>
            <w:r w:rsidRPr="004F092F">
              <w:rPr>
                <w:color w:val="000000"/>
              </w:rPr>
              <w:t xml:space="preserve">OSVIN PEČAR </w:t>
            </w:r>
          </w:p>
          <w:p w:rsidRDefault="00007F45" w:rsidP="009A465A" w:rsidR="00007F45" w:rsidRPr="00C055F9">
            <w:pPr>
              <w:rPr>
                <w:color w:val="000000"/>
              </w:rPr>
            </w:pPr>
            <w:r w:rsidRPr="00C055F9">
              <w:rPr>
                <w:color w:val="000000"/>
              </w:rPr>
              <w:t xml:space="preserve">Split, </w:t>
            </w:r>
            <w:r w:rsidRPr="004F092F">
              <w:rPr>
                <w:color w:val="000000"/>
              </w:rPr>
              <w:t>Starčevićeva 24 c</w:t>
            </w:r>
            <w:r>
              <w:rPr>
                <w:color w:val="000000"/>
              </w:rPr>
              <w:t xml:space="preserve"> </w:t>
            </w:r>
            <w:r w:rsidRPr="00C055F9">
              <w:rPr>
                <w:color w:val="000000"/>
              </w:rPr>
              <w:t xml:space="preserve">                                                  u iznosu od                 </w:t>
            </w:r>
            <w:r w:rsidRPr="004F092F">
              <w:rPr>
                <w:color w:val="000000"/>
              </w:rPr>
              <w:t>163.406,42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84071861205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151.</w:t>
            </w:r>
          </w:p>
        </w:tc>
        <w:tc>
          <w:tcPr>
            <w:tcW w:type="dxa" w:w="9072"/>
            <w:shd w:fill="auto" w:color="auto" w:val="clear"/>
            <w:vAlign w:val="center"/>
          </w:tcPr>
          <w:p w:rsidRDefault="00007F45" w:rsidP="009A465A" w:rsidR="00007F45">
            <w:pPr>
              <w:rPr>
                <w:color w:val="000000"/>
              </w:rPr>
            </w:pPr>
            <w:r w:rsidRPr="004F092F">
              <w:rPr>
                <w:color w:val="000000"/>
              </w:rPr>
              <w:t xml:space="preserve">VELJKO FADIĆ </w:t>
            </w:r>
          </w:p>
          <w:p w:rsidRDefault="00007F45" w:rsidP="009A465A" w:rsidR="00007F45" w:rsidRPr="00C055F9">
            <w:pPr>
              <w:rPr>
                <w:color w:val="000000"/>
              </w:rPr>
            </w:pPr>
            <w:r>
              <w:rPr>
                <w:color w:val="000000"/>
              </w:rPr>
              <w:t>Komiža</w:t>
            </w:r>
            <w:r w:rsidRPr="00C055F9">
              <w:rPr>
                <w:color w:val="000000"/>
              </w:rPr>
              <w:t xml:space="preserve">, </w:t>
            </w:r>
            <w:r w:rsidRPr="004F092F">
              <w:rPr>
                <w:color w:val="000000"/>
              </w:rPr>
              <w:t>Potok 15</w:t>
            </w:r>
            <w:r>
              <w:rPr>
                <w:color w:val="000000"/>
              </w:rPr>
              <w:t xml:space="preserve">        </w:t>
            </w:r>
            <w:r w:rsidRPr="00C055F9">
              <w:rPr>
                <w:color w:val="000000"/>
              </w:rPr>
              <w:t xml:space="preserve">                                                    u iznosu od                 </w:t>
            </w:r>
            <w:r w:rsidRPr="004F092F">
              <w:rPr>
                <w:color w:val="000000"/>
              </w:rPr>
              <w:t>137.689,32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4F092F">
              <w:rPr>
                <w:color w:val="000000"/>
              </w:rPr>
              <w:t>24720655296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152.</w:t>
            </w:r>
          </w:p>
        </w:tc>
        <w:tc>
          <w:tcPr>
            <w:tcW w:type="dxa" w:w="9072"/>
            <w:shd w:fill="auto" w:color="auto" w:val="clear"/>
            <w:vAlign w:val="center"/>
          </w:tcPr>
          <w:p w:rsidRDefault="00007F45" w:rsidP="009A465A" w:rsidR="00007F45">
            <w:pPr>
              <w:rPr>
                <w:color w:val="000000"/>
              </w:rPr>
            </w:pPr>
            <w:r w:rsidRPr="004F092F">
              <w:rPr>
                <w:color w:val="000000"/>
              </w:rPr>
              <w:t xml:space="preserve">NEVENKA KROLO </w:t>
            </w:r>
          </w:p>
          <w:p w:rsidRDefault="00007F45" w:rsidP="009A465A" w:rsidR="00007F45" w:rsidRPr="00C055F9">
            <w:pPr>
              <w:rPr>
                <w:color w:val="000000"/>
              </w:rPr>
            </w:pPr>
            <w:r w:rsidRPr="00C055F9">
              <w:rPr>
                <w:color w:val="000000"/>
              </w:rPr>
              <w:t xml:space="preserve">Split, </w:t>
            </w:r>
            <w:r w:rsidRPr="00322A15">
              <w:rPr>
                <w:color w:val="000000"/>
              </w:rPr>
              <w:t>Hercegovačka 93</w:t>
            </w:r>
            <w:r w:rsidRPr="00C055F9">
              <w:rPr>
                <w:color w:val="000000"/>
              </w:rPr>
              <w:t xml:space="preserve">                                                   u iznosu od                 </w:t>
            </w:r>
            <w:r w:rsidRPr="00322A15">
              <w:rPr>
                <w:color w:val="000000"/>
              </w:rPr>
              <w:t>100.818,57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33258790811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153.</w:t>
            </w:r>
          </w:p>
        </w:tc>
        <w:tc>
          <w:tcPr>
            <w:tcW w:type="dxa" w:w="9072"/>
            <w:shd w:fill="auto" w:color="auto" w:val="clear"/>
            <w:vAlign w:val="center"/>
          </w:tcPr>
          <w:p w:rsidRDefault="00007F45" w:rsidP="009A465A" w:rsidR="00007F45">
            <w:pPr>
              <w:rPr>
                <w:color w:val="000000"/>
              </w:rPr>
            </w:pPr>
            <w:r w:rsidRPr="00322A15">
              <w:rPr>
                <w:color w:val="000000"/>
              </w:rPr>
              <w:t xml:space="preserve">KAJO KRSTULOVIĆ </w:t>
            </w:r>
          </w:p>
          <w:p w:rsidRDefault="00007F45" w:rsidP="009A465A" w:rsidR="00007F45" w:rsidRPr="00C055F9">
            <w:pPr>
              <w:rPr>
                <w:color w:val="000000"/>
              </w:rPr>
            </w:pPr>
            <w:r w:rsidRPr="00C055F9">
              <w:rPr>
                <w:color w:val="000000"/>
              </w:rPr>
              <w:t xml:space="preserve">Split, </w:t>
            </w:r>
            <w:r w:rsidRPr="00322A15">
              <w:rPr>
                <w:color w:val="000000"/>
              </w:rPr>
              <w:t>Osiječka 9</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22A15">
              <w:rPr>
                <w:color w:val="000000"/>
              </w:rPr>
              <w:t>88.333,75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06183043163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154.</w:t>
            </w:r>
          </w:p>
        </w:tc>
        <w:tc>
          <w:tcPr>
            <w:tcW w:type="dxa" w:w="9072"/>
            <w:shd w:fill="auto" w:color="auto" w:val="clear"/>
            <w:vAlign w:val="center"/>
          </w:tcPr>
          <w:p w:rsidRDefault="00007F45" w:rsidP="009A465A" w:rsidR="00007F45">
            <w:pPr>
              <w:rPr>
                <w:color w:val="000000"/>
              </w:rPr>
            </w:pPr>
            <w:r w:rsidRPr="00322A15">
              <w:rPr>
                <w:color w:val="000000"/>
              </w:rPr>
              <w:t xml:space="preserve">ANGELA TOMAŠ </w:t>
            </w:r>
          </w:p>
          <w:p w:rsidRDefault="00007F45" w:rsidP="009A465A" w:rsidR="00007F45" w:rsidRPr="00C055F9">
            <w:pPr>
              <w:rPr>
                <w:color w:val="000000"/>
              </w:rPr>
            </w:pPr>
            <w:r w:rsidRPr="00C055F9">
              <w:rPr>
                <w:color w:val="000000"/>
              </w:rPr>
              <w:t xml:space="preserve">Split, </w:t>
            </w:r>
            <w:r w:rsidRPr="00322A15">
              <w:rPr>
                <w:color w:val="000000"/>
              </w:rPr>
              <w:t>Put Firula 47</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22A15">
              <w:rPr>
                <w:color w:val="000000"/>
              </w:rPr>
              <w:t>3.841,12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75415856724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155.</w:t>
            </w:r>
          </w:p>
        </w:tc>
        <w:tc>
          <w:tcPr>
            <w:tcW w:type="dxa" w:w="9072"/>
            <w:shd w:fill="auto" w:color="auto" w:val="clear"/>
            <w:vAlign w:val="center"/>
          </w:tcPr>
          <w:p w:rsidRDefault="00007F45" w:rsidP="009A465A" w:rsidR="00007F45">
            <w:pPr>
              <w:rPr>
                <w:color w:val="000000"/>
              </w:rPr>
            </w:pPr>
            <w:r w:rsidRPr="00322A15">
              <w:rPr>
                <w:color w:val="000000"/>
              </w:rPr>
              <w:t xml:space="preserve">NELA LIVAČIĆ </w:t>
            </w:r>
          </w:p>
          <w:p w:rsidRDefault="00007F45" w:rsidP="009A465A" w:rsidR="00007F45" w:rsidRPr="00C055F9">
            <w:pPr>
              <w:rPr>
                <w:color w:val="000000"/>
              </w:rPr>
            </w:pPr>
            <w:r w:rsidRPr="00C055F9">
              <w:rPr>
                <w:color w:val="000000"/>
              </w:rPr>
              <w:t xml:space="preserve">Split, </w:t>
            </w:r>
            <w:r w:rsidRPr="00322A15">
              <w:rPr>
                <w:color w:val="000000"/>
              </w:rPr>
              <w:t>Hrvatske mornarice 1</w:t>
            </w:r>
            <w:r w:rsidRPr="00C055F9">
              <w:rPr>
                <w:color w:val="000000"/>
              </w:rPr>
              <w:t xml:space="preserve">                                            u iznosu od                 </w:t>
            </w:r>
            <w:r w:rsidRPr="00322A15">
              <w:rPr>
                <w:color w:val="000000"/>
              </w:rPr>
              <w:t>150.714,24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49987418895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156.</w:t>
            </w:r>
          </w:p>
        </w:tc>
        <w:tc>
          <w:tcPr>
            <w:tcW w:type="dxa" w:w="9072"/>
            <w:shd w:fill="auto" w:color="auto" w:val="clear"/>
            <w:vAlign w:val="center"/>
          </w:tcPr>
          <w:p w:rsidRDefault="00007F45" w:rsidP="009A465A" w:rsidR="00007F45">
            <w:pPr>
              <w:rPr>
                <w:color w:val="000000"/>
              </w:rPr>
            </w:pPr>
            <w:r w:rsidRPr="00322A15">
              <w:rPr>
                <w:color w:val="000000"/>
              </w:rPr>
              <w:t xml:space="preserve">JOSIP ARALICA </w:t>
            </w:r>
          </w:p>
          <w:p w:rsidRDefault="00007F45" w:rsidP="009A465A" w:rsidR="00007F45" w:rsidRPr="00C055F9">
            <w:pPr>
              <w:rPr>
                <w:color w:val="000000"/>
              </w:rPr>
            </w:pPr>
            <w:r w:rsidRPr="00C055F9">
              <w:rPr>
                <w:color w:val="000000"/>
              </w:rPr>
              <w:t xml:space="preserve">Split, </w:t>
            </w:r>
            <w:r w:rsidRPr="00322A15">
              <w:rPr>
                <w:color w:val="000000"/>
              </w:rPr>
              <w:t>Rovinjska 1</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22A15">
              <w:rPr>
                <w:color w:val="000000"/>
              </w:rPr>
              <w:t>70.214,10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45834719346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157.</w:t>
            </w:r>
          </w:p>
        </w:tc>
        <w:tc>
          <w:tcPr>
            <w:tcW w:type="dxa" w:w="9072"/>
            <w:shd w:fill="auto" w:color="auto" w:val="clear"/>
            <w:vAlign w:val="center"/>
          </w:tcPr>
          <w:p w:rsidRDefault="00007F45" w:rsidP="009A465A" w:rsidR="00007F45">
            <w:pPr>
              <w:rPr>
                <w:color w:val="000000"/>
              </w:rPr>
            </w:pPr>
            <w:r w:rsidRPr="00322A15">
              <w:rPr>
                <w:color w:val="000000"/>
              </w:rPr>
              <w:t xml:space="preserve">MIODRAG MRDAKOVIĆ </w:t>
            </w:r>
          </w:p>
          <w:p w:rsidRDefault="00007F45" w:rsidP="009A465A" w:rsidR="00007F45" w:rsidRPr="00C055F9">
            <w:pPr>
              <w:rPr>
                <w:color w:val="000000"/>
              </w:rPr>
            </w:pPr>
            <w:r w:rsidRPr="00C055F9">
              <w:rPr>
                <w:color w:val="000000"/>
              </w:rPr>
              <w:t xml:space="preserve">Split, </w:t>
            </w:r>
            <w:r w:rsidRPr="00322A15">
              <w:rPr>
                <w:color w:val="000000"/>
              </w:rPr>
              <w:t>Ruđera Boškovića 13</w:t>
            </w:r>
            <w:r w:rsidRPr="00C055F9">
              <w:rPr>
                <w:color w:val="000000"/>
              </w:rPr>
              <w:t xml:space="preserve">                                             u iznosu od                 </w:t>
            </w:r>
            <w:r w:rsidRPr="00322A15">
              <w:rPr>
                <w:color w:val="000000"/>
              </w:rPr>
              <w:t>590.227,00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64302049520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158.</w:t>
            </w:r>
          </w:p>
        </w:tc>
        <w:tc>
          <w:tcPr>
            <w:tcW w:type="dxa" w:w="9072"/>
            <w:shd w:fill="auto" w:color="auto" w:val="clear"/>
            <w:vAlign w:val="center"/>
          </w:tcPr>
          <w:p w:rsidRDefault="00007F45" w:rsidP="009A465A" w:rsidR="00007F45">
            <w:pPr>
              <w:rPr>
                <w:color w:val="000000"/>
              </w:rPr>
            </w:pPr>
            <w:r w:rsidRPr="00322A15">
              <w:rPr>
                <w:color w:val="000000"/>
              </w:rPr>
              <w:t xml:space="preserve">BISERKA TOMASOVIĆ FRANIN </w:t>
            </w:r>
          </w:p>
          <w:p w:rsidRDefault="00007F45" w:rsidP="009A465A" w:rsidR="00007F45" w:rsidRPr="00C055F9">
            <w:pPr>
              <w:rPr>
                <w:color w:val="000000"/>
              </w:rPr>
            </w:pPr>
            <w:r>
              <w:rPr>
                <w:color w:val="000000"/>
              </w:rPr>
              <w:t>Jesenic</w:t>
            </w:r>
            <w:r w:rsidRPr="00C055F9">
              <w:rPr>
                <w:color w:val="000000"/>
              </w:rPr>
              <w:t xml:space="preserve">, </w:t>
            </w:r>
            <w:r w:rsidRPr="00322A15">
              <w:rPr>
                <w:color w:val="000000"/>
              </w:rPr>
              <w:t>Kosovac 3</w:t>
            </w:r>
            <w:r>
              <w:rPr>
                <w:color w:val="000000"/>
              </w:rPr>
              <w:t xml:space="preserve">       </w:t>
            </w:r>
            <w:r w:rsidRPr="00C055F9">
              <w:rPr>
                <w:color w:val="000000"/>
              </w:rPr>
              <w:t xml:space="preserve">                                                   u iznosu od                 </w:t>
            </w:r>
            <w:r w:rsidRPr="00322A15">
              <w:rPr>
                <w:color w:val="000000"/>
              </w:rPr>
              <w:t>332.263,74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09691394199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159.</w:t>
            </w:r>
          </w:p>
        </w:tc>
        <w:tc>
          <w:tcPr>
            <w:tcW w:type="dxa" w:w="9072"/>
            <w:shd w:fill="auto" w:color="auto" w:val="clear"/>
            <w:vAlign w:val="center"/>
          </w:tcPr>
          <w:p w:rsidRDefault="00007F45" w:rsidP="009A465A" w:rsidR="00007F45">
            <w:pPr>
              <w:rPr>
                <w:color w:val="000000"/>
              </w:rPr>
            </w:pPr>
            <w:r w:rsidRPr="00322A15">
              <w:rPr>
                <w:color w:val="000000"/>
              </w:rPr>
              <w:t xml:space="preserve">KATICA GANTAR </w:t>
            </w:r>
          </w:p>
          <w:p w:rsidRDefault="00007F45" w:rsidP="009A465A" w:rsidR="00007F45" w:rsidRPr="00C055F9">
            <w:pPr>
              <w:rPr>
                <w:color w:val="000000"/>
              </w:rPr>
            </w:pPr>
            <w:r w:rsidRPr="00C055F9">
              <w:rPr>
                <w:color w:val="000000"/>
              </w:rPr>
              <w:t xml:space="preserve">Split, </w:t>
            </w:r>
            <w:r w:rsidRPr="00322A15">
              <w:rPr>
                <w:color w:val="000000"/>
              </w:rPr>
              <w:t>Omiška 24</w:t>
            </w:r>
            <w:r>
              <w:rPr>
                <w:color w:val="000000"/>
              </w:rPr>
              <w:t xml:space="preserve">          </w:t>
            </w:r>
            <w:r w:rsidRPr="00C055F9">
              <w:rPr>
                <w:color w:val="000000"/>
              </w:rPr>
              <w:t xml:space="preserve">                                                    u iznosu od                 </w:t>
            </w:r>
            <w:r w:rsidRPr="00322A15">
              <w:rPr>
                <w:color w:val="000000"/>
              </w:rPr>
              <w:t>686.323,11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04064899484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160.</w:t>
            </w:r>
          </w:p>
        </w:tc>
        <w:tc>
          <w:tcPr>
            <w:tcW w:type="dxa" w:w="9072"/>
            <w:shd w:fill="auto" w:color="auto" w:val="clear"/>
            <w:vAlign w:val="center"/>
          </w:tcPr>
          <w:p w:rsidRDefault="00007F45" w:rsidP="009A465A" w:rsidR="00007F45">
            <w:pPr>
              <w:rPr>
                <w:color w:val="000000"/>
              </w:rPr>
            </w:pPr>
            <w:r w:rsidRPr="00322A15">
              <w:rPr>
                <w:color w:val="000000"/>
              </w:rPr>
              <w:t xml:space="preserve">RIKARD KLEMENČIĆ </w:t>
            </w:r>
          </w:p>
          <w:p w:rsidRDefault="00007F45" w:rsidP="009A465A" w:rsidR="00007F45" w:rsidRPr="00C055F9">
            <w:pPr>
              <w:rPr>
                <w:color w:val="000000"/>
              </w:rPr>
            </w:pPr>
            <w:r w:rsidRPr="00C055F9">
              <w:rPr>
                <w:color w:val="000000"/>
              </w:rPr>
              <w:t xml:space="preserve">Split, </w:t>
            </w:r>
            <w:r w:rsidRPr="00322A15">
              <w:rPr>
                <w:color w:val="000000"/>
              </w:rPr>
              <w:t>Teslina 14 a</w:t>
            </w:r>
            <w:r>
              <w:rPr>
                <w:color w:val="000000"/>
              </w:rPr>
              <w:t xml:space="preserve">        </w:t>
            </w:r>
            <w:r w:rsidRPr="00C055F9">
              <w:rPr>
                <w:color w:val="000000"/>
              </w:rPr>
              <w:t xml:space="preserve">                                              </w:t>
            </w:r>
            <w:r>
              <w:rPr>
                <w:color w:val="000000"/>
              </w:rPr>
              <w:t xml:space="preserve">      u iznosu od            </w:t>
            </w:r>
            <w:r w:rsidRPr="00C055F9">
              <w:rPr>
                <w:color w:val="000000"/>
              </w:rPr>
              <w:t xml:space="preserve">  </w:t>
            </w:r>
            <w:r w:rsidRPr="00322A15">
              <w:rPr>
                <w:color w:val="000000"/>
              </w:rPr>
              <w:t>1.105.675,61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48596515155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161.</w:t>
            </w:r>
          </w:p>
        </w:tc>
        <w:tc>
          <w:tcPr>
            <w:tcW w:type="dxa" w:w="9072"/>
            <w:shd w:fill="auto" w:color="auto" w:val="clear"/>
            <w:vAlign w:val="center"/>
          </w:tcPr>
          <w:p w:rsidRDefault="00007F45" w:rsidP="009A465A" w:rsidR="00007F45">
            <w:pPr>
              <w:rPr>
                <w:color w:val="000000"/>
              </w:rPr>
            </w:pPr>
            <w:r w:rsidRPr="00322A15">
              <w:rPr>
                <w:color w:val="000000"/>
              </w:rPr>
              <w:t xml:space="preserve">JOSIP BOKO </w:t>
            </w:r>
          </w:p>
          <w:p w:rsidRDefault="00007F45" w:rsidP="009A465A" w:rsidR="00007F45" w:rsidRPr="00C055F9">
            <w:pPr>
              <w:rPr>
                <w:color w:val="000000"/>
              </w:rPr>
            </w:pPr>
            <w:r w:rsidRPr="00C055F9">
              <w:rPr>
                <w:color w:val="000000"/>
              </w:rPr>
              <w:t xml:space="preserve">Split, </w:t>
            </w:r>
            <w:r w:rsidRPr="00322A15">
              <w:rPr>
                <w:color w:val="000000"/>
              </w:rPr>
              <w:t>Primoštenska 6 b</w:t>
            </w:r>
            <w:r w:rsidRPr="00C055F9">
              <w:rPr>
                <w:color w:val="000000"/>
              </w:rPr>
              <w:t xml:space="preserve">                                                    u iznosu od                 </w:t>
            </w:r>
            <w:r w:rsidRPr="00322A15">
              <w:rPr>
                <w:color w:val="000000"/>
              </w:rPr>
              <w:t>415.116,94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10020722804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162.</w:t>
            </w:r>
          </w:p>
        </w:tc>
        <w:tc>
          <w:tcPr>
            <w:tcW w:type="dxa" w:w="9072"/>
            <w:shd w:fill="auto" w:color="auto" w:val="clear"/>
            <w:vAlign w:val="center"/>
          </w:tcPr>
          <w:p w:rsidRDefault="00007F45" w:rsidP="009A465A" w:rsidR="00007F45">
            <w:pPr>
              <w:rPr>
                <w:color w:val="000000"/>
              </w:rPr>
            </w:pPr>
            <w:r w:rsidRPr="00322A15">
              <w:rPr>
                <w:color w:val="000000"/>
              </w:rPr>
              <w:t xml:space="preserve">BOŽIDAR ČAPALIJA </w:t>
            </w:r>
          </w:p>
          <w:p w:rsidRDefault="00007F45" w:rsidP="009A465A" w:rsidR="00007F45" w:rsidRPr="00C055F9">
            <w:pPr>
              <w:rPr>
                <w:color w:val="000000"/>
              </w:rPr>
            </w:pPr>
            <w:r w:rsidRPr="00C055F9">
              <w:rPr>
                <w:color w:val="000000"/>
              </w:rPr>
              <w:t xml:space="preserve">Split, </w:t>
            </w:r>
            <w:r w:rsidRPr="00322A15">
              <w:rPr>
                <w:color w:val="000000"/>
              </w:rPr>
              <w:t>Put Firula 9</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22A15">
              <w:rPr>
                <w:color w:val="000000"/>
              </w:rPr>
              <w:t>33.164,79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46492733200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163.</w:t>
            </w:r>
          </w:p>
        </w:tc>
        <w:tc>
          <w:tcPr>
            <w:tcW w:type="dxa" w:w="9072"/>
            <w:shd w:fill="auto" w:color="auto" w:val="clear"/>
            <w:vAlign w:val="center"/>
          </w:tcPr>
          <w:p w:rsidRDefault="00007F45" w:rsidP="009A465A" w:rsidR="00007F45">
            <w:pPr>
              <w:rPr>
                <w:color w:val="000000"/>
              </w:rPr>
            </w:pPr>
            <w:r w:rsidRPr="00322A15">
              <w:rPr>
                <w:color w:val="000000"/>
              </w:rPr>
              <w:t xml:space="preserve">NEVENKA RUŽIĆ </w:t>
            </w:r>
          </w:p>
          <w:p w:rsidRDefault="00007F45" w:rsidP="009A465A" w:rsidR="00007F45" w:rsidRPr="00C055F9">
            <w:pPr>
              <w:rPr>
                <w:color w:val="000000"/>
              </w:rPr>
            </w:pPr>
            <w:r w:rsidRPr="00C055F9">
              <w:rPr>
                <w:color w:val="000000"/>
              </w:rPr>
              <w:t xml:space="preserve">Split, </w:t>
            </w:r>
            <w:r w:rsidRPr="00322A15">
              <w:rPr>
                <w:color w:val="000000"/>
              </w:rPr>
              <w:t>Lovretska 16</w:t>
            </w:r>
            <w:r w:rsidRPr="00C055F9">
              <w:rPr>
                <w:color w:val="000000"/>
              </w:rPr>
              <w:t xml:space="preserve">                                           </w:t>
            </w:r>
            <w:r>
              <w:rPr>
                <w:color w:val="000000"/>
              </w:rPr>
              <w:t xml:space="preserve">      </w:t>
            </w:r>
            <w:r w:rsidRPr="00C055F9">
              <w:rPr>
                <w:color w:val="000000"/>
              </w:rPr>
              <w:t xml:space="preserve">         u iznosu od                 </w:t>
            </w:r>
            <w:r w:rsidRPr="00322A15">
              <w:rPr>
                <w:color w:val="000000"/>
              </w:rPr>
              <w:t>409.217,13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89695736933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164.</w:t>
            </w:r>
          </w:p>
        </w:tc>
        <w:tc>
          <w:tcPr>
            <w:tcW w:type="dxa" w:w="9072"/>
            <w:shd w:fill="auto" w:color="auto" w:val="clear"/>
            <w:vAlign w:val="center"/>
          </w:tcPr>
          <w:p w:rsidRDefault="00007F45" w:rsidP="009A465A" w:rsidR="00007F45">
            <w:pPr>
              <w:rPr>
                <w:color w:val="000000"/>
              </w:rPr>
            </w:pPr>
            <w:r w:rsidRPr="00322A15">
              <w:rPr>
                <w:color w:val="000000"/>
              </w:rPr>
              <w:t xml:space="preserve">MAROJE ŠARČEVIĆ </w:t>
            </w:r>
          </w:p>
          <w:p w:rsidRDefault="00007F45" w:rsidP="009A465A" w:rsidR="00007F45" w:rsidRPr="00C055F9">
            <w:pPr>
              <w:rPr>
                <w:color w:val="000000"/>
              </w:rPr>
            </w:pPr>
            <w:r w:rsidRPr="00C055F9">
              <w:rPr>
                <w:color w:val="000000"/>
              </w:rPr>
              <w:t xml:space="preserve">Split, </w:t>
            </w:r>
            <w:r w:rsidRPr="00322A15">
              <w:rPr>
                <w:color w:val="000000"/>
              </w:rPr>
              <w:t>Hektorovićeva 4</w:t>
            </w:r>
            <w:r w:rsidRPr="00C055F9">
              <w:rPr>
                <w:color w:val="000000"/>
              </w:rPr>
              <w:t xml:space="preserve">                                                </w:t>
            </w:r>
            <w:r>
              <w:rPr>
                <w:color w:val="000000"/>
              </w:rPr>
              <w:t xml:space="preserve">  </w:t>
            </w:r>
            <w:r w:rsidRPr="00C055F9">
              <w:rPr>
                <w:color w:val="000000"/>
              </w:rPr>
              <w:t xml:space="preserve">   u iznosu od                 </w:t>
            </w:r>
            <w:r w:rsidRPr="00322A15">
              <w:rPr>
                <w:color w:val="000000"/>
              </w:rPr>
              <w:t>106.098,78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22A15">
              <w:rPr>
                <w:color w:val="000000"/>
              </w:rPr>
              <w:t>26054170543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165.</w:t>
            </w:r>
          </w:p>
        </w:tc>
        <w:tc>
          <w:tcPr>
            <w:tcW w:type="dxa" w:w="9072"/>
            <w:shd w:fill="auto" w:color="auto" w:val="clear"/>
            <w:vAlign w:val="center"/>
          </w:tcPr>
          <w:p w:rsidRDefault="00007F45" w:rsidP="009A465A" w:rsidR="00007F45">
            <w:pPr>
              <w:rPr>
                <w:color w:val="000000"/>
              </w:rPr>
            </w:pPr>
            <w:r w:rsidRPr="00322A15">
              <w:rPr>
                <w:color w:val="000000"/>
              </w:rPr>
              <w:t xml:space="preserve">SLAVKO KRALJ </w:t>
            </w:r>
          </w:p>
          <w:p w:rsidRDefault="00007F45" w:rsidP="009A465A" w:rsidR="00007F45" w:rsidRPr="00C055F9">
            <w:pPr>
              <w:rPr>
                <w:color w:val="000000"/>
              </w:rPr>
            </w:pPr>
            <w:r>
              <w:rPr>
                <w:color w:val="000000"/>
              </w:rPr>
              <w:t>Supetar</w:t>
            </w:r>
            <w:r w:rsidRPr="00C055F9">
              <w:rPr>
                <w:color w:val="000000"/>
              </w:rPr>
              <w:t xml:space="preserve">, </w:t>
            </w:r>
            <w:r w:rsidRPr="00322A15">
              <w:rPr>
                <w:color w:val="000000"/>
              </w:rPr>
              <w:t>Fortica III 1, Splitska</w:t>
            </w:r>
            <w:r w:rsidRPr="00C055F9">
              <w:rPr>
                <w:color w:val="000000"/>
              </w:rPr>
              <w:t xml:space="preserve">                                        u iznosu od              </w:t>
            </w:r>
            <w:r>
              <w:rPr>
                <w:color w:val="000000"/>
              </w:rPr>
              <w:t xml:space="preserve">   </w:t>
            </w:r>
            <w:r w:rsidRPr="00C055F9">
              <w:rPr>
                <w:color w:val="000000"/>
              </w:rPr>
              <w:t xml:space="preserve">  </w:t>
            </w:r>
            <w:r w:rsidRPr="005836FC">
              <w:rPr>
                <w:color w:val="000000"/>
              </w:rPr>
              <w:t>67.414,53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836FC">
              <w:rPr>
                <w:color w:val="000000"/>
              </w:rPr>
              <w:t>41510366981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166.</w:t>
            </w:r>
          </w:p>
        </w:tc>
        <w:tc>
          <w:tcPr>
            <w:tcW w:type="dxa" w:w="9072"/>
            <w:shd w:fill="auto" w:color="auto" w:val="clear"/>
            <w:vAlign w:val="center"/>
          </w:tcPr>
          <w:p w:rsidRDefault="00007F45" w:rsidP="009A465A" w:rsidR="00007F45">
            <w:pPr>
              <w:rPr>
                <w:color w:val="000000"/>
              </w:rPr>
            </w:pPr>
            <w:r w:rsidRPr="005836FC">
              <w:rPr>
                <w:color w:val="000000"/>
              </w:rPr>
              <w:t xml:space="preserve">MIRKO KLJAKOVIĆ GAŠPIĆ </w:t>
            </w:r>
          </w:p>
          <w:p w:rsidRDefault="00007F45" w:rsidP="009A465A" w:rsidR="00007F45" w:rsidRPr="00C055F9">
            <w:pPr>
              <w:rPr>
                <w:color w:val="000000"/>
              </w:rPr>
            </w:pPr>
            <w:r>
              <w:rPr>
                <w:color w:val="000000"/>
              </w:rPr>
              <w:t>Solin</w:t>
            </w:r>
            <w:r w:rsidRPr="00C055F9">
              <w:rPr>
                <w:color w:val="000000"/>
              </w:rPr>
              <w:t xml:space="preserve">, </w:t>
            </w:r>
            <w:r w:rsidRPr="005836FC">
              <w:rPr>
                <w:color w:val="000000"/>
              </w:rPr>
              <w:t>Gašpina mlinica 2</w:t>
            </w:r>
            <w:r w:rsidRPr="00C055F9">
              <w:rPr>
                <w:color w:val="000000"/>
              </w:rPr>
              <w:t xml:space="preserve">                                                 u iznosu od              </w:t>
            </w:r>
            <w:r w:rsidRPr="005836FC">
              <w:rPr>
                <w:color w:val="000000"/>
              </w:rPr>
              <w:t>1.113.251,99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836FC">
              <w:rPr>
                <w:color w:val="000000"/>
              </w:rPr>
              <w:t>61487888860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167.</w:t>
            </w:r>
          </w:p>
        </w:tc>
        <w:tc>
          <w:tcPr>
            <w:tcW w:type="dxa" w:w="9072"/>
            <w:shd w:fill="auto" w:color="auto" w:val="clear"/>
            <w:vAlign w:val="center"/>
          </w:tcPr>
          <w:p w:rsidRDefault="00007F45" w:rsidP="009A465A" w:rsidR="00007F45">
            <w:pPr>
              <w:rPr>
                <w:color w:val="000000"/>
              </w:rPr>
            </w:pPr>
            <w:r w:rsidRPr="005836FC">
              <w:rPr>
                <w:color w:val="000000"/>
              </w:rPr>
              <w:t xml:space="preserve">NENAD JONČIĆ </w:t>
            </w:r>
          </w:p>
          <w:p w:rsidRDefault="00007F45" w:rsidP="009A465A" w:rsidR="00007F45" w:rsidRPr="00C055F9">
            <w:pPr>
              <w:rPr>
                <w:color w:val="000000"/>
              </w:rPr>
            </w:pPr>
            <w:r>
              <w:rPr>
                <w:color w:val="000000"/>
              </w:rPr>
              <w:t>Komiža</w:t>
            </w:r>
            <w:r w:rsidRPr="00C055F9">
              <w:rPr>
                <w:color w:val="000000"/>
              </w:rPr>
              <w:t xml:space="preserve">, </w:t>
            </w:r>
            <w:r w:rsidRPr="005836FC">
              <w:rPr>
                <w:color w:val="000000"/>
              </w:rPr>
              <w:t>Mezoporat 11, Biševo</w:t>
            </w:r>
            <w:r w:rsidRPr="00C055F9">
              <w:rPr>
                <w:color w:val="000000"/>
              </w:rPr>
              <w:t xml:space="preserve">                                       u iznosu od             </w:t>
            </w:r>
            <w:r>
              <w:rPr>
                <w:color w:val="000000"/>
              </w:rPr>
              <w:t xml:space="preserve">     </w:t>
            </w:r>
            <w:r w:rsidRPr="00C055F9">
              <w:rPr>
                <w:color w:val="000000"/>
              </w:rPr>
              <w:t xml:space="preserve">   </w:t>
            </w:r>
            <w:r w:rsidRPr="005836FC">
              <w:rPr>
                <w:color w:val="000000"/>
              </w:rPr>
              <w:t>7.515,24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836FC">
              <w:rPr>
                <w:color w:val="000000"/>
              </w:rPr>
              <w:t>20508425164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168.</w:t>
            </w:r>
          </w:p>
        </w:tc>
        <w:tc>
          <w:tcPr>
            <w:tcW w:type="dxa" w:w="9072"/>
            <w:shd w:fill="auto" w:color="auto" w:val="clear"/>
            <w:vAlign w:val="center"/>
          </w:tcPr>
          <w:p w:rsidRDefault="00007F45" w:rsidP="009A465A" w:rsidR="00007F45">
            <w:pPr>
              <w:rPr>
                <w:color w:val="000000"/>
              </w:rPr>
            </w:pPr>
            <w:r w:rsidRPr="005836FC">
              <w:rPr>
                <w:color w:val="000000"/>
              </w:rPr>
              <w:t xml:space="preserve">ROKO MIJANOVIĆ </w:t>
            </w:r>
          </w:p>
          <w:p w:rsidRDefault="00007F45" w:rsidP="009A465A" w:rsidR="00007F45" w:rsidRPr="00C055F9">
            <w:pPr>
              <w:rPr>
                <w:color w:val="000000"/>
              </w:rPr>
            </w:pPr>
            <w:r w:rsidRPr="00C055F9">
              <w:rPr>
                <w:color w:val="000000"/>
              </w:rPr>
              <w:t xml:space="preserve">Split, </w:t>
            </w:r>
            <w:r w:rsidRPr="005836FC">
              <w:rPr>
                <w:color w:val="000000"/>
              </w:rPr>
              <w:t>Lička 2</w:t>
            </w:r>
            <w:r w:rsidRPr="00C055F9">
              <w:rPr>
                <w:color w:val="000000"/>
              </w:rPr>
              <w:t xml:space="preserve">                                                 </w:t>
            </w:r>
            <w:r>
              <w:rPr>
                <w:color w:val="000000"/>
              </w:rPr>
              <w:t xml:space="preserve">               </w:t>
            </w:r>
            <w:r w:rsidRPr="00C055F9">
              <w:rPr>
                <w:color w:val="000000"/>
              </w:rPr>
              <w:t xml:space="preserve">   u iznosu od                 </w:t>
            </w:r>
            <w:r w:rsidR="00D054AF" w:rsidRPr="00D054AF">
              <w:rPr>
                <w:color w:val="000000"/>
              </w:rPr>
              <w:t>798.507,65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836FC">
              <w:rPr>
                <w:color w:val="000000"/>
              </w:rPr>
              <w:t>06923490274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169.</w:t>
            </w:r>
          </w:p>
        </w:tc>
        <w:tc>
          <w:tcPr>
            <w:tcW w:type="dxa" w:w="9072"/>
            <w:shd w:fill="auto" w:color="auto" w:val="clear"/>
            <w:vAlign w:val="center"/>
          </w:tcPr>
          <w:p w:rsidRDefault="00007F45" w:rsidP="009A465A" w:rsidR="00007F45">
            <w:pPr>
              <w:rPr>
                <w:color w:val="000000"/>
              </w:rPr>
            </w:pPr>
            <w:r w:rsidRPr="005836FC">
              <w:rPr>
                <w:color w:val="000000"/>
              </w:rPr>
              <w:t xml:space="preserve">TAJANA BUNDARA </w:t>
            </w:r>
          </w:p>
          <w:p w:rsidRDefault="00007F45" w:rsidP="009A465A" w:rsidR="00007F45" w:rsidRPr="00C055F9">
            <w:pPr>
              <w:rPr>
                <w:color w:val="000000"/>
              </w:rPr>
            </w:pPr>
            <w:r>
              <w:rPr>
                <w:color w:val="000000"/>
              </w:rPr>
              <w:t>Kaštel Gomilica</w:t>
            </w:r>
            <w:r w:rsidRPr="00C055F9">
              <w:rPr>
                <w:color w:val="000000"/>
              </w:rPr>
              <w:t xml:space="preserve">, </w:t>
            </w:r>
            <w:r w:rsidRPr="005836FC">
              <w:rPr>
                <w:color w:val="000000"/>
              </w:rPr>
              <w:t>Podstinice 19</w:t>
            </w:r>
            <w:r w:rsidRPr="00C055F9">
              <w:rPr>
                <w:color w:val="000000"/>
              </w:rPr>
              <w:t xml:space="preserve">                                       u iznosu od               </w:t>
            </w:r>
            <w:r>
              <w:rPr>
                <w:color w:val="000000"/>
              </w:rPr>
              <w:t xml:space="preserve">   </w:t>
            </w:r>
            <w:r w:rsidRPr="00C055F9">
              <w:rPr>
                <w:color w:val="000000"/>
              </w:rPr>
              <w:t xml:space="preserve"> </w:t>
            </w:r>
            <w:r w:rsidRPr="005836FC">
              <w:rPr>
                <w:color w:val="000000"/>
              </w:rPr>
              <w:t>56.311,11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836FC">
              <w:rPr>
                <w:color w:val="000000"/>
              </w:rPr>
              <w:t>33641961404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170.</w:t>
            </w:r>
          </w:p>
        </w:tc>
        <w:tc>
          <w:tcPr>
            <w:tcW w:type="dxa" w:w="9072"/>
            <w:shd w:fill="auto" w:color="auto" w:val="clear"/>
            <w:vAlign w:val="center"/>
          </w:tcPr>
          <w:p w:rsidRDefault="00007F45" w:rsidP="009A465A" w:rsidR="00007F45">
            <w:pPr>
              <w:rPr>
                <w:color w:val="000000"/>
              </w:rPr>
            </w:pPr>
            <w:r w:rsidRPr="005836FC">
              <w:rPr>
                <w:color w:val="000000"/>
              </w:rPr>
              <w:t xml:space="preserve">SILVANA PROSO </w:t>
            </w:r>
          </w:p>
          <w:p w:rsidRDefault="00007F45" w:rsidP="009A465A" w:rsidR="00007F45" w:rsidRPr="00C055F9">
            <w:pPr>
              <w:rPr>
                <w:color w:val="000000"/>
              </w:rPr>
            </w:pPr>
            <w:r>
              <w:rPr>
                <w:color w:val="000000"/>
              </w:rPr>
              <w:t>Kaštel Gomilica</w:t>
            </w:r>
            <w:r w:rsidRPr="00C055F9">
              <w:rPr>
                <w:color w:val="000000"/>
              </w:rPr>
              <w:t xml:space="preserve">, </w:t>
            </w:r>
            <w:r w:rsidRPr="005836FC">
              <w:rPr>
                <w:color w:val="000000"/>
              </w:rPr>
              <w:t>Ulica kneza Domagoja 13</w:t>
            </w:r>
            <w:r w:rsidRPr="00C055F9">
              <w:rPr>
                <w:color w:val="000000"/>
              </w:rPr>
              <w:t xml:space="preserve">                   u iznosu od                 </w:t>
            </w:r>
            <w:r w:rsidRPr="005836FC">
              <w:rPr>
                <w:color w:val="000000"/>
              </w:rPr>
              <w:t>59.723,12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836FC">
              <w:rPr>
                <w:color w:val="000000"/>
              </w:rPr>
              <w:t>06811747658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171.</w:t>
            </w:r>
          </w:p>
        </w:tc>
        <w:tc>
          <w:tcPr>
            <w:tcW w:type="dxa" w:w="9072"/>
            <w:shd w:fill="auto" w:color="auto" w:val="clear"/>
            <w:vAlign w:val="center"/>
          </w:tcPr>
          <w:p w:rsidRDefault="00007F45" w:rsidP="009A465A" w:rsidR="00007F45">
            <w:pPr>
              <w:rPr>
                <w:color w:val="000000"/>
              </w:rPr>
            </w:pPr>
            <w:r w:rsidRPr="005836FC">
              <w:rPr>
                <w:color w:val="000000"/>
              </w:rPr>
              <w:t xml:space="preserve">IVAN TUDOR </w:t>
            </w:r>
          </w:p>
          <w:p w:rsidRDefault="00007F45" w:rsidP="009A465A" w:rsidR="00007F45" w:rsidRPr="00C055F9">
            <w:pPr>
              <w:rPr>
                <w:color w:val="000000"/>
              </w:rPr>
            </w:pPr>
            <w:r w:rsidRPr="00C055F9">
              <w:rPr>
                <w:color w:val="000000"/>
              </w:rPr>
              <w:t xml:space="preserve">Split, </w:t>
            </w:r>
            <w:r w:rsidRPr="005836FC">
              <w:rPr>
                <w:color w:val="000000"/>
              </w:rPr>
              <w:t>Đakovačka 13</w:t>
            </w:r>
            <w:r>
              <w:rPr>
                <w:color w:val="000000"/>
              </w:rPr>
              <w:t xml:space="preserve">     </w:t>
            </w:r>
            <w:r w:rsidRPr="00C055F9">
              <w:rPr>
                <w:color w:val="000000"/>
              </w:rPr>
              <w:t xml:space="preserve">                                                   u iznosu od                 </w:t>
            </w:r>
            <w:r w:rsidRPr="005836FC">
              <w:rPr>
                <w:color w:val="000000"/>
              </w:rPr>
              <w:t>171.106,94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836FC">
              <w:rPr>
                <w:color w:val="000000"/>
              </w:rPr>
              <w:t>30047613144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172.</w:t>
            </w:r>
          </w:p>
        </w:tc>
        <w:tc>
          <w:tcPr>
            <w:tcW w:type="dxa" w:w="9072"/>
            <w:shd w:fill="auto" w:color="auto" w:val="clear"/>
            <w:vAlign w:val="center"/>
          </w:tcPr>
          <w:p w:rsidRDefault="00007F45" w:rsidP="009A465A" w:rsidR="00007F45">
            <w:pPr>
              <w:rPr>
                <w:color w:val="000000"/>
              </w:rPr>
            </w:pPr>
            <w:r w:rsidRPr="005836FC">
              <w:rPr>
                <w:color w:val="000000"/>
              </w:rPr>
              <w:t xml:space="preserve">LENKA MERDŽO </w:t>
            </w:r>
          </w:p>
          <w:p w:rsidRDefault="00007F45" w:rsidP="009A465A" w:rsidR="00007F45" w:rsidRPr="00C055F9">
            <w:pPr>
              <w:rPr>
                <w:color w:val="000000"/>
              </w:rPr>
            </w:pPr>
            <w:r w:rsidRPr="00C055F9">
              <w:rPr>
                <w:color w:val="000000"/>
              </w:rPr>
              <w:t xml:space="preserve">Split, </w:t>
            </w:r>
            <w:r w:rsidRPr="005836FC">
              <w:rPr>
                <w:color w:val="000000"/>
              </w:rPr>
              <w:t>Stepinčeva 47</w:t>
            </w:r>
            <w:r>
              <w:rPr>
                <w:color w:val="000000"/>
              </w:rPr>
              <w:t xml:space="preserve">    </w:t>
            </w:r>
            <w:r w:rsidRPr="00C055F9">
              <w:rPr>
                <w:color w:val="000000"/>
              </w:rPr>
              <w:t xml:space="preserve">                                                    u iznosu od                 </w:t>
            </w:r>
            <w:r w:rsidRPr="005836FC">
              <w:rPr>
                <w:color w:val="000000"/>
              </w:rPr>
              <w:t>114.915,25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836FC">
              <w:rPr>
                <w:color w:val="000000"/>
              </w:rPr>
              <w:t>28390863015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173.</w:t>
            </w:r>
          </w:p>
        </w:tc>
        <w:tc>
          <w:tcPr>
            <w:tcW w:type="dxa" w:w="9072"/>
            <w:shd w:fill="auto" w:color="auto" w:val="clear"/>
            <w:vAlign w:val="center"/>
          </w:tcPr>
          <w:p w:rsidRDefault="00007F45" w:rsidP="009A465A" w:rsidR="00007F45">
            <w:pPr>
              <w:rPr>
                <w:color w:val="000000"/>
              </w:rPr>
            </w:pPr>
            <w:r w:rsidRPr="005836FC">
              <w:rPr>
                <w:color w:val="000000"/>
              </w:rPr>
              <w:t xml:space="preserve">ZDRAVKO BATINIĆ </w:t>
            </w:r>
            <w:r>
              <w:rPr>
                <w:color w:val="000000"/>
              </w:rPr>
              <w:t xml:space="preserve"> </w:t>
            </w:r>
          </w:p>
          <w:p w:rsidRDefault="00007F45" w:rsidP="009A465A" w:rsidR="00007F45" w:rsidRPr="00C055F9">
            <w:pPr>
              <w:rPr>
                <w:color w:val="000000"/>
              </w:rPr>
            </w:pPr>
            <w:r w:rsidRPr="00C055F9">
              <w:rPr>
                <w:color w:val="000000"/>
              </w:rPr>
              <w:t xml:space="preserve">Split, </w:t>
            </w:r>
            <w:r w:rsidRPr="005836FC">
              <w:rPr>
                <w:color w:val="000000"/>
              </w:rPr>
              <w:t>Sukoišanska 18</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5B0DCB">
              <w:rPr>
                <w:color w:val="000000"/>
              </w:rPr>
              <w:t>60.508,00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B0DCB">
              <w:rPr>
                <w:color w:val="000000"/>
              </w:rPr>
              <w:t>22736320850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174.</w:t>
            </w:r>
          </w:p>
        </w:tc>
        <w:tc>
          <w:tcPr>
            <w:tcW w:type="dxa" w:w="9072"/>
            <w:shd w:fill="auto" w:color="auto" w:val="clear"/>
            <w:vAlign w:val="center"/>
          </w:tcPr>
          <w:p w:rsidRDefault="00007F45" w:rsidP="009A465A" w:rsidR="00007F45">
            <w:pPr>
              <w:rPr>
                <w:color w:val="000000"/>
              </w:rPr>
            </w:pPr>
            <w:r w:rsidRPr="005B0DCB">
              <w:rPr>
                <w:color w:val="000000"/>
              </w:rPr>
              <w:t xml:space="preserve">ŽIVANA MERDŽO </w:t>
            </w:r>
          </w:p>
          <w:p w:rsidRDefault="00007F45" w:rsidP="009A465A" w:rsidR="00007F45" w:rsidRPr="00C055F9">
            <w:pPr>
              <w:rPr>
                <w:color w:val="000000"/>
              </w:rPr>
            </w:pPr>
            <w:r>
              <w:rPr>
                <w:color w:val="000000"/>
              </w:rPr>
              <w:t>Brela</w:t>
            </w:r>
            <w:r w:rsidRPr="00C055F9">
              <w:rPr>
                <w:color w:val="000000"/>
              </w:rPr>
              <w:t xml:space="preserve">, </w:t>
            </w:r>
            <w:r w:rsidRPr="005B0DCB">
              <w:rPr>
                <w:color w:val="000000"/>
              </w:rPr>
              <w:t>Frankopanska 81</w:t>
            </w:r>
            <w:r>
              <w:rPr>
                <w:color w:val="000000"/>
              </w:rPr>
              <w:t xml:space="preserve"> </w:t>
            </w:r>
            <w:r w:rsidRPr="00C055F9">
              <w:rPr>
                <w:color w:val="000000"/>
              </w:rPr>
              <w:t xml:space="preserve">                                                  u iznosu od                 </w:t>
            </w:r>
            <w:r w:rsidRPr="005B0DCB">
              <w:rPr>
                <w:color w:val="000000"/>
              </w:rPr>
              <w:t>113.462,11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B0DCB">
              <w:rPr>
                <w:color w:val="000000"/>
              </w:rPr>
              <w:t>58007706058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175.</w:t>
            </w:r>
          </w:p>
        </w:tc>
        <w:tc>
          <w:tcPr>
            <w:tcW w:type="dxa" w:w="9072"/>
            <w:shd w:fill="auto" w:color="auto" w:val="clear"/>
            <w:vAlign w:val="center"/>
          </w:tcPr>
          <w:p w:rsidRDefault="00007F45" w:rsidP="009A465A" w:rsidR="00007F45">
            <w:pPr>
              <w:rPr>
                <w:color w:val="000000"/>
              </w:rPr>
            </w:pPr>
            <w:r w:rsidRPr="005B0DCB">
              <w:rPr>
                <w:color w:val="000000"/>
              </w:rPr>
              <w:t xml:space="preserve">DENIS PROSO </w:t>
            </w:r>
          </w:p>
          <w:p w:rsidRDefault="00007F45" w:rsidP="009A465A" w:rsidR="00007F45" w:rsidRPr="00C055F9">
            <w:pPr>
              <w:rPr>
                <w:color w:val="000000"/>
              </w:rPr>
            </w:pPr>
            <w:r>
              <w:rPr>
                <w:color w:val="000000"/>
              </w:rPr>
              <w:t>Kaštel Gomilica</w:t>
            </w:r>
            <w:r w:rsidRPr="00C055F9">
              <w:rPr>
                <w:color w:val="000000"/>
              </w:rPr>
              <w:t xml:space="preserve">, </w:t>
            </w:r>
            <w:r w:rsidRPr="005B0DCB">
              <w:rPr>
                <w:color w:val="000000"/>
              </w:rPr>
              <w:t>Ulica kneza Domagoja 13</w:t>
            </w:r>
            <w:r w:rsidRPr="00C055F9">
              <w:rPr>
                <w:color w:val="000000"/>
              </w:rPr>
              <w:t xml:space="preserve">                   u iznosu od                 </w:t>
            </w:r>
            <w:r>
              <w:rPr>
                <w:color w:val="000000"/>
              </w:rPr>
              <w:t xml:space="preserve">  </w:t>
            </w:r>
            <w:r w:rsidRPr="005B0DCB">
              <w:rPr>
                <w:color w:val="000000"/>
              </w:rPr>
              <w:t>17.878,60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B0DCB">
              <w:rPr>
                <w:color w:val="000000"/>
              </w:rPr>
              <w:t>68218286516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176.</w:t>
            </w:r>
          </w:p>
        </w:tc>
        <w:tc>
          <w:tcPr>
            <w:tcW w:type="dxa" w:w="9072"/>
            <w:shd w:fill="auto" w:color="auto" w:val="clear"/>
            <w:vAlign w:val="center"/>
          </w:tcPr>
          <w:p w:rsidRDefault="00007F45" w:rsidP="009A465A" w:rsidR="00007F45">
            <w:pPr>
              <w:rPr>
                <w:color w:val="000000"/>
              </w:rPr>
            </w:pPr>
            <w:r w:rsidRPr="005B0DCB">
              <w:rPr>
                <w:color w:val="000000"/>
              </w:rPr>
              <w:t xml:space="preserve">TONKA SKRAČIĆ </w:t>
            </w:r>
          </w:p>
          <w:p w:rsidRDefault="00007F45" w:rsidP="009A465A" w:rsidR="00007F45" w:rsidRPr="00C055F9">
            <w:pPr>
              <w:rPr>
                <w:color w:val="000000"/>
              </w:rPr>
            </w:pPr>
            <w:r w:rsidRPr="00C055F9">
              <w:rPr>
                <w:color w:val="000000"/>
              </w:rPr>
              <w:t xml:space="preserve">Split, </w:t>
            </w:r>
            <w:r w:rsidRPr="005B0DCB">
              <w:rPr>
                <w:color w:val="000000"/>
              </w:rPr>
              <w:t>Odeska 1</w:t>
            </w:r>
            <w:r w:rsidRPr="00C055F9">
              <w:rPr>
                <w:color w:val="000000"/>
              </w:rPr>
              <w:t xml:space="preserve">                                               </w:t>
            </w:r>
            <w:r>
              <w:rPr>
                <w:color w:val="000000"/>
              </w:rPr>
              <w:t xml:space="preserve">            </w:t>
            </w:r>
            <w:r w:rsidRPr="00C055F9">
              <w:rPr>
                <w:color w:val="000000"/>
              </w:rPr>
              <w:t xml:space="preserve">     u iznosu od                 </w:t>
            </w:r>
            <w:r w:rsidRPr="005B0DCB">
              <w:rPr>
                <w:color w:val="000000"/>
              </w:rPr>
              <w:t>177.408,10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5B0DCB">
              <w:rPr>
                <w:color w:val="000000"/>
              </w:rPr>
              <w:t>99862008202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178.</w:t>
            </w:r>
          </w:p>
        </w:tc>
        <w:tc>
          <w:tcPr>
            <w:tcW w:type="dxa" w:w="9072"/>
            <w:shd w:fill="auto" w:color="auto" w:val="clear"/>
            <w:vAlign w:val="center"/>
          </w:tcPr>
          <w:p w:rsidRDefault="00007F45" w:rsidP="009A465A" w:rsidR="00007F45">
            <w:pPr>
              <w:rPr>
                <w:color w:val="000000"/>
              </w:rPr>
            </w:pPr>
            <w:r w:rsidRPr="00F84E7F">
              <w:rPr>
                <w:color w:val="000000"/>
              </w:rPr>
              <w:t xml:space="preserve">MARIJA VODANOVIĆ </w:t>
            </w:r>
          </w:p>
          <w:p w:rsidRDefault="00007F45" w:rsidP="009A465A" w:rsidR="00007F45" w:rsidRPr="00C055F9">
            <w:pPr>
              <w:rPr>
                <w:color w:val="000000"/>
              </w:rPr>
            </w:pPr>
            <w:r>
              <w:rPr>
                <w:color w:val="000000"/>
              </w:rPr>
              <w:t>Brač</w:t>
            </w:r>
            <w:r w:rsidRPr="00C055F9">
              <w:rPr>
                <w:color w:val="000000"/>
              </w:rPr>
              <w:t xml:space="preserve">, </w:t>
            </w:r>
            <w:r w:rsidRPr="00F84E7F">
              <w:rPr>
                <w:color w:val="000000"/>
              </w:rPr>
              <w:t>Uz račić 5, Bol</w:t>
            </w:r>
            <w:r>
              <w:rPr>
                <w:color w:val="000000"/>
              </w:rPr>
              <w:t xml:space="preserve">   </w:t>
            </w:r>
            <w:r w:rsidRPr="00C055F9">
              <w:rPr>
                <w:color w:val="000000"/>
              </w:rPr>
              <w:t xml:space="preserve">                                                    u iznosu od                 </w:t>
            </w:r>
            <w:r w:rsidRPr="00F84E7F">
              <w:rPr>
                <w:color w:val="000000"/>
              </w:rPr>
              <w:t>139.010,04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B3525">
              <w:rPr>
                <w:color w:val="000000"/>
              </w:rPr>
              <w:t>62798700537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179.</w:t>
            </w:r>
          </w:p>
        </w:tc>
        <w:tc>
          <w:tcPr>
            <w:tcW w:type="dxa" w:w="9072"/>
            <w:shd w:fill="auto" w:color="auto" w:val="clear"/>
            <w:vAlign w:val="center"/>
          </w:tcPr>
          <w:p w:rsidRDefault="00007F45" w:rsidP="009A465A" w:rsidR="00007F45">
            <w:pPr>
              <w:rPr>
                <w:color w:val="000000"/>
              </w:rPr>
            </w:pPr>
            <w:r w:rsidRPr="00F84E7F">
              <w:rPr>
                <w:color w:val="000000"/>
              </w:rPr>
              <w:t xml:space="preserve">KRISTINA MAROVIĆ </w:t>
            </w:r>
          </w:p>
          <w:p w:rsidRDefault="00007F45" w:rsidP="009A465A" w:rsidR="00007F45" w:rsidRPr="00C055F9">
            <w:pPr>
              <w:rPr>
                <w:color w:val="000000"/>
              </w:rPr>
            </w:pPr>
            <w:r>
              <w:rPr>
                <w:color w:val="000000"/>
              </w:rPr>
              <w:t>Mravince</w:t>
            </w:r>
            <w:r w:rsidRPr="00C055F9">
              <w:rPr>
                <w:color w:val="000000"/>
              </w:rPr>
              <w:t xml:space="preserve">, </w:t>
            </w:r>
            <w:r w:rsidRPr="00F84E7F">
              <w:rPr>
                <w:color w:val="000000"/>
              </w:rPr>
              <w:t>Put Marovića 6 a</w:t>
            </w:r>
            <w:r w:rsidRPr="00C055F9">
              <w:rPr>
                <w:color w:val="000000"/>
              </w:rPr>
              <w:t xml:space="preserve">                                            u iznosu od                </w:t>
            </w:r>
            <w:r>
              <w:rPr>
                <w:color w:val="000000"/>
              </w:rPr>
              <w:t xml:space="preserve">  </w:t>
            </w:r>
            <w:r w:rsidRPr="00C055F9">
              <w:rPr>
                <w:color w:val="000000"/>
              </w:rPr>
              <w:t xml:space="preserve"> </w:t>
            </w:r>
            <w:r w:rsidRPr="00F84E7F">
              <w:rPr>
                <w:color w:val="000000"/>
              </w:rPr>
              <w:t>26.497,06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05098850760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180.</w:t>
            </w:r>
          </w:p>
        </w:tc>
        <w:tc>
          <w:tcPr>
            <w:tcW w:type="dxa" w:w="9072"/>
            <w:shd w:fill="auto" w:color="auto" w:val="clear"/>
            <w:vAlign w:val="center"/>
          </w:tcPr>
          <w:p w:rsidRDefault="00007F45" w:rsidP="009A465A" w:rsidR="00007F45">
            <w:pPr>
              <w:rPr>
                <w:color w:val="000000"/>
              </w:rPr>
            </w:pPr>
            <w:r w:rsidRPr="00F84E7F">
              <w:rPr>
                <w:color w:val="000000"/>
              </w:rPr>
              <w:t xml:space="preserve">VILMA RADICA </w:t>
            </w:r>
          </w:p>
          <w:p w:rsidRDefault="00007F45" w:rsidP="009A465A" w:rsidR="00007F45" w:rsidRPr="00C055F9">
            <w:pPr>
              <w:rPr>
                <w:color w:val="000000"/>
              </w:rPr>
            </w:pPr>
            <w:r w:rsidRPr="00C055F9">
              <w:rPr>
                <w:color w:val="000000"/>
              </w:rPr>
              <w:t xml:space="preserve">Split, </w:t>
            </w:r>
            <w:r w:rsidRPr="00F84E7F">
              <w:rPr>
                <w:color w:val="000000"/>
              </w:rPr>
              <w:t>Gospinica 23</w:t>
            </w:r>
            <w:r w:rsidRPr="00C055F9">
              <w:rPr>
                <w:color w:val="000000"/>
              </w:rPr>
              <w:t xml:space="preserve">                              </w:t>
            </w:r>
            <w:r>
              <w:rPr>
                <w:color w:val="000000"/>
              </w:rPr>
              <w:t xml:space="preserve">      </w:t>
            </w:r>
            <w:r w:rsidRPr="00C055F9">
              <w:rPr>
                <w:color w:val="000000"/>
              </w:rPr>
              <w:t xml:space="preserve">                      u iznosu od                 </w:t>
            </w:r>
            <w:r w:rsidRPr="00F84E7F">
              <w:rPr>
                <w:color w:val="000000"/>
              </w:rPr>
              <w:t>174.173,66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10382965516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181.</w:t>
            </w:r>
          </w:p>
        </w:tc>
        <w:tc>
          <w:tcPr>
            <w:tcW w:type="dxa" w:w="9072"/>
            <w:shd w:fill="auto" w:color="auto" w:val="clear"/>
            <w:vAlign w:val="center"/>
          </w:tcPr>
          <w:p w:rsidRDefault="00007F45" w:rsidP="009A465A" w:rsidR="00007F45">
            <w:pPr>
              <w:rPr>
                <w:color w:val="000000"/>
              </w:rPr>
            </w:pPr>
            <w:r w:rsidRPr="00F84E7F">
              <w:rPr>
                <w:color w:val="000000"/>
              </w:rPr>
              <w:t xml:space="preserve">GOJMIR RADICA </w:t>
            </w:r>
          </w:p>
          <w:p w:rsidRDefault="00007F45" w:rsidP="009A465A" w:rsidR="00007F45" w:rsidRPr="00C055F9">
            <w:pPr>
              <w:rPr>
                <w:color w:val="000000"/>
              </w:rPr>
            </w:pPr>
            <w:r w:rsidRPr="00C055F9">
              <w:rPr>
                <w:color w:val="000000"/>
              </w:rPr>
              <w:t xml:space="preserve">Split, </w:t>
            </w:r>
            <w:r w:rsidRPr="00F84E7F">
              <w:rPr>
                <w:color w:val="000000"/>
              </w:rPr>
              <w:t>Tolstojeva 43</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F84E7F">
              <w:rPr>
                <w:color w:val="000000"/>
              </w:rPr>
              <w:t>70.813,74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12705176956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182.</w:t>
            </w:r>
          </w:p>
        </w:tc>
        <w:tc>
          <w:tcPr>
            <w:tcW w:type="dxa" w:w="9072"/>
            <w:shd w:fill="auto" w:color="auto" w:val="clear"/>
            <w:vAlign w:val="center"/>
          </w:tcPr>
          <w:p w:rsidRDefault="00007F45" w:rsidP="009A465A" w:rsidR="00007F45">
            <w:pPr>
              <w:rPr>
                <w:color w:val="000000"/>
              </w:rPr>
            </w:pPr>
            <w:r w:rsidRPr="00F84E7F">
              <w:rPr>
                <w:color w:val="000000"/>
              </w:rPr>
              <w:t xml:space="preserve">MILJENKO GALE </w:t>
            </w:r>
          </w:p>
          <w:p w:rsidRDefault="00007F45" w:rsidP="009A465A" w:rsidR="00007F45" w:rsidRPr="00C055F9">
            <w:pPr>
              <w:rPr>
                <w:color w:val="000000"/>
              </w:rPr>
            </w:pPr>
            <w:r w:rsidRPr="00C055F9">
              <w:rPr>
                <w:color w:val="000000"/>
              </w:rPr>
              <w:t xml:space="preserve">Split, </w:t>
            </w:r>
            <w:r w:rsidRPr="00F84E7F">
              <w:rPr>
                <w:color w:val="000000"/>
              </w:rPr>
              <w:t>V. Krstulovića 21</w:t>
            </w:r>
            <w:r w:rsidRPr="00C055F9">
              <w:rPr>
                <w:color w:val="000000"/>
              </w:rPr>
              <w:t xml:space="preserve">                                                   u iznosu od                 </w:t>
            </w:r>
            <w:r>
              <w:rPr>
                <w:color w:val="000000"/>
              </w:rPr>
              <w:t xml:space="preserve">  </w:t>
            </w:r>
            <w:r w:rsidRPr="00F84E7F">
              <w:rPr>
                <w:color w:val="000000"/>
              </w:rPr>
              <w:t>85.974,66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12143297986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183.</w:t>
            </w:r>
          </w:p>
        </w:tc>
        <w:tc>
          <w:tcPr>
            <w:tcW w:type="dxa" w:w="9072"/>
            <w:shd w:fill="auto" w:color="auto" w:val="clear"/>
            <w:vAlign w:val="center"/>
          </w:tcPr>
          <w:p w:rsidRDefault="00007F45" w:rsidP="009A465A" w:rsidR="00007F45">
            <w:pPr>
              <w:rPr>
                <w:color w:val="000000"/>
              </w:rPr>
            </w:pPr>
            <w:r w:rsidRPr="00F84E7F">
              <w:rPr>
                <w:color w:val="000000"/>
              </w:rPr>
              <w:t xml:space="preserve">JURICA FAVRO </w:t>
            </w:r>
          </w:p>
          <w:p w:rsidRDefault="00007F45" w:rsidP="009A465A" w:rsidR="00007F45" w:rsidRPr="00C055F9">
            <w:pPr>
              <w:rPr>
                <w:color w:val="000000"/>
              </w:rPr>
            </w:pPr>
            <w:r w:rsidRPr="00C055F9">
              <w:rPr>
                <w:color w:val="000000"/>
              </w:rPr>
              <w:t xml:space="preserve">Split, </w:t>
            </w:r>
            <w:r w:rsidRPr="00F84E7F">
              <w:rPr>
                <w:color w:val="000000"/>
              </w:rPr>
              <w:t>Vukovarska 60</w:t>
            </w:r>
            <w:r>
              <w:rPr>
                <w:color w:val="000000"/>
              </w:rPr>
              <w:t xml:space="preserve">  </w:t>
            </w:r>
            <w:r w:rsidRPr="00C055F9">
              <w:rPr>
                <w:color w:val="000000"/>
              </w:rPr>
              <w:t xml:space="preserve">                                                    u iznosu od               </w:t>
            </w:r>
            <w:r w:rsidRPr="00F84E7F">
              <w:rPr>
                <w:color w:val="000000"/>
              </w:rPr>
              <w:t>1.620.782,22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34011209864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184.</w:t>
            </w:r>
          </w:p>
        </w:tc>
        <w:tc>
          <w:tcPr>
            <w:tcW w:type="dxa" w:w="9072"/>
            <w:shd w:fill="auto" w:color="auto" w:val="clear"/>
            <w:vAlign w:val="center"/>
          </w:tcPr>
          <w:p w:rsidRDefault="00007F45" w:rsidP="009A465A" w:rsidR="00007F45">
            <w:pPr>
              <w:rPr>
                <w:color w:val="000000"/>
              </w:rPr>
            </w:pPr>
            <w:r w:rsidRPr="00F84E7F">
              <w:rPr>
                <w:color w:val="000000"/>
              </w:rPr>
              <w:t xml:space="preserve">DAŠA ČABAJ </w:t>
            </w:r>
          </w:p>
          <w:p w:rsidRDefault="00007F45" w:rsidP="009A465A" w:rsidR="00007F45" w:rsidRPr="00C055F9">
            <w:pPr>
              <w:rPr>
                <w:color w:val="000000"/>
              </w:rPr>
            </w:pPr>
            <w:r w:rsidRPr="00C055F9">
              <w:rPr>
                <w:color w:val="000000"/>
              </w:rPr>
              <w:t xml:space="preserve">Split, </w:t>
            </w:r>
            <w:r w:rsidRPr="00F84E7F">
              <w:rPr>
                <w:color w:val="000000"/>
              </w:rPr>
              <w:t>Vukovarska 175</w:t>
            </w:r>
            <w:r w:rsidRPr="00C055F9">
              <w:rPr>
                <w:color w:val="000000"/>
              </w:rPr>
              <w:t xml:space="preserve">                                                    u iznosu od              </w:t>
            </w:r>
            <w:r>
              <w:rPr>
                <w:color w:val="000000"/>
              </w:rPr>
              <w:t xml:space="preserve">   </w:t>
            </w:r>
            <w:r w:rsidRPr="00C055F9">
              <w:rPr>
                <w:color w:val="000000"/>
              </w:rPr>
              <w:t xml:space="preserve">   </w:t>
            </w:r>
            <w:r w:rsidRPr="00F84E7F">
              <w:rPr>
                <w:color w:val="000000"/>
              </w:rPr>
              <w:t>79.875,08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23068427387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185.</w:t>
            </w:r>
          </w:p>
        </w:tc>
        <w:tc>
          <w:tcPr>
            <w:tcW w:type="dxa" w:w="9072"/>
            <w:shd w:fill="auto" w:color="auto" w:val="clear"/>
            <w:vAlign w:val="center"/>
          </w:tcPr>
          <w:p w:rsidRDefault="00007F45" w:rsidP="009A465A" w:rsidR="00007F45">
            <w:pPr>
              <w:rPr>
                <w:color w:val="000000"/>
              </w:rPr>
            </w:pPr>
            <w:r w:rsidRPr="00F84E7F">
              <w:rPr>
                <w:color w:val="000000"/>
              </w:rPr>
              <w:t xml:space="preserve">VEDRANA RUŽIĆ </w:t>
            </w:r>
          </w:p>
          <w:p w:rsidRDefault="00007F45" w:rsidP="009A465A" w:rsidR="00007F45" w:rsidRPr="00C055F9">
            <w:pPr>
              <w:rPr>
                <w:color w:val="000000"/>
              </w:rPr>
            </w:pPr>
            <w:r w:rsidRPr="00C055F9">
              <w:rPr>
                <w:color w:val="000000"/>
              </w:rPr>
              <w:t xml:space="preserve">Split, </w:t>
            </w:r>
            <w:r w:rsidRPr="00F84E7F">
              <w:rPr>
                <w:color w:val="000000"/>
              </w:rPr>
              <w:t>Vinkovačka 18</w:t>
            </w:r>
            <w:r w:rsidRPr="00C055F9">
              <w:rPr>
                <w:color w:val="000000"/>
              </w:rPr>
              <w:t xml:space="preserve">                                                  </w:t>
            </w:r>
            <w:r>
              <w:rPr>
                <w:color w:val="000000"/>
              </w:rPr>
              <w:t xml:space="preserve">   </w:t>
            </w:r>
            <w:r w:rsidRPr="00C055F9">
              <w:rPr>
                <w:color w:val="000000"/>
              </w:rPr>
              <w:t xml:space="preserve">  u iznosu od                 </w:t>
            </w:r>
            <w:r w:rsidRPr="00F84E7F">
              <w:rPr>
                <w:color w:val="000000"/>
              </w:rPr>
              <w:t>212.850,19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34872239214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186.</w:t>
            </w:r>
          </w:p>
        </w:tc>
        <w:tc>
          <w:tcPr>
            <w:tcW w:type="dxa" w:w="9072"/>
            <w:shd w:fill="auto" w:color="auto" w:val="clear"/>
            <w:vAlign w:val="center"/>
          </w:tcPr>
          <w:p w:rsidRDefault="00007F45" w:rsidP="009A465A" w:rsidR="00007F45">
            <w:pPr>
              <w:rPr>
                <w:color w:val="000000"/>
              </w:rPr>
            </w:pPr>
            <w:r w:rsidRPr="00F84E7F">
              <w:rPr>
                <w:color w:val="000000"/>
              </w:rPr>
              <w:t xml:space="preserve">ERNEST IVAČIĆ </w:t>
            </w:r>
            <w:r>
              <w:rPr>
                <w:color w:val="000000"/>
              </w:rPr>
              <w:t xml:space="preserve"> </w:t>
            </w:r>
          </w:p>
          <w:p w:rsidRDefault="00007F45" w:rsidP="009A465A" w:rsidR="00007F45" w:rsidRPr="00C055F9">
            <w:pPr>
              <w:rPr>
                <w:color w:val="000000"/>
              </w:rPr>
            </w:pPr>
            <w:r>
              <w:rPr>
                <w:color w:val="000000"/>
              </w:rPr>
              <w:t>Brač</w:t>
            </w:r>
            <w:r w:rsidRPr="00C055F9">
              <w:rPr>
                <w:color w:val="000000"/>
              </w:rPr>
              <w:t xml:space="preserve">, </w:t>
            </w:r>
            <w:r w:rsidRPr="00F84E7F">
              <w:rPr>
                <w:color w:val="000000"/>
              </w:rPr>
              <w:t>Postira bb, Postira</w:t>
            </w:r>
            <w:r w:rsidRPr="00C055F9">
              <w:rPr>
                <w:color w:val="000000"/>
              </w:rPr>
              <w:t xml:space="preserve">                                                  u iznosu od                 </w:t>
            </w:r>
            <w:r w:rsidRPr="00F84E7F">
              <w:rPr>
                <w:color w:val="000000"/>
              </w:rPr>
              <w:t>212.413,98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92489732560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187.</w:t>
            </w:r>
          </w:p>
        </w:tc>
        <w:tc>
          <w:tcPr>
            <w:tcW w:type="dxa" w:w="9072"/>
            <w:shd w:fill="auto" w:color="auto" w:val="clear"/>
            <w:vAlign w:val="center"/>
          </w:tcPr>
          <w:p w:rsidRDefault="00007F45" w:rsidP="009A465A" w:rsidR="00007F45">
            <w:pPr>
              <w:rPr>
                <w:color w:val="000000"/>
              </w:rPr>
            </w:pPr>
            <w:r w:rsidRPr="00F84E7F">
              <w:rPr>
                <w:color w:val="000000"/>
              </w:rPr>
              <w:t xml:space="preserve">KATARINA PERIĆ </w:t>
            </w:r>
          </w:p>
          <w:p w:rsidRDefault="00007F45" w:rsidP="009A465A" w:rsidR="00007F45" w:rsidRPr="00C055F9">
            <w:pPr>
              <w:rPr>
                <w:color w:val="000000"/>
              </w:rPr>
            </w:pPr>
            <w:r>
              <w:rPr>
                <w:color w:val="000000"/>
              </w:rPr>
              <w:t>Mravince</w:t>
            </w:r>
            <w:r w:rsidRPr="00C055F9">
              <w:rPr>
                <w:color w:val="000000"/>
              </w:rPr>
              <w:t xml:space="preserve">, </w:t>
            </w:r>
            <w:r w:rsidRPr="00F84E7F">
              <w:rPr>
                <w:color w:val="000000"/>
              </w:rPr>
              <w:t>Don Petra Peroša 24</w:t>
            </w:r>
            <w:r w:rsidRPr="00C055F9">
              <w:rPr>
                <w:color w:val="000000"/>
              </w:rPr>
              <w:t xml:space="preserve">                                       u iznosu od                 </w:t>
            </w:r>
            <w:r w:rsidRPr="00F84E7F">
              <w:rPr>
                <w:color w:val="000000"/>
              </w:rPr>
              <w:t>151.489,82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47693161532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188.</w:t>
            </w:r>
          </w:p>
        </w:tc>
        <w:tc>
          <w:tcPr>
            <w:tcW w:type="dxa" w:w="9072"/>
            <w:shd w:fill="auto" w:color="auto" w:val="clear"/>
            <w:vAlign w:val="center"/>
          </w:tcPr>
          <w:p w:rsidRDefault="00007F45" w:rsidP="009A465A" w:rsidR="00007F45">
            <w:pPr>
              <w:rPr>
                <w:color w:val="000000"/>
              </w:rPr>
            </w:pPr>
            <w:r w:rsidRPr="00F84E7F">
              <w:rPr>
                <w:color w:val="000000"/>
              </w:rPr>
              <w:t xml:space="preserve">TEREZIJA PIJEROV </w:t>
            </w:r>
          </w:p>
          <w:p w:rsidRDefault="00007F45" w:rsidP="009A465A" w:rsidR="00007F45" w:rsidRPr="00C055F9">
            <w:pPr>
              <w:rPr>
                <w:color w:val="000000"/>
              </w:rPr>
            </w:pPr>
            <w:r w:rsidRPr="00C055F9">
              <w:rPr>
                <w:color w:val="000000"/>
              </w:rPr>
              <w:t xml:space="preserve">Split, </w:t>
            </w:r>
            <w:r w:rsidRPr="00F84E7F">
              <w:rPr>
                <w:color w:val="000000"/>
              </w:rPr>
              <w:t>Gradišćanskih Hrvata 20</w:t>
            </w:r>
            <w:r w:rsidRPr="00C055F9">
              <w:rPr>
                <w:color w:val="000000"/>
              </w:rPr>
              <w:t xml:space="preserve">                                       u iznosu od               </w:t>
            </w:r>
            <w:r>
              <w:rPr>
                <w:color w:val="000000"/>
              </w:rPr>
              <w:t xml:space="preserve">   </w:t>
            </w:r>
            <w:r w:rsidRPr="00C055F9">
              <w:rPr>
                <w:color w:val="000000"/>
              </w:rPr>
              <w:t xml:space="preserve"> </w:t>
            </w:r>
            <w:r w:rsidRPr="00F84E7F">
              <w:rPr>
                <w:color w:val="000000"/>
              </w:rPr>
              <w:t>75.443,40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4E7F">
              <w:rPr>
                <w:color w:val="000000"/>
              </w:rPr>
              <w:t>97583595538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189.</w:t>
            </w:r>
          </w:p>
        </w:tc>
        <w:tc>
          <w:tcPr>
            <w:tcW w:type="dxa" w:w="9072"/>
            <w:shd w:fill="auto" w:color="auto" w:val="clear"/>
            <w:vAlign w:val="center"/>
          </w:tcPr>
          <w:p w:rsidRDefault="00007F45" w:rsidP="009A465A" w:rsidR="00007F45">
            <w:pPr>
              <w:rPr>
                <w:color w:val="000000"/>
              </w:rPr>
            </w:pPr>
            <w:r w:rsidRPr="00F84E7F">
              <w:rPr>
                <w:color w:val="000000"/>
              </w:rPr>
              <w:t xml:space="preserve">NEDA NARDELLI </w:t>
            </w:r>
          </w:p>
          <w:p w:rsidRDefault="00007F45" w:rsidP="009A465A" w:rsidR="00007F45" w:rsidRPr="00C055F9">
            <w:pPr>
              <w:rPr>
                <w:color w:val="000000"/>
              </w:rPr>
            </w:pPr>
            <w:r w:rsidRPr="00C055F9">
              <w:rPr>
                <w:color w:val="000000"/>
              </w:rPr>
              <w:t xml:space="preserve">Split, </w:t>
            </w:r>
            <w:r w:rsidRPr="002846EE">
              <w:rPr>
                <w:color w:val="000000"/>
              </w:rPr>
              <w:t>Šubićeva 2</w:t>
            </w:r>
            <w:r w:rsidRPr="00C055F9">
              <w:rPr>
                <w:color w:val="000000"/>
              </w:rPr>
              <w:t xml:space="preserve">                                            </w:t>
            </w:r>
            <w:r>
              <w:rPr>
                <w:color w:val="000000"/>
              </w:rPr>
              <w:t xml:space="preserve">          </w:t>
            </w:r>
            <w:r w:rsidRPr="00C055F9">
              <w:rPr>
                <w:color w:val="000000"/>
              </w:rPr>
              <w:t xml:space="preserve">       u iznosu od                 </w:t>
            </w:r>
            <w:r w:rsidRPr="002846EE">
              <w:rPr>
                <w:color w:val="000000"/>
              </w:rPr>
              <w:t>342.582,24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21727089874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190.</w:t>
            </w:r>
          </w:p>
        </w:tc>
        <w:tc>
          <w:tcPr>
            <w:tcW w:type="dxa" w:w="9072"/>
            <w:shd w:fill="auto" w:color="auto" w:val="clear"/>
            <w:vAlign w:val="center"/>
          </w:tcPr>
          <w:p w:rsidRDefault="00007F45" w:rsidP="009A465A" w:rsidR="00007F45">
            <w:pPr>
              <w:rPr>
                <w:color w:val="000000"/>
              </w:rPr>
            </w:pPr>
            <w:r w:rsidRPr="002846EE">
              <w:rPr>
                <w:color w:val="000000"/>
              </w:rPr>
              <w:t xml:space="preserve">DRAGAN PEĆANAC </w:t>
            </w:r>
          </w:p>
          <w:p w:rsidRDefault="00007F45" w:rsidP="009A465A" w:rsidR="00007F45" w:rsidRPr="00C055F9">
            <w:pPr>
              <w:rPr>
                <w:color w:val="000000"/>
              </w:rPr>
            </w:pPr>
            <w:r w:rsidRPr="00C055F9">
              <w:rPr>
                <w:color w:val="000000"/>
              </w:rPr>
              <w:t xml:space="preserve">Split, </w:t>
            </w:r>
            <w:r w:rsidRPr="002846EE">
              <w:rPr>
                <w:color w:val="000000"/>
              </w:rPr>
              <w:t>Starčevićeva 21</w:t>
            </w:r>
            <w:r w:rsidRPr="00C055F9">
              <w:rPr>
                <w:color w:val="000000"/>
              </w:rPr>
              <w:t xml:space="preserve">                                                  </w:t>
            </w:r>
            <w:r>
              <w:rPr>
                <w:color w:val="000000"/>
              </w:rPr>
              <w:t xml:space="preserve"> </w:t>
            </w:r>
            <w:r w:rsidRPr="00C055F9">
              <w:rPr>
                <w:color w:val="000000"/>
              </w:rPr>
              <w:t xml:space="preserve">  u iznosu od                 </w:t>
            </w:r>
            <w:r w:rsidRPr="002846EE">
              <w:rPr>
                <w:color w:val="000000"/>
              </w:rPr>
              <w:t>235.846,15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84192274167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191.</w:t>
            </w:r>
          </w:p>
        </w:tc>
        <w:tc>
          <w:tcPr>
            <w:tcW w:type="dxa" w:w="9072"/>
            <w:shd w:fill="auto" w:color="auto" w:val="clear"/>
            <w:vAlign w:val="center"/>
          </w:tcPr>
          <w:p w:rsidRDefault="00007F45" w:rsidP="009A465A" w:rsidR="00007F45">
            <w:pPr>
              <w:rPr>
                <w:color w:val="000000"/>
              </w:rPr>
            </w:pPr>
            <w:r w:rsidRPr="002846EE">
              <w:rPr>
                <w:color w:val="000000"/>
              </w:rPr>
              <w:t xml:space="preserve">ŽAKLINA MADUNIĆ </w:t>
            </w:r>
          </w:p>
          <w:p w:rsidRDefault="00007F45" w:rsidP="009A465A" w:rsidR="00007F45" w:rsidRPr="00C055F9">
            <w:pPr>
              <w:rPr>
                <w:color w:val="000000"/>
              </w:rPr>
            </w:pPr>
            <w:r w:rsidRPr="00C055F9">
              <w:rPr>
                <w:color w:val="000000"/>
              </w:rPr>
              <w:t xml:space="preserve">Split, </w:t>
            </w:r>
            <w:r w:rsidRPr="002846EE">
              <w:rPr>
                <w:color w:val="000000"/>
              </w:rPr>
              <w:t>Mosećka 171</w:t>
            </w:r>
            <w:r w:rsidRPr="00C055F9">
              <w:rPr>
                <w:color w:val="000000"/>
              </w:rPr>
              <w:t xml:space="preserve">                                           </w:t>
            </w:r>
            <w:r>
              <w:rPr>
                <w:color w:val="000000"/>
              </w:rPr>
              <w:t xml:space="preserve">      </w:t>
            </w:r>
            <w:r w:rsidRPr="00C055F9">
              <w:rPr>
                <w:color w:val="000000"/>
              </w:rPr>
              <w:t xml:space="preserve">        u iznosu od                 </w:t>
            </w:r>
            <w:r w:rsidRPr="002846EE">
              <w:rPr>
                <w:color w:val="000000"/>
              </w:rPr>
              <w:t>172.268,78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27771455711</w:t>
            </w:r>
            <w:r>
              <w:rPr>
                <w:color w:val="000000"/>
              </w:rPr>
              <w:t xml:space="preserve"> </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192.</w:t>
            </w:r>
          </w:p>
        </w:tc>
        <w:tc>
          <w:tcPr>
            <w:tcW w:type="dxa" w:w="9072"/>
            <w:shd w:fill="auto" w:color="auto" w:val="clear"/>
            <w:vAlign w:val="center"/>
          </w:tcPr>
          <w:p w:rsidRDefault="00007F45" w:rsidP="009A465A" w:rsidR="00007F45">
            <w:pPr>
              <w:rPr>
                <w:color w:val="000000"/>
              </w:rPr>
            </w:pPr>
            <w:r w:rsidRPr="002846EE">
              <w:rPr>
                <w:color w:val="000000"/>
              </w:rPr>
              <w:t xml:space="preserve">IVICA HRABAR </w:t>
            </w:r>
          </w:p>
          <w:p w:rsidRDefault="00007F45" w:rsidP="009A465A" w:rsidR="00007F45" w:rsidRPr="00C055F9">
            <w:pPr>
              <w:rPr>
                <w:color w:val="000000"/>
              </w:rPr>
            </w:pPr>
            <w:r w:rsidRPr="00C055F9">
              <w:rPr>
                <w:color w:val="000000"/>
              </w:rPr>
              <w:t xml:space="preserve">Split, </w:t>
            </w:r>
            <w:r w:rsidRPr="002846EE">
              <w:rPr>
                <w:color w:val="000000"/>
              </w:rPr>
              <w:t>Mažuranićevo šetalište 21</w:t>
            </w:r>
            <w:r w:rsidRPr="00C055F9">
              <w:rPr>
                <w:color w:val="000000"/>
              </w:rPr>
              <w:t xml:space="preserve">                                     u iznosu od            </w:t>
            </w:r>
            <w:r>
              <w:rPr>
                <w:color w:val="000000"/>
              </w:rPr>
              <w:t xml:space="preserve">   </w:t>
            </w:r>
            <w:r w:rsidRPr="00C055F9">
              <w:rPr>
                <w:color w:val="000000"/>
              </w:rPr>
              <w:t xml:space="preserve">    </w:t>
            </w:r>
            <w:r w:rsidRPr="002846EE">
              <w:rPr>
                <w:color w:val="000000"/>
              </w:rPr>
              <w:t>36.581,12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39977661671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193.</w:t>
            </w:r>
          </w:p>
        </w:tc>
        <w:tc>
          <w:tcPr>
            <w:tcW w:type="dxa" w:w="9072"/>
            <w:shd w:fill="auto" w:color="auto" w:val="clear"/>
            <w:vAlign w:val="center"/>
          </w:tcPr>
          <w:p w:rsidRDefault="00007F45" w:rsidP="009A465A" w:rsidR="00007F45">
            <w:pPr>
              <w:rPr>
                <w:color w:val="000000"/>
              </w:rPr>
            </w:pPr>
            <w:r w:rsidRPr="002846EE">
              <w:rPr>
                <w:color w:val="000000"/>
              </w:rPr>
              <w:t xml:space="preserve">MIRJANA POKLEPOVIĆ </w:t>
            </w:r>
          </w:p>
          <w:p w:rsidRDefault="00007F45" w:rsidP="009A465A" w:rsidR="00007F45" w:rsidRPr="00C055F9">
            <w:pPr>
              <w:rPr>
                <w:color w:val="000000"/>
              </w:rPr>
            </w:pPr>
            <w:r w:rsidRPr="00C055F9">
              <w:rPr>
                <w:color w:val="000000"/>
              </w:rPr>
              <w:t xml:space="preserve">Split, </w:t>
            </w:r>
            <w:r>
              <w:rPr>
                <w:color w:val="000000"/>
              </w:rPr>
              <w:t>K. Zvonimira 93</w:t>
            </w:r>
            <w:r w:rsidRPr="00C055F9">
              <w:rPr>
                <w:color w:val="000000"/>
              </w:rPr>
              <w:t xml:space="preserve">                                                    u iznosu od                 </w:t>
            </w:r>
            <w:r w:rsidRPr="002846EE">
              <w:rPr>
                <w:color w:val="000000"/>
              </w:rPr>
              <w:t>148.592,81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43937401858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194.</w:t>
            </w:r>
          </w:p>
        </w:tc>
        <w:tc>
          <w:tcPr>
            <w:tcW w:type="dxa" w:w="9072"/>
            <w:shd w:fill="auto" w:color="auto" w:val="clear"/>
            <w:vAlign w:val="center"/>
          </w:tcPr>
          <w:p w:rsidRDefault="00007F45" w:rsidP="009A465A" w:rsidR="00007F45">
            <w:pPr>
              <w:rPr>
                <w:color w:val="000000"/>
              </w:rPr>
            </w:pPr>
            <w:r w:rsidRPr="002846EE">
              <w:rPr>
                <w:color w:val="000000"/>
              </w:rPr>
              <w:t xml:space="preserve">ZORE IVANOVIĆ </w:t>
            </w:r>
          </w:p>
          <w:p w:rsidRDefault="00007F45" w:rsidP="009A465A" w:rsidR="00007F45" w:rsidRPr="00C055F9">
            <w:pPr>
              <w:rPr>
                <w:color w:val="000000"/>
              </w:rPr>
            </w:pPr>
            <w:r w:rsidRPr="00C055F9">
              <w:rPr>
                <w:color w:val="000000"/>
              </w:rPr>
              <w:t xml:space="preserve">Split, </w:t>
            </w:r>
            <w:r w:rsidRPr="002846EE">
              <w:rPr>
                <w:color w:val="000000"/>
              </w:rPr>
              <w:t>Trg hrvatske bratske zajednice 3 B</w:t>
            </w:r>
            <w:r>
              <w:rPr>
                <w:color w:val="000000"/>
              </w:rPr>
              <w:t xml:space="preserve"> </w:t>
            </w:r>
            <w:r w:rsidRPr="00C055F9">
              <w:rPr>
                <w:color w:val="000000"/>
              </w:rPr>
              <w:t xml:space="preserve">                      u iznosu od                </w:t>
            </w:r>
            <w:r>
              <w:rPr>
                <w:color w:val="000000"/>
              </w:rPr>
              <w:t xml:space="preserve">   </w:t>
            </w:r>
            <w:r w:rsidRPr="002846EE">
              <w:rPr>
                <w:color w:val="000000"/>
              </w:rPr>
              <w:t>68.521,28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22464247410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195.</w:t>
            </w:r>
          </w:p>
        </w:tc>
        <w:tc>
          <w:tcPr>
            <w:tcW w:type="dxa" w:w="9072"/>
            <w:shd w:fill="auto" w:color="auto" w:val="clear"/>
            <w:vAlign w:val="center"/>
          </w:tcPr>
          <w:p w:rsidRDefault="00007F45" w:rsidP="009A465A" w:rsidR="00007F45">
            <w:pPr>
              <w:rPr>
                <w:color w:val="000000"/>
              </w:rPr>
            </w:pPr>
            <w:r w:rsidRPr="002846EE">
              <w:rPr>
                <w:color w:val="000000"/>
              </w:rPr>
              <w:t xml:space="preserve">PAULINA HRGOVIĆ </w:t>
            </w:r>
          </w:p>
          <w:p w:rsidRDefault="00007F45" w:rsidP="009A465A" w:rsidR="00007F45" w:rsidRPr="00C055F9">
            <w:pPr>
              <w:rPr>
                <w:color w:val="000000"/>
              </w:rPr>
            </w:pPr>
            <w:r w:rsidRPr="00C055F9">
              <w:rPr>
                <w:color w:val="000000"/>
              </w:rPr>
              <w:t xml:space="preserve">Split, </w:t>
            </w:r>
            <w:r w:rsidRPr="002846EE">
              <w:rPr>
                <w:color w:val="000000"/>
              </w:rPr>
              <w:t>Brune Bušića 11</w:t>
            </w:r>
            <w:r w:rsidRPr="00C055F9">
              <w:rPr>
                <w:color w:val="000000"/>
              </w:rPr>
              <w:t xml:space="preserve">                                                    u iznosu od          </w:t>
            </w:r>
            <w:r>
              <w:rPr>
                <w:color w:val="000000"/>
              </w:rPr>
              <w:t xml:space="preserve">   </w:t>
            </w:r>
            <w:r w:rsidRPr="00C055F9">
              <w:rPr>
                <w:color w:val="000000"/>
              </w:rPr>
              <w:t xml:space="preserve">      </w:t>
            </w:r>
            <w:r w:rsidRPr="002846EE">
              <w:rPr>
                <w:color w:val="000000"/>
              </w:rPr>
              <w:t>49.604,70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45548211816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196.</w:t>
            </w:r>
          </w:p>
        </w:tc>
        <w:tc>
          <w:tcPr>
            <w:tcW w:type="dxa" w:w="9072"/>
            <w:shd w:fill="auto" w:color="auto" w:val="clear"/>
            <w:vAlign w:val="center"/>
          </w:tcPr>
          <w:p w:rsidRDefault="00007F45" w:rsidP="009A465A" w:rsidR="00007F45">
            <w:pPr>
              <w:rPr>
                <w:color w:val="000000"/>
              </w:rPr>
            </w:pPr>
            <w:r w:rsidRPr="002846EE">
              <w:rPr>
                <w:color w:val="000000"/>
              </w:rPr>
              <w:t xml:space="preserve">VESNA ERCEGOVIĆ </w:t>
            </w:r>
          </w:p>
          <w:p w:rsidRDefault="00007F45" w:rsidP="009A465A" w:rsidR="00007F45" w:rsidRPr="00C055F9">
            <w:pPr>
              <w:rPr>
                <w:color w:val="000000"/>
              </w:rPr>
            </w:pPr>
            <w:r>
              <w:rPr>
                <w:color w:val="000000"/>
              </w:rPr>
              <w:t>Solin</w:t>
            </w:r>
            <w:r w:rsidRPr="00C055F9">
              <w:rPr>
                <w:color w:val="000000"/>
              </w:rPr>
              <w:t xml:space="preserve">, </w:t>
            </w:r>
            <w:r w:rsidRPr="002846EE">
              <w:rPr>
                <w:color w:val="000000"/>
              </w:rPr>
              <w:t>P. Krešimira IV 76</w:t>
            </w:r>
            <w:r w:rsidRPr="00C055F9">
              <w:rPr>
                <w:color w:val="000000"/>
              </w:rPr>
              <w:t xml:space="preserve">                                                u iznosu od                </w:t>
            </w:r>
            <w:r>
              <w:rPr>
                <w:color w:val="000000"/>
              </w:rPr>
              <w:t xml:space="preserve">  </w:t>
            </w:r>
            <w:r w:rsidRPr="002846EE">
              <w:rPr>
                <w:color w:val="000000"/>
              </w:rPr>
              <w:t xml:space="preserve">23.625,58 </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68613776522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197.</w:t>
            </w:r>
          </w:p>
        </w:tc>
        <w:tc>
          <w:tcPr>
            <w:tcW w:type="dxa" w:w="9072"/>
            <w:shd w:fill="auto" w:color="auto" w:val="clear"/>
            <w:vAlign w:val="center"/>
          </w:tcPr>
          <w:p w:rsidRDefault="00007F45" w:rsidP="009A465A" w:rsidR="00007F45">
            <w:pPr>
              <w:rPr>
                <w:color w:val="000000"/>
              </w:rPr>
            </w:pPr>
            <w:r w:rsidRPr="002846EE">
              <w:rPr>
                <w:color w:val="000000"/>
              </w:rPr>
              <w:t xml:space="preserve">OLGICA MATIĆ </w:t>
            </w:r>
          </w:p>
          <w:p w:rsidRDefault="00007F45" w:rsidP="009A465A" w:rsidR="00007F45" w:rsidRPr="00C055F9">
            <w:pPr>
              <w:rPr>
                <w:color w:val="000000"/>
              </w:rPr>
            </w:pPr>
            <w:r w:rsidRPr="00C055F9">
              <w:rPr>
                <w:color w:val="000000"/>
              </w:rPr>
              <w:t xml:space="preserve">Split, </w:t>
            </w:r>
            <w:r w:rsidRPr="002846EE">
              <w:rPr>
                <w:color w:val="000000"/>
              </w:rPr>
              <w:t>Pujanke 79</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2846EE">
              <w:rPr>
                <w:color w:val="000000"/>
              </w:rPr>
              <w:t>94.341,23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39805146147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198.</w:t>
            </w:r>
          </w:p>
        </w:tc>
        <w:tc>
          <w:tcPr>
            <w:tcW w:type="dxa" w:w="9072"/>
            <w:shd w:fill="auto" w:color="auto" w:val="clear"/>
            <w:vAlign w:val="center"/>
          </w:tcPr>
          <w:p w:rsidRDefault="00007F45" w:rsidP="009A465A" w:rsidR="00007F45">
            <w:pPr>
              <w:rPr>
                <w:color w:val="000000"/>
              </w:rPr>
            </w:pPr>
            <w:r w:rsidRPr="002846EE">
              <w:rPr>
                <w:color w:val="000000"/>
              </w:rPr>
              <w:t xml:space="preserve">JOSIP MATIĆ </w:t>
            </w:r>
            <w:r>
              <w:rPr>
                <w:color w:val="000000"/>
              </w:rPr>
              <w:t xml:space="preserve"> </w:t>
            </w:r>
          </w:p>
          <w:p w:rsidRDefault="00007F45" w:rsidP="009A465A" w:rsidR="00007F45" w:rsidRPr="00C055F9">
            <w:pPr>
              <w:rPr>
                <w:color w:val="000000"/>
              </w:rPr>
            </w:pPr>
            <w:r w:rsidRPr="00C055F9">
              <w:rPr>
                <w:color w:val="000000"/>
              </w:rPr>
              <w:t xml:space="preserve">Split, </w:t>
            </w:r>
            <w:r w:rsidRPr="002846EE">
              <w:rPr>
                <w:color w:val="000000"/>
              </w:rPr>
              <w:t>Pujanke 79</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2846EE">
              <w:rPr>
                <w:color w:val="000000"/>
              </w:rPr>
              <w:t>181.302,31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03404407535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199.</w:t>
            </w:r>
          </w:p>
        </w:tc>
        <w:tc>
          <w:tcPr>
            <w:tcW w:type="dxa" w:w="9072"/>
            <w:shd w:fill="auto" w:color="auto" w:val="clear"/>
            <w:vAlign w:val="center"/>
          </w:tcPr>
          <w:p w:rsidRDefault="00007F45" w:rsidP="009A465A" w:rsidR="00007F45">
            <w:pPr>
              <w:rPr>
                <w:color w:val="000000"/>
              </w:rPr>
            </w:pPr>
            <w:r w:rsidRPr="002846EE">
              <w:rPr>
                <w:color w:val="000000"/>
              </w:rPr>
              <w:t xml:space="preserve">ANTONIO MATIĆ </w:t>
            </w:r>
          </w:p>
          <w:p w:rsidRDefault="00007F45" w:rsidP="009A465A" w:rsidR="00007F45" w:rsidRPr="00C055F9">
            <w:pPr>
              <w:rPr>
                <w:color w:val="000000"/>
              </w:rPr>
            </w:pPr>
            <w:r w:rsidRPr="00C055F9">
              <w:rPr>
                <w:color w:val="000000"/>
              </w:rPr>
              <w:t xml:space="preserve">Split, </w:t>
            </w:r>
            <w:r w:rsidRPr="002846EE">
              <w:rPr>
                <w:color w:val="000000"/>
              </w:rPr>
              <w:t>Pujanke 79</w:t>
            </w:r>
            <w:r>
              <w:rPr>
                <w:color w:val="000000"/>
              </w:rPr>
              <w:t xml:space="preserve">         </w:t>
            </w:r>
            <w:r w:rsidRPr="00C055F9">
              <w:rPr>
                <w:color w:val="000000"/>
              </w:rPr>
              <w:t xml:space="preserve">                                                    u iznosu od                 </w:t>
            </w:r>
            <w:r w:rsidRPr="002846EE">
              <w:rPr>
                <w:color w:val="000000"/>
              </w:rPr>
              <w:t>124.483,06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26770701059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200.</w:t>
            </w:r>
          </w:p>
        </w:tc>
        <w:tc>
          <w:tcPr>
            <w:tcW w:type="dxa" w:w="9072"/>
            <w:shd w:fill="auto" w:color="auto" w:val="clear"/>
            <w:vAlign w:val="center"/>
          </w:tcPr>
          <w:p w:rsidRDefault="00007F45" w:rsidP="009A465A" w:rsidR="00007F45">
            <w:pPr>
              <w:rPr>
                <w:color w:val="000000"/>
              </w:rPr>
            </w:pPr>
            <w:r w:rsidRPr="002846EE">
              <w:rPr>
                <w:color w:val="000000"/>
              </w:rPr>
              <w:t xml:space="preserve">SONJA SOFIJA  PARAĐINA </w:t>
            </w:r>
          </w:p>
          <w:p w:rsidRDefault="00007F45" w:rsidP="009A465A" w:rsidR="00007F45" w:rsidRPr="00C055F9">
            <w:pPr>
              <w:rPr>
                <w:color w:val="000000"/>
              </w:rPr>
            </w:pPr>
            <w:r w:rsidRPr="00C055F9">
              <w:rPr>
                <w:color w:val="000000"/>
              </w:rPr>
              <w:t xml:space="preserve">Split, </w:t>
            </w:r>
            <w:r w:rsidRPr="002846EE">
              <w:rPr>
                <w:color w:val="000000"/>
              </w:rPr>
              <w:t>Hercegovačka 92</w:t>
            </w:r>
            <w:r w:rsidRPr="00C055F9">
              <w:rPr>
                <w:color w:val="000000"/>
              </w:rPr>
              <w:t xml:space="preserve">                                                   u iznosu od                 </w:t>
            </w:r>
            <w:r w:rsidRPr="002846EE">
              <w:rPr>
                <w:color w:val="000000"/>
              </w:rPr>
              <w:t>125.526,21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20152446204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201.</w:t>
            </w:r>
          </w:p>
        </w:tc>
        <w:tc>
          <w:tcPr>
            <w:tcW w:type="dxa" w:w="9072"/>
            <w:shd w:fill="auto" w:color="auto" w:val="clear"/>
            <w:vAlign w:val="center"/>
          </w:tcPr>
          <w:p w:rsidRDefault="00007F45" w:rsidP="009A465A" w:rsidR="00007F45">
            <w:pPr>
              <w:rPr>
                <w:color w:val="000000"/>
              </w:rPr>
            </w:pPr>
            <w:r w:rsidRPr="002846EE">
              <w:rPr>
                <w:color w:val="000000"/>
              </w:rPr>
              <w:t xml:space="preserve">LEONARDO RANDIĆ </w:t>
            </w:r>
          </w:p>
          <w:p w:rsidRDefault="00007F45" w:rsidP="009A465A" w:rsidR="00007F45" w:rsidRPr="00C055F9">
            <w:pPr>
              <w:rPr>
                <w:color w:val="000000"/>
              </w:rPr>
            </w:pPr>
            <w:r>
              <w:rPr>
                <w:color w:val="000000"/>
              </w:rPr>
              <w:t>Kaštel Gomilica</w:t>
            </w:r>
            <w:r w:rsidRPr="00C055F9">
              <w:rPr>
                <w:color w:val="000000"/>
              </w:rPr>
              <w:t xml:space="preserve">, </w:t>
            </w:r>
            <w:r w:rsidRPr="002846EE">
              <w:rPr>
                <w:color w:val="000000"/>
              </w:rPr>
              <w:t>Augusta Šenoe 9</w:t>
            </w:r>
            <w:r w:rsidRPr="00C055F9">
              <w:rPr>
                <w:color w:val="000000"/>
              </w:rPr>
              <w:t xml:space="preserve">                                 u iznosu od                 </w:t>
            </w:r>
            <w:r w:rsidRPr="002846EE">
              <w:rPr>
                <w:color w:val="000000"/>
              </w:rPr>
              <w:t>236.770,91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40457804572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202.</w:t>
            </w:r>
          </w:p>
        </w:tc>
        <w:tc>
          <w:tcPr>
            <w:tcW w:type="dxa" w:w="9072"/>
            <w:shd w:fill="auto" w:color="auto" w:val="clear"/>
            <w:vAlign w:val="center"/>
          </w:tcPr>
          <w:p w:rsidRDefault="00007F45" w:rsidP="009A465A" w:rsidR="00007F45">
            <w:pPr>
              <w:rPr>
                <w:color w:val="000000"/>
              </w:rPr>
            </w:pPr>
            <w:r w:rsidRPr="002846EE">
              <w:rPr>
                <w:color w:val="000000"/>
              </w:rPr>
              <w:t xml:space="preserve">MATKO PIPLOVIĆ </w:t>
            </w:r>
          </w:p>
          <w:p w:rsidRDefault="00007F45" w:rsidP="009A465A" w:rsidR="00007F45" w:rsidRPr="00C055F9">
            <w:pPr>
              <w:rPr>
                <w:color w:val="000000"/>
              </w:rPr>
            </w:pPr>
            <w:r w:rsidRPr="00C055F9">
              <w:rPr>
                <w:color w:val="000000"/>
              </w:rPr>
              <w:t xml:space="preserve">Split, </w:t>
            </w:r>
            <w:r w:rsidRPr="002846EE">
              <w:rPr>
                <w:color w:val="000000"/>
              </w:rPr>
              <w:t>Požeška 12</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2846EE">
              <w:rPr>
                <w:color w:val="000000"/>
              </w:rPr>
              <w:t>51.868,11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846EE">
              <w:rPr>
                <w:color w:val="000000"/>
              </w:rPr>
              <w:t>03554833776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203.</w:t>
            </w:r>
          </w:p>
        </w:tc>
        <w:tc>
          <w:tcPr>
            <w:tcW w:type="dxa" w:w="9072"/>
            <w:shd w:fill="auto" w:color="auto" w:val="clear"/>
            <w:vAlign w:val="center"/>
          </w:tcPr>
          <w:p w:rsidRDefault="00007F45" w:rsidP="009A465A" w:rsidR="00007F45">
            <w:pPr>
              <w:rPr>
                <w:color w:val="000000"/>
              </w:rPr>
            </w:pPr>
            <w:r w:rsidRPr="00EA0014">
              <w:rPr>
                <w:color w:val="000000"/>
              </w:rPr>
              <w:t xml:space="preserve">BRANKA FARCHER </w:t>
            </w:r>
          </w:p>
          <w:p w:rsidRDefault="00007F45" w:rsidP="009A465A" w:rsidR="00007F45" w:rsidRPr="00C055F9">
            <w:pPr>
              <w:rPr>
                <w:color w:val="000000"/>
              </w:rPr>
            </w:pPr>
            <w:r>
              <w:rPr>
                <w:color w:val="000000"/>
              </w:rPr>
              <w:t>Bol</w:t>
            </w:r>
            <w:r w:rsidRPr="00C055F9">
              <w:rPr>
                <w:color w:val="000000"/>
              </w:rPr>
              <w:t xml:space="preserve">, </w:t>
            </w:r>
            <w:r w:rsidRPr="00EA0014">
              <w:rPr>
                <w:color w:val="000000"/>
              </w:rPr>
              <w:t>Hrvatskog preporoda 6</w:t>
            </w:r>
            <w:r w:rsidRPr="00C055F9">
              <w:rPr>
                <w:color w:val="000000"/>
              </w:rPr>
              <w:t xml:space="preserve">                                            u iznosu od                 </w:t>
            </w:r>
            <w:r w:rsidRPr="00EA0014">
              <w:rPr>
                <w:color w:val="000000"/>
              </w:rPr>
              <w:t>278.472,19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A0014">
              <w:rPr>
                <w:color w:val="000000"/>
              </w:rPr>
              <w:t>29208852315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204.</w:t>
            </w:r>
          </w:p>
        </w:tc>
        <w:tc>
          <w:tcPr>
            <w:tcW w:type="dxa" w:w="9072"/>
            <w:shd w:fill="auto" w:color="auto" w:val="clear"/>
            <w:vAlign w:val="center"/>
          </w:tcPr>
          <w:p w:rsidRDefault="00007F45" w:rsidP="009A465A" w:rsidR="00007F45">
            <w:pPr>
              <w:rPr>
                <w:color w:val="000000"/>
              </w:rPr>
            </w:pPr>
            <w:r w:rsidRPr="00EA0014">
              <w:rPr>
                <w:color w:val="000000"/>
              </w:rPr>
              <w:t xml:space="preserve">IVO BREŠKOVIĆ </w:t>
            </w:r>
          </w:p>
          <w:p w:rsidRDefault="00007F45" w:rsidP="009A465A" w:rsidR="00007F45" w:rsidRPr="00C055F9">
            <w:pPr>
              <w:ind w:hanging="720" w:left="720"/>
              <w:rPr>
                <w:color w:val="000000"/>
              </w:rPr>
            </w:pPr>
            <w:r>
              <w:rPr>
                <w:color w:val="000000"/>
              </w:rPr>
              <w:t>Trogir</w:t>
            </w:r>
            <w:r w:rsidRPr="00C055F9">
              <w:rPr>
                <w:color w:val="000000"/>
              </w:rPr>
              <w:t xml:space="preserve">, </w:t>
            </w:r>
            <w:r w:rsidRPr="00EA0014">
              <w:rPr>
                <w:color w:val="000000"/>
              </w:rPr>
              <w:t>Put Gospe od Anđela 3</w:t>
            </w:r>
            <w:r w:rsidRPr="00C055F9">
              <w:rPr>
                <w:color w:val="000000"/>
              </w:rPr>
              <w:t xml:space="preserve">                                       u iznosu od                 </w:t>
            </w:r>
            <w:r w:rsidRPr="00EA0014">
              <w:rPr>
                <w:color w:val="000000"/>
              </w:rPr>
              <w:t>244.056,55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A0014">
              <w:rPr>
                <w:color w:val="000000"/>
              </w:rPr>
              <w:t>62545465460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205.</w:t>
            </w:r>
          </w:p>
        </w:tc>
        <w:tc>
          <w:tcPr>
            <w:tcW w:type="dxa" w:w="9072"/>
            <w:shd w:fill="auto" w:color="auto" w:val="clear"/>
            <w:vAlign w:val="center"/>
          </w:tcPr>
          <w:p w:rsidRDefault="00007F45" w:rsidP="009A465A" w:rsidR="00007F45">
            <w:pPr>
              <w:rPr>
                <w:color w:val="000000"/>
              </w:rPr>
            </w:pPr>
            <w:r w:rsidRPr="00EA0014">
              <w:rPr>
                <w:color w:val="000000"/>
              </w:rPr>
              <w:t xml:space="preserve">IVONA MADUNIĆ </w:t>
            </w:r>
          </w:p>
          <w:p w:rsidRDefault="00007F45" w:rsidP="009A465A" w:rsidR="00007F45" w:rsidRPr="00C055F9">
            <w:pPr>
              <w:rPr>
                <w:color w:val="000000"/>
              </w:rPr>
            </w:pPr>
            <w:r w:rsidRPr="00C055F9">
              <w:rPr>
                <w:color w:val="000000"/>
              </w:rPr>
              <w:t xml:space="preserve">Split, </w:t>
            </w:r>
            <w:r w:rsidRPr="00EA0014">
              <w:rPr>
                <w:color w:val="000000"/>
              </w:rPr>
              <w:t>Put Firula 55</w:t>
            </w:r>
            <w:r w:rsidRPr="00C055F9">
              <w:rPr>
                <w:color w:val="000000"/>
              </w:rPr>
              <w:t xml:space="preserve">                         </w:t>
            </w:r>
            <w:r>
              <w:rPr>
                <w:color w:val="000000"/>
              </w:rPr>
              <w:t xml:space="preserve">       </w:t>
            </w:r>
            <w:r w:rsidRPr="00C055F9">
              <w:rPr>
                <w:color w:val="000000"/>
              </w:rPr>
              <w:t xml:space="preserve">                          u iznosu od                 </w:t>
            </w:r>
            <w:r w:rsidRPr="00EA0014">
              <w:rPr>
                <w:color w:val="000000"/>
              </w:rPr>
              <w:t>187.150,74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A0014">
              <w:rPr>
                <w:color w:val="000000"/>
              </w:rPr>
              <w:t>97950314753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206.</w:t>
            </w:r>
          </w:p>
        </w:tc>
        <w:tc>
          <w:tcPr>
            <w:tcW w:type="dxa" w:w="9072"/>
            <w:shd w:fill="auto" w:color="auto" w:val="clear"/>
            <w:vAlign w:val="center"/>
          </w:tcPr>
          <w:p w:rsidRDefault="00007F45" w:rsidP="009A465A" w:rsidR="00007F45">
            <w:pPr>
              <w:rPr>
                <w:color w:val="000000"/>
              </w:rPr>
            </w:pPr>
            <w:r w:rsidRPr="00EA0014">
              <w:rPr>
                <w:color w:val="000000"/>
              </w:rPr>
              <w:t xml:space="preserve">IVAN ČULIĆ </w:t>
            </w:r>
          </w:p>
          <w:p w:rsidRDefault="00007F45" w:rsidP="009A465A" w:rsidR="00007F45" w:rsidRPr="00C055F9">
            <w:pPr>
              <w:rPr>
                <w:color w:val="000000"/>
              </w:rPr>
            </w:pPr>
            <w:r w:rsidRPr="00C055F9">
              <w:rPr>
                <w:color w:val="000000"/>
              </w:rPr>
              <w:t xml:space="preserve">Split, </w:t>
            </w:r>
            <w:r w:rsidRPr="00EA0014">
              <w:rPr>
                <w:color w:val="000000"/>
              </w:rPr>
              <w:t>Rooseweltova 54</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EA0014">
              <w:rPr>
                <w:color w:val="000000"/>
              </w:rPr>
              <w:t>13.491,94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A0014">
              <w:rPr>
                <w:color w:val="000000"/>
              </w:rPr>
              <w:t>03407381344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207.</w:t>
            </w:r>
          </w:p>
        </w:tc>
        <w:tc>
          <w:tcPr>
            <w:tcW w:type="dxa" w:w="9072"/>
            <w:shd w:fill="auto" w:color="auto" w:val="clear"/>
            <w:vAlign w:val="center"/>
          </w:tcPr>
          <w:p w:rsidRDefault="00007F45" w:rsidP="009A465A" w:rsidR="00007F45">
            <w:pPr>
              <w:rPr>
                <w:color w:val="000000"/>
              </w:rPr>
            </w:pPr>
            <w:r w:rsidRPr="00EA0014">
              <w:rPr>
                <w:color w:val="000000"/>
              </w:rPr>
              <w:t xml:space="preserve">ANKA DŽEPINA </w:t>
            </w:r>
          </w:p>
          <w:p w:rsidRDefault="00007F45" w:rsidP="009A465A" w:rsidR="00007F45" w:rsidRPr="00C055F9">
            <w:pPr>
              <w:rPr>
                <w:color w:val="000000"/>
              </w:rPr>
            </w:pPr>
            <w:r>
              <w:rPr>
                <w:color w:val="000000"/>
              </w:rPr>
              <w:t>Žrnovnica</w:t>
            </w:r>
            <w:r w:rsidRPr="00C055F9">
              <w:rPr>
                <w:color w:val="000000"/>
              </w:rPr>
              <w:t xml:space="preserve">, </w:t>
            </w:r>
            <w:r>
              <w:rPr>
                <w:color w:val="000000"/>
              </w:rPr>
              <w:t xml:space="preserve">Rakite 37     </w:t>
            </w:r>
            <w:r w:rsidRPr="00C055F9">
              <w:rPr>
                <w:color w:val="000000"/>
              </w:rPr>
              <w:t xml:space="preserve">                                                  u iznosu od                 </w:t>
            </w:r>
            <w:r w:rsidRPr="00EA0014">
              <w:rPr>
                <w:color w:val="000000"/>
              </w:rPr>
              <w:t>353.470,74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A0014">
              <w:rPr>
                <w:color w:val="000000"/>
              </w:rPr>
              <w:t>61337535312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208.</w:t>
            </w:r>
          </w:p>
        </w:tc>
        <w:tc>
          <w:tcPr>
            <w:tcW w:type="dxa" w:w="9072"/>
            <w:shd w:fill="auto" w:color="auto" w:val="clear"/>
            <w:vAlign w:val="center"/>
          </w:tcPr>
          <w:p w:rsidRDefault="00007F45" w:rsidP="009A465A" w:rsidR="00007F45">
            <w:pPr>
              <w:rPr>
                <w:color w:val="000000"/>
              </w:rPr>
            </w:pPr>
            <w:r w:rsidRPr="00EA0014">
              <w:rPr>
                <w:color w:val="000000"/>
              </w:rPr>
              <w:t xml:space="preserve">SANJA ZARANIĆ </w:t>
            </w:r>
          </w:p>
          <w:p w:rsidRDefault="00007F45" w:rsidP="009A465A" w:rsidR="00007F45" w:rsidRPr="00C055F9">
            <w:pPr>
              <w:rPr>
                <w:color w:val="000000"/>
              </w:rPr>
            </w:pPr>
            <w:r w:rsidRPr="00C055F9">
              <w:rPr>
                <w:color w:val="000000"/>
              </w:rPr>
              <w:t xml:space="preserve">Split, </w:t>
            </w:r>
            <w:r w:rsidRPr="00EA0014">
              <w:rPr>
                <w:color w:val="000000"/>
              </w:rPr>
              <w:t>Put Firula 47</w:t>
            </w:r>
            <w:r w:rsidRPr="00C055F9">
              <w:rPr>
                <w:color w:val="000000"/>
              </w:rPr>
              <w:t xml:space="preserve">                                          </w:t>
            </w:r>
            <w:r>
              <w:rPr>
                <w:color w:val="000000"/>
              </w:rPr>
              <w:t xml:space="preserve">       </w:t>
            </w:r>
            <w:r w:rsidRPr="00C055F9">
              <w:rPr>
                <w:color w:val="000000"/>
              </w:rPr>
              <w:t xml:space="preserve">         u iznosu od                 </w:t>
            </w:r>
            <w:r w:rsidRPr="00EA0014">
              <w:rPr>
                <w:color w:val="000000"/>
              </w:rPr>
              <w:t>48.443,70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A0014">
              <w:rPr>
                <w:color w:val="000000"/>
              </w:rPr>
              <w:t>12895511614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209.</w:t>
            </w:r>
          </w:p>
        </w:tc>
        <w:tc>
          <w:tcPr>
            <w:tcW w:type="dxa" w:w="9072"/>
            <w:shd w:fill="auto" w:color="auto" w:val="clear"/>
            <w:vAlign w:val="center"/>
          </w:tcPr>
          <w:p w:rsidRDefault="00007F45" w:rsidP="009A465A" w:rsidR="00007F45">
            <w:pPr>
              <w:rPr>
                <w:color w:val="000000"/>
              </w:rPr>
            </w:pPr>
            <w:r w:rsidRPr="00EA0014">
              <w:rPr>
                <w:color w:val="000000"/>
              </w:rPr>
              <w:t xml:space="preserve">NIKOLA ŠEĆER </w:t>
            </w:r>
          </w:p>
          <w:p w:rsidRDefault="00007F45" w:rsidP="009A465A" w:rsidR="00007F45" w:rsidRPr="00C055F9">
            <w:pPr>
              <w:rPr>
                <w:color w:val="000000"/>
              </w:rPr>
            </w:pPr>
            <w:r w:rsidRPr="00EA0014">
              <w:rPr>
                <w:color w:val="000000"/>
              </w:rPr>
              <w:t>Primorski Dolac</w:t>
            </w:r>
            <w:r>
              <w:rPr>
                <w:color w:val="000000"/>
              </w:rPr>
              <w:t>,</w:t>
            </w:r>
            <w:r w:rsidRPr="00EA0014">
              <w:rPr>
                <w:color w:val="000000"/>
              </w:rPr>
              <w:t xml:space="preserve"> Šećeri 71</w:t>
            </w:r>
            <w:r w:rsidRPr="00C055F9">
              <w:rPr>
                <w:color w:val="000000"/>
              </w:rPr>
              <w:t xml:space="preserve">                                             u iznosu od                 </w:t>
            </w:r>
            <w:r w:rsidRPr="00EA0014">
              <w:rPr>
                <w:color w:val="000000"/>
              </w:rPr>
              <w:t>282.131,25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A0014">
              <w:rPr>
                <w:color w:val="000000"/>
              </w:rPr>
              <w:t>44002589973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210.</w:t>
            </w:r>
          </w:p>
        </w:tc>
        <w:tc>
          <w:tcPr>
            <w:tcW w:type="dxa" w:w="9072"/>
            <w:shd w:fill="auto" w:color="auto" w:val="clear"/>
            <w:vAlign w:val="center"/>
          </w:tcPr>
          <w:p w:rsidRDefault="00007F45" w:rsidP="009A465A" w:rsidR="00007F45">
            <w:pPr>
              <w:rPr>
                <w:color w:val="000000"/>
              </w:rPr>
            </w:pPr>
            <w:r w:rsidRPr="00EA0014">
              <w:rPr>
                <w:color w:val="000000"/>
              </w:rPr>
              <w:t xml:space="preserve">GORDAN AVIANI </w:t>
            </w:r>
          </w:p>
          <w:p w:rsidRDefault="00007F45" w:rsidP="009A465A" w:rsidR="00007F45" w:rsidRPr="00C055F9">
            <w:pPr>
              <w:rPr>
                <w:color w:val="000000"/>
              </w:rPr>
            </w:pPr>
            <w:r>
              <w:rPr>
                <w:color w:val="000000"/>
              </w:rPr>
              <w:t>Postira</w:t>
            </w:r>
            <w:r w:rsidRPr="00C055F9">
              <w:rPr>
                <w:color w:val="000000"/>
              </w:rPr>
              <w:t xml:space="preserve">, </w:t>
            </w:r>
            <w:r w:rsidRPr="00EA0014">
              <w:rPr>
                <w:color w:val="000000"/>
              </w:rPr>
              <w:t>Put Svetog Duha 63</w:t>
            </w:r>
            <w:r>
              <w:rPr>
                <w:color w:val="000000"/>
              </w:rPr>
              <w:t xml:space="preserve"> </w:t>
            </w:r>
            <w:r w:rsidRPr="00C055F9">
              <w:rPr>
                <w:color w:val="000000"/>
              </w:rPr>
              <w:t xml:space="preserve">                                          u iznosu od                 </w:t>
            </w:r>
            <w:r w:rsidRPr="00EA0014">
              <w:rPr>
                <w:color w:val="000000"/>
              </w:rPr>
              <w:t>215.327,84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A0014">
              <w:rPr>
                <w:color w:val="000000"/>
              </w:rPr>
              <w:t>39851907294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211.</w:t>
            </w:r>
          </w:p>
        </w:tc>
        <w:tc>
          <w:tcPr>
            <w:tcW w:type="dxa" w:w="9072"/>
            <w:shd w:fill="auto" w:color="auto" w:val="clear"/>
            <w:vAlign w:val="center"/>
          </w:tcPr>
          <w:p w:rsidRDefault="00007F45" w:rsidP="009A465A" w:rsidR="00007F45">
            <w:pPr>
              <w:rPr>
                <w:color w:val="000000"/>
              </w:rPr>
            </w:pPr>
            <w:r w:rsidRPr="00EA0014">
              <w:rPr>
                <w:color w:val="000000"/>
              </w:rPr>
              <w:t xml:space="preserve">VESELKA JUKIĆ </w:t>
            </w:r>
          </w:p>
          <w:p w:rsidRDefault="00007F45" w:rsidP="009A465A" w:rsidR="00007F45" w:rsidRPr="00C055F9">
            <w:pPr>
              <w:rPr>
                <w:color w:val="000000"/>
              </w:rPr>
            </w:pPr>
            <w:r>
              <w:rPr>
                <w:color w:val="000000"/>
              </w:rPr>
              <w:t>Solin</w:t>
            </w:r>
            <w:r w:rsidRPr="00C055F9">
              <w:rPr>
                <w:color w:val="000000"/>
              </w:rPr>
              <w:t xml:space="preserve">, </w:t>
            </w:r>
            <w:r w:rsidRPr="00EA0014">
              <w:rPr>
                <w:color w:val="000000"/>
              </w:rPr>
              <w:t>Bubići 44</w:t>
            </w:r>
            <w:r>
              <w:rPr>
                <w:color w:val="000000"/>
              </w:rPr>
              <w:t xml:space="preserve">          </w:t>
            </w:r>
            <w:r w:rsidRPr="00C055F9">
              <w:rPr>
                <w:color w:val="000000"/>
              </w:rPr>
              <w:t xml:space="preserve">                                                    u iznosu od                 </w:t>
            </w:r>
            <w:r w:rsidRPr="00EA0014">
              <w:rPr>
                <w:color w:val="000000"/>
              </w:rPr>
              <w:t>120.116,77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A0014">
              <w:rPr>
                <w:color w:val="000000"/>
              </w:rPr>
              <w:t>26307044750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212.</w:t>
            </w:r>
          </w:p>
        </w:tc>
        <w:tc>
          <w:tcPr>
            <w:tcW w:type="dxa" w:w="9072"/>
            <w:shd w:fill="auto" w:color="auto" w:val="clear"/>
            <w:vAlign w:val="center"/>
          </w:tcPr>
          <w:p w:rsidRDefault="00007F45" w:rsidP="009A465A" w:rsidR="00007F45">
            <w:pPr>
              <w:rPr>
                <w:color w:val="000000"/>
              </w:rPr>
            </w:pPr>
            <w:r w:rsidRPr="00EA0014">
              <w:rPr>
                <w:color w:val="000000"/>
              </w:rPr>
              <w:t xml:space="preserve">DIANA ŠEĆER ROGULJIĆ </w:t>
            </w:r>
          </w:p>
          <w:p w:rsidRDefault="00007F45" w:rsidP="009A465A" w:rsidR="00007F45" w:rsidRPr="00C055F9">
            <w:pPr>
              <w:rPr>
                <w:color w:val="000000"/>
              </w:rPr>
            </w:pPr>
            <w:r>
              <w:rPr>
                <w:color w:val="000000"/>
              </w:rPr>
              <w:t>Mravince</w:t>
            </w:r>
            <w:r w:rsidRPr="00C055F9">
              <w:rPr>
                <w:color w:val="000000"/>
              </w:rPr>
              <w:t xml:space="preserve">, </w:t>
            </w:r>
            <w:r w:rsidRPr="0034788A">
              <w:rPr>
                <w:color w:val="000000"/>
              </w:rPr>
              <w:t>Drage Markovića 22 1</w:t>
            </w:r>
            <w:r w:rsidRPr="00C055F9">
              <w:rPr>
                <w:color w:val="000000"/>
              </w:rPr>
              <w:t xml:space="preserve">                                   u iznosu od                 </w:t>
            </w:r>
            <w:r>
              <w:rPr>
                <w:color w:val="000000"/>
              </w:rPr>
              <w:t xml:space="preserve">  </w:t>
            </w:r>
            <w:r w:rsidRPr="0034788A">
              <w:rPr>
                <w:color w:val="000000"/>
              </w:rPr>
              <w:t>68.022,37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4788A">
              <w:rPr>
                <w:color w:val="000000"/>
              </w:rPr>
              <w:t>71566885018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213.</w:t>
            </w:r>
          </w:p>
        </w:tc>
        <w:tc>
          <w:tcPr>
            <w:tcW w:type="dxa" w:w="9072"/>
            <w:shd w:fill="auto" w:color="auto" w:val="clear"/>
            <w:vAlign w:val="center"/>
          </w:tcPr>
          <w:p w:rsidRDefault="00007F45" w:rsidP="009A465A" w:rsidR="00007F45">
            <w:pPr>
              <w:rPr>
                <w:color w:val="000000"/>
              </w:rPr>
            </w:pPr>
            <w:r w:rsidRPr="0034788A">
              <w:rPr>
                <w:color w:val="000000"/>
              </w:rPr>
              <w:t xml:space="preserve">ANA ŠEĆER WLHELM </w:t>
            </w:r>
          </w:p>
          <w:p w:rsidRDefault="00007F45" w:rsidP="009A465A" w:rsidR="00007F45" w:rsidRPr="00C055F9">
            <w:pPr>
              <w:rPr>
                <w:color w:val="000000"/>
              </w:rPr>
            </w:pPr>
            <w:r w:rsidRPr="00C055F9">
              <w:rPr>
                <w:color w:val="000000"/>
              </w:rPr>
              <w:t xml:space="preserve">Split, </w:t>
            </w:r>
            <w:r w:rsidRPr="0034788A">
              <w:rPr>
                <w:color w:val="000000"/>
              </w:rPr>
              <w:t>Ruđera Boškovića 27</w:t>
            </w:r>
            <w:r w:rsidRPr="00C055F9">
              <w:rPr>
                <w:color w:val="000000"/>
              </w:rPr>
              <w:t xml:space="preserve">                                             u iznosu od              </w:t>
            </w:r>
            <w:r>
              <w:rPr>
                <w:color w:val="000000"/>
              </w:rPr>
              <w:t xml:space="preserve">  </w:t>
            </w:r>
            <w:r w:rsidRPr="00C055F9">
              <w:rPr>
                <w:color w:val="000000"/>
              </w:rPr>
              <w:t xml:space="preserve">   </w:t>
            </w:r>
            <w:r w:rsidRPr="0034788A">
              <w:rPr>
                <w:color w:val="000000"/>
              </w:rPr>
              <w:t>28.221,62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4788A">
              <w:rPr>
                <w:color w:val="000000"/>
              </w:rPr>
              <w:t>21451371970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214.</w:t>
            </w:r>
          </w:p>
        </w:tc>
        <w:tc>
          <w:tcPr>
            <w:tcW w:type="dxa" w:w="9072"/>
            <w:shd w:fill="auto" w:color="auto" w:val="clear"/>
            <w:vAlign w:val="center"/>
          </w:tcPr>
          <w:p w:rsidRDefault="00007F45" w:rsidP="009A465A" w:rsidR="00007F45">
            <w:pPr>
              <w:rPr>
                <w:color w:val="000000"/>
              </w:rPr>
            </w:pPr>
            <w:r w:rsidRPr="0034788A">
              <w:rPr>
                <w:color w:val="000000"/>
              </w:rPr>
              <w:t xml:space="preserve">VANJA AVIANI </w:t>
            </w:r>
          </w:p>
          <w:p w:rsidRDefault="00007F45" w:rsidP="009A465A" w:rsidR="00007F45" w:rsidRPr="00C055F9">
            <w:pPr>
              <w:rPr>
                <w:color w:val="000000"/>
              </w:rPr>
            </w:pPr>
            <w:r>
              <w:rPr>
                <w:color w:val="000000"/>
              </w:rPr>
              <w:t>Podstrana</w:t>
            </w:r>
            <w:r w:rsidRPr="00C055F9">
              <w:rPr>
                <w:color w:val="000000"/>
              </w:rPr>
              <w:t xml:space="preserve">, </w:t>
            </w:r>
            <w:r w:rsidRPr="0034788A">
              <w:rPr>
                <w:color w:val="000000"/>
              </w:rPr>
              <w:t>Ratnih žrtava 34</w:t>
            </w:r>
            <w:r w:rsidRPr="00C055F9">
              <w:rPr>
                <w:color w:val="000000"/>
              </w:rPr>
              <w:t xml:space="preserve">                                            u iznosu od                 </w:t>
            </w:r>
            <w:r w:rsidRPr="0034788A">
              <w:rPr>
                <w:color w:val="000000"/>
              </w:rPr>
              <w:t>418.553,26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4788A">
              <w:rPr>
                <w:color w:val="000000"/>
              </w:rPr>
              <w:t>92123109962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215.</w:t>
            </w:r>
          </w:p>
        </w:tc>
        <w:tc>
          <w:tcPr>
            <w:tcW w:type="dxa" w:w="9072"/>
            <w:shd w:fill="auto" w:color="auto" w:val="clear"/>
            <w:vAlign w:val="center"/>
          </w:tcPr>
          <w:p w:rsidRDefault="00007F45" w:rsidP="009A465A" w:rsidR="00007F45">
            <w:pPr>
              <w:rPr>
                <w:color w:val="000000"/>
              </w:rPr>
            </w:pPr>
            <w:r w:rsidRPr="0034788A">
              <w:rPr>
                <w:color w:val="000000"/>
              </w:rPr>
              <w:t xml:space="preserve">IVO LIVAČIĆ </w:t>
            </w:r>
          </w:p>
          <w:p w:rsidRDefault="00007F45" w:rsidP="009A465A" w:rsidR="00007F45" w:rsidRPr="00C055F9">
            <w:pPr>
              <w:rPr>
                <w:color w:val="000000"/>
              </w:rPr>
            </w:pPr>
            <w:r w:rsidRPr="00C055F9">
              <w:rPr>
                <w:color w:val="000000"/>
              </w:rPr>
              <w:t xml:space="preserve">Split, </w:t>
            </w:r>
            <w:r w:rsidRPr="0034788A">
              <w:rPr>
                <w:color w:val="000000"/>
              </w:rPr>
              <w:t>Hrvatske Mornarice 44</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4788A">
              <w:rPr>
                <w:color w:val="000000"/>
              </w:rPr>
              <w:t>12.737,50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4788A">
              <w:rPr>
                <w:color w:val="000000"/>
              </w:rPr>
              <w:t>36684821835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216.</w:t>
            </w:r>
          </w:p>
        </w:tc>
        <w:tc>
          <w:tcPr>
            <w:tcW w:type="dxa" w:w="9072"/>
            <w:shd w:fill="auto" w:color="auto" w:val="clear"/>
            <w:vAlign w:val="center"/>
          </w:tcPr>
          <w:p w:rsidRDefault="00007F45" w:rsidP="009A465A" w:rsidR="00007F45">
            <w:pPr>
              <w:rPr>
                <w:color w:val="000000"/>
              </w:rPr>
            </w:pPr>
            <w:r w:rsidRPr="0034788A">
              <w:rPr>
                <w:color w:val="000000"/>
              </w:rPr>
              <w:t xml:space="preserve">LEONARDO MADUNIĆ </w:t>
            </w:r>
          </w:p>
          <w:p w:rsidRDefault="00007F45" w:rsidP="009A465A" w:rsidR="00007F45" w:rsidRPr="00C055F9">
            <w:pPr>
              <w:rPr>
                <w:color w:val="000000"/>
              </w:rPr>
            </w:pPr>
            <w:r w:rsidRPr="00C055F9">
              <w:rPr>
                <w:color w:val="000000"/>
              </w:rPr>
              <w:t xml:space="preserve">Split, </w:t>
            </w:r>
            <w:r w:rsidRPr="0034788A">
              <w:rPr>
                <w:color w:val="000000"/>
              </w:rPr>
              <w:t>Slobode 2 b</w:t>
            </w:r>
            <w:r w:rsidRPr="00C055F9">
              <w:rPr>
                <w:color w:val="000000"/>
              </w:rPr>
              <w:t xml:space="preserve">                               </w:t>
            </w:r>
            <w:r>
              <w:rPr>
                <w:color w:val="000000"/>
              </w:rPr>
              <w:t xml:space="preserve">        </w:t>
            </w:r>
            <w:r w:rsidRPr="00C055F9">
              <w:rPr>
                <w:color w:val="000000"/>
              </w:rPr>
              <w:t xml:space="preserve">               </w:t>
            </w:r>
            <w:r>
              <w:rPr>
                <w:color w:val="000000"/>
              </w:rPr>
              <w:t xml:space="preserve">      u iznosu od            </w:t>
            </w:r>
            <w:r w:rsidRPr="00C055F9">
              <w:rPr>
                <w:color w:val="000000"/>
              </w:rPr>
              <w:t xml:space="preserve">  </w:t>
            </w:r>
            <w:r w:rsidRPr="0034788A">
              <w:rPr>
                <w:color w:val="000000"/>
              </w:rPr>
              <w:t xml:space="preserve">2.645.084,94 </w:t>
            </w:r>
            <w:r w:rsidRPr="00C055F9">
              <w:rPr>
                <w:color w:val="000000"/>
              </w:rPr>
              <w:t>kn</w:t>
            </w:r>
          </w:p>
          <w:p w:rsidRDefault="00007F45" w:rsidP="009A465A" w:rsidR="00007F45" w:rsidRPr="002B3525">
            <w:pPr>
              <w:rPr>
                <w:color w:val="000000"/>
              </w:rPr>
            </w:pPr>
            <w:r w:rsidRPr="00C055F9">
              <w:rPr>
                <w:color w:val="000000"/>
              </w:rPr>
              <w:t xml:space="preserve">OIB: </w:t>
            </w:r>
            <w:r w:rsidRPr="0034788A">
              <w:rPr>
                <w:color w:val="000000"/>
              </w:rPr>
              <w:t>53493334554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217.</w:t>
            </w:r>
          </w:p>
        </w:tc>
        <w:tc>
          <w:tcPr>
            <w:tcW w:type="dxa" w:w="9072"/>
            <w:shd w:fill="auto" w:color="auto" w:val="clear"/>
            <w:vAlign w:val="center"/>
          </w:tcPr>
          <w:p w:rsidRDefault="00007F45" w:rsidP="009A465A" w:rsidR="00007F45">
            <w:pPr>
              <w:rPr>
                <w:color w:val="000000"/>
              </w:rPr>
            </w:pPr>
            <w:r w:rsidRPr="0034788A">
              <w:rPr>
                <w:color w:val="000000"/>
              </w:rPr>
              <w:t xml:space="preserve">IVO PRGIN </w:t>
            </w:r>
          </w:p>
          <w:p w:rsidRDefault="00007F45" w:rsidP="009A465A" w:rsidR="00007F45" w:rsidRPr="00C055F9">
            <w:pPr>
              <w:rPr>
                <w:color w:val="000000"/>
              </w:rPr>
            </w:pPr>
            <w:r w:rsidRPr="00C055F9">
              <w:rPr>
                <w:color w:val="000000"/>
              </w:rPr>
              <w:t xml:space="preserve">Split, </w:t>
            </w:r>
            <w:r w:rsidRPr="0034788A">
              <w:rPr>
                <w:color w:val="000000"/>
              </w:rPr>
              <w:t>Kralja Zvonimira 2</w:t>
            </w:r>
            <w:r w:rsidRPr="00C055F9">
              <w:rPr>
                <w:color w:val="000000"/>
              </w:rPr>
              <w:t xml:space="preserve">                                                u iznosu od                 </w:t>
            </w:r>
            <w:r w:rsidRPr="0034788A">
              <w:rPr>
                <w:color w:val="000000"/>
              </w:rPr>
              <w:t>715.609,55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4788A">
              <w:rPr>
                <w:color w:val="000000"/>
              </w:rPr>
              <w:t>13995050986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218.</w:t>
            </w:r>
          </w:p>
        </w:tc>
        <w:tc>
          <w:tcPr>
            <w:tcW w:type="dxa" w:w="9072"/>
            <w:shd w:fill="auto" w:color="auto" w:val="clear"/>
            <w:vAlign w:val="center"/>
          </w:tcPr>
          <w:p w:rsidRDefault="00007F45" w:rsidP="009A465A" w:rsidR="00007F45">
            <w:pPr>
              <w:rPr>
                <w:color w:val="000000"/>
              </w:rPr>
            </w:pPr>
            <w:r w:rsidRPr="0034788A">
              <w:rPr>
                <w:color w:val="000000"/>
              </w:rPr>
              <w:t xml:space="preserve">EMILIA DABIĆ </w:t>
            </w:r>
          </w:p>
          <w:p w:rsidRDefault="00007F45" w:rsidP="009A465A" w:rsidR="00007F45" w:rsidRPr="00C055F9">
            <w:pPr>
              <w:rPr>
                <w:color w:val="000000"/>
              </w:rPr>
            </w:pPr>
            <w:r>
              <w:rPr>
                <w:color w:val="000000"/>
              </w:rPr>
              <w:t>Kaštel Sućurac</w:t>
            </w:r>
            <w:r w:rsidRPr="00C055F9">
              <w:rPr>
                <w:color w:val="000000"/>
              </w:rPr>
              <w:t xml:space="preserve">, </w:t>
            </w:r>
            <w:r w:rsidRPr="0034788A">
              <w:rPr>
                <w:color w:val="000000"/>
              </w:rPr>
              <w:t>Put Duge Njive II 8</w:t>
            </w:r>
            <w:r w:rsidRPr="00C055F9">
              <w:rPr>
                <w:color w:val="000000"/>
              </w:rPr>
              <w:t xml:space="preserve">                               u iznosu od                 </w:t>
            </w:r>
            <w:r w:rsidRPr="0034788A">
              <w:rPr>
                <w:color w:val="000000"/>
              </w:rPr>
              <w:t>74.422,98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4788A">
              <w:rPr>
                <w:color w:val="000000"/>
              </w:rPr>
              <w:t>40667020722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219.</w:t>
            </w:r>
          </w:p>
        </w:tc>
        <w:tc>
          <w:tcPr>
            <w:tcW w:type="dxa" w:w="9072"/>
            <w:shd w:fill="auto" w:color="auto" w:val="clear"/>
            <w:vAlign w:val="center"/>
          </w:tcPr>
          <w:p w:rsidRDefault="00007F45" w:rsidP="009A465A" w:rsidR="00007F45">
            <w:pPr>
              <w:rPr>
                <w:color w:val="000000"/>
              </w:rPr>
            </w:pPr>
            <w:r w:rsidRPr="0034788A">
              <w:rPr>
                <w:color w:val="000000"/>
              </w:rPr>
              <w:t xml:space="preserve">JADRANKA NERLOVIĆ </w:t>
            </w:r>
          </w:p>
          <w:p w:rsidRDefault="00007F45" w:rsidP="009A465A" w:rsidR="00007F45" w:rsidRPr="00C055F9">
            <w:pPr>
              <w:rPr>
                <w:color w:val="000000"/>
              </w:rPr>
            </w:pPr>
            <w:r w:rsidRPr="00C055F9">
              <w:rPr>
                <w:color w:val="000000"/>
              </w:rPr>
              <w:t xml:space="preserve">Split, </w:t>
            </w:r>
            <w:r w:rsidRPr="0034788A">
              <w:rPr>
                <w:color w:val="000000"/>
              </w:rPr>
              <w:t>Šoltanska 28</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4788A">
              <w:rPr>
                <w:color w:val="000000"/>
              </w:rPr>
              <w:t>72.309,93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4788A">
              <w:rPr>
                <w:color w:val="000000"/>
              </w:rPr>
              <w:t>29604345109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220.</w:t>
            </w:r>
          </w:p>
        </w:tc>
        <w:tc>
          <w:tcPr>
            <w:tcW w:type="dxa" w:w="9072"/>
            <w:shd w:fill="auto" w:color="auto" w:val="clear"/>
            <w:vAlign w:val="center"/>
          </w:tcPr>
          <w:p w:rsidRDefault="00007F45" w:rsidP="009A465A" w:rsidR="00007F45">
            <w:pPr>
              <w:rPr>
                <w:color w:val="000000"/>
              </w:rPr>
            </w:pPr>
            <w:r w:rsidRPr="0034788A">
              <w:rPr>
                <w:color w:val="000000"/>
              </w:rPr>
              <w:t xml:space="preserve">TINA LETIĆ </w:t>
            </w:r>
          </w:p>
          <w:p w:rsidRDefault="00007F45" w:rsidP="009A465A" w:rsidR="00007F45" w:rsidRPr="00C055F9">
            <w:pPr>
              <w:rPr>
                <w:color w:val="000000"/>
              </w:rPr>
            </w:pPr>
            <w:r>
              <w:rPr>
                <w:color w:val="000000"/>
              </w:rPr>
              <w:t>Kaštel Lukšić</w:t>
            </w:r>
            <w:r w:rsidRPr="00C055F9">
              <w:rPr>
                <w:color w:val="000000"/>
              </w:rPr>
              <w:t xml:space="preserve">, </w:t>
            </w:r>
            <w:r w:rsidRPr="0034788A">
              <w:rPr>
                <w:color w:val="000000"/>
              </w:rPr>
              <w:t>Put Sv. Lovre 18 a</w:t>
            </w:r>
            <w:r w:rsidRPr="00C055F9">
              <w:rPr>
                <w:color w:val="000000"/>
              </w:rPr>
              <w:t xml:space="preserve">                                   u iznosu od              </w:t>
            </w:r>
            <w:r>
              <w:rPr>
                <w:color w:val="000000"/>
              </w:rPr>
              <w:t xml:space="preserve">   </w:t>
            </w:r>
            <w:r w:rsidRPr="00C055F9">
              <w:rPr>
                <w:color w:val="000000"/>
              </w:rPr>
              <w:t xml:space="preserve">  </w:t>
            </w:r>
            <w:r w:rsidRPr="0034788A">
              <w:rPr>
                <w:color w:val="000000"/>
              </w:rPr>
              <w:t>32.605,89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4788A">
              <w:rPr>
                <w:color w:val="000000"/>
              </w:rPr>
              <w:t>89089925887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221.</w:t>
            </w:r>
          </w:p>
        </w:tc>
        <w:tc>
          <w:tcPr>
            <w:tcW w:type="dxa" w:w="9072"/>
            <w:shd w:fill="auto" w:color="auto" w:val="clear"/>
            <w:vAlign w:val="center"/>
          </w:tcPr>
          <w:p w:rsidRDefault="00007F45" w:rsidP="009A465A" w:rsidR="00007F45">
            <w:pPr>
              <w:rPr>
                <w:color w:val="000000"/>
              </w:rPr>
            </w:pPr>
            <w:r w:rsidRPr="0034788A">
              <w:rPr>
                <w:color w:val="000000"/>
              </w:rPr>
              <w:t xml:space="preserve">ANTE ČULIĆ </w:t>
            </w:r>
          </w:p>
          <w:p w:rsidRDefault="00007F45" w:rsidP="009A465A" w:rsidR="00007F45" w:rsidRPr="00C055F9">
            <w:pPr>
              <w:rPr>
                <w:color w:val="000000"/>
              </w:rPr>
            </w:pPr>
            <w:r w:rsidRPr="00C055F9">
              <w:rPr>
                <w:color w:val="000000"/>
              </w:rPr>
              <w:t xml:space="preserve">Split, </w:t>
            </w:r>
            <w:r w:rsidRPr="0034788A">
              <w:rPr>
                <w:color w:val="000000"/>
              </w:rPr>
              <w:t>Zajčeva 2</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4788A">
              <w:rPr>
                <w:color w:val="000000"/>
              </w:rPr>
              <w:t>38.099,91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4788A">
              <w:rPr>
                <w:color w:val="000000"/>
              </w:rPr>
              <w:t>56341129528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223.</w:t>
            </w:r>
          </w:p>
        </w:tc>
        <w:tc>
          <w:tcPr>
            <w:tcW w:type="dxa" w:w="9072"/>
            <w:shd w:fill="auto" w:color="auto" w:val="clear"/>
            <w:vAlign w:val="center"/>
          </w:tcPr>
          <w:p w:rsidRDefault="00007F45" w:rsidP="009A465A" w:rsidR="00007F45">
            <w:pPr>
              <w:rPr>
                <w:color w:val="000000"/>
              </w:rPr>
            </w:pPr>
            <w:r w:rsidRPr="00F13CA9">
              <w:rPr>
                <w:color w:val="000000"/>
              </w:rPr>
              <w:t xml:space="preserve">MARIN PRGOMET </w:t>
            </w:r>
          </w:p>
          <w:p w:rsidRDefault="00007F45" w:rsidP="009A465A" w:rsidR="00007F45" w:rsidRPr="00C055F9">
            <w:pPr>
              <w:rPr>
                <w:color w:val="000000"/>
              </w:rPr>
            </w:pPr>
            <w:r>
              <w:rPr>
                <w:color w:val="000000"/>
              </w:rPr>
              <w:t>Podstrana</w:t>
            </w:r>
            <w:r w:rsidRPr="00C055F9">
              <w:rPr>
                <w:color w:val="000000"/>
              </w:rPr>
              <w:t xml:space="preserve">, </w:t>
            </w:r>
            <w:r w:rsidRPr="00F13CA9">
              <w:rPr>
                <w:color w:val="000000"/>
              </w:rPr>
              <w:t>Ante Starčevića 45</w:t>
            </w:r>
            <w:r w:rsidRPr="00C055F9">
              <w:rPr>
                <w:color w:val="000000"/>
              </w:rPr>
              <w:t xml:space="preserve">                                        u iznosu od                 </w:t>
            </w:r>
            <w:r w:rsidRPr="00F13CA9">
              <w:rPr>
                <w:color w:val="000000"/>
              </w:rPr>
              <w:t>180.425,04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97087173098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224.</w:t>
            </w:r>
          </w:p>
        </w:tc>
        <w:tc>
          <w:tcPr>
            <w:tcW w:type="dxa" w:w="9072"/>
            <w:shd w:fill="auto" w:color="auto" w:val="clear"/>
            <w:vAlign w:val="center"/>
          </w:tcPr>
          <w:p w:rsidRDefault="00007F45" w:rsidP="009A465A" w:rsidR="00007F45">
            <w:pPr>
              <w:rPr>
                <w:color w:val="000000"/>
              </w:rPr>
            </w:pPr>
            <w:r w:rsidRPr="00F13CA9">
              <w:rPr>
                <w:color w:val="000000"/>
              </w:rPr>
              <w:t xml:space="preserve">MIRJANA CVITKOVIĆ </w:t>
            </w:r>
          </w:p>
          <w:p w:rsidRDefault="00007F45" w:rsidP="009A465A" w:rsidR="00007F45" w:rsidRPr="00C055F9">
            <w:pPr>
              <w:rPr>
                <w:color w:val="000000"/>
              </w:rPr>
            </w:pPr>
            <w:r w:rsidRPr="00C055F9">
              <w:rPr>
                <w:color w:val="000000"/>
              </w:rPr>
              <w:t xml:space="preserve">Split, </w:t>
            </w:r>
            <w:r w:rsidRPr="00F13CA9">
              <w:rPr>
                <w:color w:val="000000"/>
              </w:rPr>
              <w:t>Matice Hrvatske 21</w:t>
            </w:r>
            <w:r w:rsidRPr="00C055F9">
              <w:rPr>
                <w:color w:val="000000"/>
              </w:rPr>
              <w:t xml:space="preserve">                                                u iznosu od                </w:t>
            </w:r>
            <w:r>
              <w:rPr>
                <w:color w:val="000000"/>
              </w:rPr>
              <w:t xml:space="preserve">  </w:t>
            </w:r>
            <w:r w:rsidRPr="00F13CA9">
              <w:rPr>
                <w:color w:val="000000"/>
              </w:rPr>
              <w:t xml:space="preserve">94.642,14 </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04623852324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225.</w:t>
            </w:r>
          </w:p>
        </w:tc>
        <w:tc>
          <w:tcPr>
            <w:tcW w:type="dxa" w:w="9072"/>
            <w:shd w:fill="auto" w:color="auto" w:val="clear"/>
            <w:vAlign w:val="center"/>
          </w:tcPr>
          <w:p w:rsidRDefault="00007F45" w:rsidP="009A465A" w:rsidR="00007F45">
            <w:pPr>
              <w:rPr>
                <w:color w:val="000000"/>
              </w:rPr>
            </w:pPr>
            <w:r w:rsidRPr="00F13CA9">
              <w:rPr>
                <w:color w:val="000000"/>
              </w:rPr>
              <w:t xml:space="preserve">ODESA PERIĆ </w:t>
            </w:r>
          </w:p>
          <w:p w:rsidRDefault="00007F45" w:rsidP="009A465A" w:rsidR="00007F45" w:rsidRPr="00C055F9">
            <w:pPr>
              <w:rPr>
                <w:color w:val="000000"/>
              </w:rPr>
            </w:pPr>
            <w:r w:rsidRPr="00C055F9">
              <w:rPr>
                <w:color w:val="000000"/>
              </w:rPr>
              <w:t xml:space="preserve">Split, </w:t>
            </w:r>
            <w:r w:rsidRPr="00F13CA9">
              <w:rPr>
                <w:color w:val="000000"/>
              </w:rPr>
              <w:t>Stonska 8</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F13CA9">
              <w:rPr>
                <w:color w:val="000000"/>
              </w:rPr>
              <w:t>27.925,55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68461765866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226.</w:t>
            </w:r>
          </w:p>
        </w:tc>
        <w:tc>
          <w:tcPr>
            <w:tcW w:type="dxa" w:w="9072"/>
            <w:shd w:fill="auto" w:color="auto" w:val="clear"/>
            <w:vAlign w:val="center"/>
          </w:tcPr>
          <w:p w:rsidRDefault="00007F45" w:rsidP="009A465A" w:rsidR="00007F45">
            <w:pPr>
              <w:rPr>
                <w:color w:val="000000"/>
              </w:rPr>
            </w:pPr>
            <w:r w:rsidRPr="00F13CA9">
              <w:rPr>
                <w:color w:val="000000"/>
              </w:rPr>
              <w:t xml:space="preserve">IVANKA DUBOVAC </w:t>
            </w:r>
          </w:p>
          <w:p w:rsidRDefault="00007F45" w:rsidP="009A465A" w:rsidR="00007F45" w:rsidRPr="00C055F9">
            <w:pPr>
              <w:rPr>
                <w:color w:val="000000"/>
              </w:rPr>
            </w:pPr>
            <w:r w:rsidRPr="00C055F9">
              <w:rPr>
                <w:color w:val="000000"/>
              </w:rPr>
              <w:t xml:space="preserve">Split, </w:t>
            </w:r>
            <w:r w:rsidRPr="00F13CA9">
              <w:rPr>
                <w:color w:val="000000"/>
              </w:rPr>
              <w:t>Doverska 18</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F13CA9">
              <w:rPr>
                <w:color w:val="000000"/>
              </w:rPr>
              <w:t>35.959,10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95632525183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227.</w:t>
            </w:r>
          </w:p>
        </w:tc>
        <w:tc>
          <w:tcPr>
            <w:tcW w:type="dxa" w:w="9072"/>
            <w:shd w:fill="auto" w:color="auto" w:val="clear"/>
            <w:vAlign w:val="center"/>
          </w:tcPr>
          <w:p w:rsidRDefault="00007F45" w:rsidP="009A465A" w:rsidR="00007F45">
            <w:pPr>
              <w:rPr>
                <w:color w:val="000000"/>
              </w:rPr>
            </w:pPr>
            <w:r w:rsidRPr="00F13CA9">
              <w:rPr>
                <w:color w:val="000000"/>
              </w:rPr>
              <w:t xml:space="preserve">NEDILJKA RAKO </w:t>
            </w:r>
          </w:p>
          <w:p w:rsidRDefault="00007F45" w:rsidP="009A465A" w:rsidR="00007F45" w:rsidRPr="00C055F9">
            <w:pPr>
              <w:rPr>
                <w:color w:val="000000"/>
              </w:rPr>
            </w:pPr>
            <w:r w:rsidRPr="00C055F9">
              <w:rPr>
                <w:color w:val="000000"/>
              </w:rPr>
              <w:t xml:space="preserve">Split, </w:t>
            </w:r>
            <w:r w:rsidRPr="00F13CA9">
              <w:rPr>
                <w:color w:val="000000"/>
              </w:rPr>
              <w:t>Kralja Zvonimira 63</w:t>
            </w:r>
            <w:r w:rsidRPr="00C055F9">
              <w:rPr>
                <w:color w:val="000000"/>
              </w:rPr>
              <w:t xml:space="preserve">                                              u iznosu od           </w:t>
            </w:r>
            <w:r>
              <w:rPr>
                <w:color w:val="000000"/>
              </w:rPr>
              <w:t xml:space="preserve"> </w:t>
            </w:r>
            <w:r w:rsidRPr="00C055F9">
              <w:rPr>
                <w:color w:val="000000"/>
              </w:rPr>
              <w:t xml:space="preserve">     </w:t>
            </w:r>
            <w:r>
              <w:rPr>
                <w:color w:val="000000"/>
              </w:rPr>
              <w:t xml:space="preserve">  </w:t>
            </w:r>
            <w:r w:rsidRPr="00F13CA9">
              <w:rPr>
                <w:color w:val="000000"/>
              </w:rPr>
              <w:t>58.929,22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34603974362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228.</w:t>
            </w:r>
          </w:p>
        </w:tc>
        <w:tc>
          <w:tcPr>
            <w:tcW w:type="dxa" w:w="9072"/>
            <w:shd w:fill="auto" w:color="auto" w:val="clear"/>
            <w:vAlign w:val="center"/>
          </w:tcPr>
          <w:p w:rsidRDefault="00007F45" w:rsidP="009A465A" w:rsidR="00007F45">
            <w:pPr>
              <w:rPr>
                <w:color w:val="000000"/>
              </w:rPr>
            </w:pPr>
            <w:r w:rsidRPr="00F13CA9">
              <w:rPr>
                <w:color w:val="000000"/>
              </w:rPr>
              <w:t xml:space="preserve">JADRANKA JELIČIĆ </w:t>
            </w:r>
          </w:p>
          <w:p w:rsidRDefault="00007F45" w:rsidP="009A465A" w:rsidR="00007F45" w:rsidRPr="00C055F9">
            <w:pPr>
              <w:rPr>
                <w:color w:val="000000"/>
              </w:rPr>
            </w:pPr>
            <w:r w:rsidRPr="00C055F9">
              <w:rPr>
                <w:color w:val="000000"/>
              </w:rPr>
              <w:t xml:space="preserve">Split, </w:t>
            </w:r>
            <w:r w:rsidRPr="00F13CA9">
              <w:rPr>
                <w:color w:val="000000"/>
              </w:rPr>
              <w:t>Put Plokita 85</w:t>
            </w:r>
            <w:r>
              <w:rPr>
                <w:color w:val="000000"/>
              </w:rPr>
              <w:t xml:space="preserve">     </w:t>
            </w:r>
            <w:r w:rsidRPr="00C055F9">
              <w:rPr>
                <w:color w:val="000000"/>
              </w:rPr>
              <w:t xml:space="preserve">                                                   u iznosu od                </w:t>
            </w:r>
            <w:r>
              <w:rPr>
                <w:color w:val="000000"/>
              </w:rPr>
              <w:t xml:space="preserve"> </w:t>
            </w:r>
            <w:r w:rsidRPr="00F13CA9">
              <w:rPr>
                <w:color w:val="000000"/>
              </w:rPr>
              <w:t>324.537,38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80759078321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229.</w:t>
            </w:r>
          </w:p>
        </w:tc>
        <w:tc>
          <w:tcPr>
            <w:tcW w:type="dxa" w:w="9072"/>
            <w:shd w:fill="auto" w:color="auto" w:val="clear"/>
            <w:vAlign w:val="center"/>
          </w:tcPr>
          <w:p w:rsidRDefault="00007F45" w:rsidP="009A465A" w:rsidR="00007F45">
            <w:pPr>
              <w:rPr>
                <w:color w:val="000000"/>
              </w:rPr>
            </w:pPr>
            <w:r w:rsidRPr="00F13CA9">
              <w:rPr>
                <w:color w:val="000000"/>
              </w:rPr>
              <w:t xml:space="preserve">ANA MUŽINIĆ </w:t>
            </w:r>
          </w:p>
          <w:p w:rsidRDefault="00007F45" w:rsidP="009A465A" w:rsidR="00007F45" w:rsidRPr="00C055F9">
            <w:pPr>
              <w:rPr>
                <w:color w:val="000000"/>
              </w:rPr>
            </w:pPr>
            <w:r w:rsidRPr="00C055F9">
              <w:rPr>
                <w:color w:val="000000"/>
              </w:rPr>
              <w:t xml:space="preserve">Split, </w:t>
            </w:r>
            <w:r w:rsidRPr="00F13CA9">
              <w:rPr>
                <w:color w:val="000000"/>
              </w:rPr>
              <w:t>Ruđera Boškovića 7</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F13CA9">
              <w:rPr>
                <w:color w:val="000000"/>
              </w:rPr>
              <w:t>679.069,07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97709191686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230.</w:t>
            </w:r>
          </w:p>
        </w:tc>
        <w:tc>
          <w:tcPr>
            <w:tcW w:type="dxa" w:w="9072"/>
            <w:shd w:fill="auto" w:color="auto" w:val="clear"/>
            <w:vAlign w:val="center"/>
          </w:tcPr>
          <w:p w:rsidRDefault="00007F45" w:rsidP="009A465A" w:rsidR="00007F45">
            <w:pPr>
              <w:rPr>
                <w:color w:val="000000"/>
              </w:rPr>
            </w:pPr>
            <w:r w:rsidRPr="00F13CA9">
              <w:rPr>
                <w:color w:val="000000"/>
              </w:rPr>
              <w:t xml:space="preserve">MARICA ĆURKOVIĆ </w:t>
            </w:r>
          </w:p>
          <w:p w:rsidRDefault="00007F45" w:rsidP="009A465A" w:rsidR="00007F45" w:rsidRPr="00C055F9">
            <w:pPr>
              <w:rPr>
                <w:color w:val="000000"/>
              </w:rPr>
            </w:pPr>
            <w:r w:rsidRPr="00C055F9">
              <w:rPr>
                <w:color w:val="000000"/>
              </w:rPr>
              <w:t xml:space="preserve">Split, </w:t>
            </w:r>
            <w:r w:rsidRPr="00F13CA9">
              <w:rPr>
                <w:color w:val="000000"/>
              </w:rPr>
              <w:t>Varaždinska 22</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Pr>
                <w:color w:val="000000"/>
              </w:rPr>
              <w:t xml:space="preserve"> </w:t>
            </w:r>
            <w:r w:rsidRPr="00C055F9">
              <w:rPr>
                <w:color w:val="000000"/>
              </w:rPr>
              <w:t xml:space="preserve">   </w:t>
            </w:r>
            <w:r w:rsidRPr="00F13CA9">
              <w:rPr>
                <w:color w:val="000000"/>
              </w:rPr>
              <w:t xml:space="preserve">21.184,16 </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28998708865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231.</w:t>
            </w:r>
          </w:p>
        </w:tc>
        <w:tc>
          <w:tcPr>
            <w:tcW w:type="dxa" w:w="9072"/>
            <w:shd w:fill="auto" w:color="auto" w:val="clear"/>
            <w:vAlign w:val="center"/>
          </w:tcPr>
          <w:p w:rsidRDefault="00007F45" w:rsidP="009A465A" w:rsidR="00007F45">
            <w:pPr>
              <w:rPr>
                <w:color w:val="000000"/>
              </w:rPr>
            </w:pPr>
            <w:r w:rsidRPr="00F13CA9">
              <w:rPr>
                <w:color w:val="000000"/>
              </w:rPr>
              <w:t xml:space="preserve">PAVO JUKIĆ </w:t>
            </w:r>
          </w:p>
          <w:p w:rsidRDefault="00007F45" w:rsidP="009A465A" w:rsidR="00007F45" w:rsidRPr="00C055F9">
            <w:pPr>
              <w:rPr>
                <w:color w:val="000000"/>
              </w:rPr>
            </w:pPr>
            <w:r w:rsidRPr="00C055F9">
              <w:rPr>
                <w:color w:val="000000"/>
              </w:rPr>
              <w:t xml:space="preserve">Split, </w:t>
            </w:r>
            <w:r w:rsidRPr="00F13CA9">
              <w:rPr>
                <w:color w:val="000000"/>
              </w:rPr>
              <w:t>Hrvatske mornarice 1 f</w:t>
            </w:r>
            <w:r w:rsidRPr="00C055F9">
              <w:rPr>
                <w:color w:val="000000"/>
              </w:rPr>
              <w:t xml:space="preserve">                                          u iznosu od                </w:t>
            </w:r>
            <w:r>
              <w:rPr>
                <w:color w:val="000000"/>
              </w:rPr>
              <w:t xml:space="preserve">  </w:t>
            </w:r>
            <w:r w:rsidRPr="00C055F9">
              <w:rPr>
                <w:color w:val="000000"/>
              </w:rPr>
              <w:t xml:space="preserve"> </w:t>
            </w:r>
            <w:r w:rsidRPr="00F13CA9">
              <w:rPr>
                <w:color w:val="000000"/>
              </w:rPr>
              <w:t>55.237,83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75276828923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232.</w:t>
            </w:r>
          </w:p>
        </w:tc>
        <w:tc>
          <w:tcPr>
            <w:tcW w:type="dxa" w:w="9072"/>
            <w:shd w:fill="auto" w:color="auto" w:val="clear"/>
            <w:vAlign w:val="center"/>
          </w:tcPr>
          <w:p w:rsidRDefault="00007F45" w:rsidP="009A465A" w:rsidR="00007F45">
            <w:pPr>
              <w:rPr>
                <w:color w:val="000000"/>
              </w:rPr>
            </w:pPr>
            <w:r w:rsidRPr="00F13CA9">
              <w:rPr>
                <w:color w:val="000000"/>
              </w:rPr>
              <w:t xml:space="preserve">RADOJKA KULIĆ </w:t>
            </w:r>
          </w:p>
          <w:p w:rsidRDefault="00007F45" w:rsidP="009A465A" w:rsidR="00007F45" w:rsidRPr="00C055F9">
            <w:pPr>
              <w:rPr>
                <w:color w:val="000000"/>
              </w:rPr>
            </w:pPr>
            <w:r w:rsidRPr="00C055F9">
              <w:rPr>
                <w:color w:val="000000"/>
              </w:rPr>
              <w:t xml:space="preserve">Split, </w:t>
            </w:r>
            <w:r w:rsidRPr="00F13CA9">
              <w:rPr>
                <w:color w:val="000000"/>
              </w:rPr>
              <w:t>Kijevska 4</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F13CA9">
              <w:rPr>
                <w:color w:val="000000"/>
              </w:rPr>
              <w:t>16.891,29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99801456076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233.</w:t>
            </w:r>
          </w:p>
        </w:tc>
        <w:tc>
          <w:tcPr>
            <w:tcW w:type="dxa" w:w="9072"/>
            <w:shd w:fill="auto" w:color="auto" w:val="clear"/>
            <w:vAlign w:val="center"/>
          </w:tcPr>
          <w:p w:rsidRDefault="00007F45" w:rsidP="009A465A" w:rsidR="00007F45">
            <w:pPr>
              <w:rPr>
                <w:color w:val="000000"/>
              </w:rPr>
            </w:pPr>
            <w:r w:rsidRPr="00F13CA9">
              <w:rPr>
                <w:color w:val="000000"/>
              </w:rPr>
              <w:t xml:space="preserve">MARIJA LJUBIĆ </w:t>
            </w:r>
          </w:p>
          <w:p w:rsidRDefault="00007F45" w:rsidP="009A465A" w:rsidR="00007F45" w:rsidRPr="00C055F9">
            <w:pPr>
              <w:rPr>
                <w:color w:val="000000"/>
              </w:rPr>
            </w:pPr>
            <w:r w:rsidRPr="00C055F9">
              <w:rPr>
                <w:color w:val="000000"/>
              </w:rPr>
              <w:t xml:space="preserve">Split, </w:t>
            </w:r>
            <w:r w:rsidRPr="00F13CA9">
              <w:rPr>
                <w:color w:val="000000"/>
              </w:rPr>
              <w:t>Gajeva 20</w:t>
            </w:r>
            <w:r>
              <w:rPr>
                <w:color w:val="000000"/>
              </w:rPr>
              <w:t xml:space="preserve">           </w:t>
            </w:r>
            <w:r w:rsidRPr="00C055F9">
              <w:rPr>
                <w:color w:val="000000"/>
              </w:rPr>
              <w:t xml:space="preserve">                                                    u iznosu od                 </w:t>
            </w:r>
            <w:r w:rsidRPr="00F13CA9">
              <w:rPr>
                <w:color w:val="000000"/>
              </w:rPr>
              <w:t>281.141,00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33747449345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234.</w:t>
            </w:r>
          </w:p>
        </w:tc>
        <w:tc>
          <w:tcPr>
            <w:tcW w:type="dxa" w:w="9072"/>
            <w:shd w:fill="auto" w:color="auto" w:val="clear"/>
            <w:vAlign w:val="center"/>
          </w:tcPr>
          <w:p w:rsidRDefault="00007F45" w:rsidP="009A465A" w:rsidR="00007F45">
            <w:pPr>
              <w:rPr>
                <w:color w:val="000000"/>
              </w:rPr>
            </w:pPr>
            <w:r w:rsidRPr="00F13CA9">
              <w:rPr>
                <w:color w:val="000000"/>
              </w:rPr>
              <w:t xml:space="preserve">KATARINA SANGALETI </w:t>
            </w:r>
          </w:p>
          <w:p w:rsidRDefault="00007F45" w:rsidP="009A465A" w:rsidR="00007F45" w:rsidRPr="00C055F9">
            <w:pPr>
              <w:rPr>
                <w:color w:val="000000"/>
              </w:rPr>
            </w:pPr>
            <w:r w:rsidRPr="00C055F9">
              <w:rPr>
                <w:color w:val="000000"/>
              </w:rPr>
              <w:t xml:space="preserve">Split, </w:t>
            </w:r>
            <w:r w:rsidRPr="00F13CA9">
              <w:rPr>
                <w:color w:val="000000"/>
              </w:rPr>
              <w:t>A.</w:t>
            </w:r>
            <w:r>
              <w:rPr>
                <w:color w:val="000000"/>
              </w:rPr>
              <w:t xml:space="preserve"> </w:t>
            </w:r>
            <w:r w:rsidRPr="00F13CA9">
              <w:rPr>
                <w:color w:val="000000"/>
              </w:rPr>
              <w:t>B.</w:t>
            </w:r>
            <w:r>
              <w:rPr>
                <w:color w:val="000000"/>
              </w:rPr>
              <w:t xml:space="preserve"> </w:t>
            </w:r>
            <w:r w:rsidRPr="00F13CA9">
              <w:rPr>
                <w:color w:val="000000"/>
              </w:rPr>
              <w:t>Šimića 1</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F13CA9">
              <w:rPr>
                <w:color w:val="000000"/>
              </w:rPr>
              <w:t>744,54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86489447957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235.</w:t>
            </w:r>
          </w:p>
        </w:tc>
        <w:tc>
          <w:tcPr>
            <w:tcW w:type="dxa" w:w="9072"/>
            <w:shd w:fill="auto" w:color="auto" w:val="clear"/>
            <w:vAlign w:val="center"/>
          </w:tcPr>
          <w:p w:rsidRDefault="00007F45" w:rsidP="009A465A" w:rsidR="00007F45">
            <w:pPr>
              <w:rPr>
                <w:color w:val="000000"/>
              </w:rPr>
            </w:pPr>
            <w:r w:rsidRPr="00F13CA9">
              <w:rPr>
                <w:color w:val="000000"/>
              </w:rPr>
              <w:t xml:space="preserve">VEDRANA ADORIĆ </w:t>
            </w:r>
          </w:p>
          <w:p w:rsidRDefault="00007F45" w:rsidP="009A465A" w:rsidR="00007F45" w:rsidRPr="00C055F9">
            <w:pPr>
              <w:rPr>
                <w:color w:val="000000"/>
              </w:rPr>
            </w:pPr>
            <w:r w:rsidRPr="00C055F9">
              <w:rPr>
                <w:color w:val="000000"/>
              </w:rPr>
              <w:t xml:space="preserve">Split, </w:t>
            </w:r>
            <w:r w:rsidRPr="00F13CA9">
              <w:rPr>
                <w:color w:val="000000"/>
              </w:rPr>
              <w:t xml:space="preserve">Obala </w:t>
            </w:r>
            <w:r>
              <w:rPr>
                <w:color w:val="000000"/>
              </w:rPr>
              <w:t>k</w:t>
            </w:r>
            <w:r w:rsidRPr="00F13CA9">
              <w:rPr>
                <w:color w:val="000000"/>
              </w:rPr>
              <w:t>neza Branimira 4</w:t>
            </w:r>
            <w:r w:rsidRPr="00C055F9">
              <w:rPr>
                <w:color w:val="000000"/>
              </w:rPr>
              <w:t xml:space="preserve">                                       u iznosu od             </w:t>
            </w:r>
            <w:r>
              <w:rPr>
                <w:color w:val="000000"/>
              </w:rPr>
              <w:t xml:space="preserve">  </w:t>
            </w:r>
            <w:r w:rsidRPr="00C055F9">
              <w:rPr>
                <w:color w:val="000000"/>
              </w:rPr>
              <w:t xml:space="preserve">    </w:t>
            </w:r>
            <w:r w:rsidRPr="00F13CA9">
              <w:rPr>
                <w:color w:val="000000"/>
              </w:rPr>
              <w:t>94.585,19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76032521626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236.</w:t>
            </w:r>
          </w:p>
        </w:tc>
        <w:tc>
          <w:tcPr>
            <w:tcW w:type="dxa" w:w="9072"/>
            <w:shd w:fill="auto" w:color="auto" w:val="clear"/>
            <w:vAlign w:val="center"/>
          </w:tcPr>
          <w:p w:rsidRDefault="00007F45" w:rsidP="009A465A" w:rsidR="00007F45">
            <w:pPr>
              <w:rPr>
                <w:color w:val="000000"/>
              </w:rPr>
            </w:pPr>
            <w:r w:rsidRPr="00F13CA9">
              <w:rPr>
                <w:color w:val="000000"/>
              </w:rPr>
              <w:t xml:space="preserve">PELIVAN RUŽA </w:t>
            </w:r>
          </w:p>
          <w:p w:rsidRDefault="00007F45" w:rsidP="009A465A" w:rsidR="00007F45" w:rsidRPr="00C055F9">
            <w:pPr>
              <w:rPr>
                <w:color w:val="000000"/>
              </w:rPr>
            </w:pPr>
            <w:r>
              <w:rPr>
                <w:color w:val="000000"/>
              </w:rPr>
              <w:t>Kaštel Lukšić</w:t>
            </w:r>
            <w:r w:rsidRPr="00C055F9">
              <w:rPr>
                <w:color w:val="000000"/>
              </w:rPr>
              <w:t xml:space="preserve">, </w:t>
            </w:r>
            <w:r w:rsidRPr="00F13CA9">
              <w:rPr>
                <w:color w:val="000000"/>
              </w:rPr>
              <w:t>Komjate bb</w:t>
            </w:r>
            <w:r w:rsidRPr="00C055F9">
              <w:rPr>
                <w:color w:val="000000"/>
              </w:rPr>
              <w:t xml:space="preserve">                                              u iznosu od                 </w:t>
            </w:r>
            <w:r w:rsidRPr="00F13CA9">
              <w:rPr>
                <w:color w:val="000000"/>
              </w:rPr>
              <w:t>139.184,86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13CA9">
              <w:rPr>
                <w:color w:val="000000"/>
              </w:rPr>
              <w:t>54733531583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237.</w:t>
            </w:r>
          </w:p>
        </w:tc>
        <w:tc>
          <w:tcPr>
            <w:tcW w:type="dxa" w:w="9072"/>
            <w:shd w:fill="auto" w:color="auto" w:val="clear"/>
            <w:vAlign w:val="center"/>
          </w:tcPr>
          <w:p w:rsidRDefault="00007F45" w:rsidP="009A465A" w:rsidR="00007F45">
            <w:pPr>
              <w:rPr>
                <w:color w:val="000000"/>
              </w:rPr>
            </w:pPr>
            <w:r w:rsidRPr="006E27F2">
              <w:rPr>
                <w:color w:val="000000"/>
              </w:rPr>
              <w:t xml:space="preserve">DAŠA VULETIĆ </w:t>
            </w:r>
          </w:p>
          <w:p w:rsidRDefault="00007F45" w:rsidP="009A465A" w:rsidR="00007F45" w:rsidRPr="00C055F9">
            <w:pPr>
              <w:rPr>
                <w:color w:val="000000"/>
              </w:rPr>
            </w:pPr>
            <w:r w:rsidRPr="00C055F9">
              <w:rPr>
                <w:color w:val="000000"/>
              </w:rPr>
              <w:t xml:space="preserve">Split, </w:t>
            </w:r>
            <w:r w:rsidRPr="006E27F2">
              <w:rPr>
                <w:color w:val="000000"/>
              </w:rPr>
              <w:t>Zajčeva 3</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E27F2">
              <w:rPr>
                <w:color w:val="000000"/>
              </w:rPr>
              <w:t>5.338,20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E27F2">
              <w:rPr>
                <w:color w:val="000000"/>
              </w:rPr>
              <w:t>67252318428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238.</w:t>
            </w:r>
          </w:p>
        </w:tc>
        <w:tc>
          <w:tcPr>
            <w:tcW w:type="dxa" w:w="9072"/>
            <w:shd w:fill="auto" w:color="auto" w:val="clear"/>
            <w:vAlign w:val="center"/>
          </w:tcPr>
          <w:p w:rsidRDefault="00007F45" w:rsidP="009A465A" w:rsidR="00007F45">
            <w:pPr>
              <w:rPr>
                <w:color w:val="000000"/>
              </w:rPr>
            </w:pPr>
            <w:r w:rsidRPr="006E27F2">
              <w:rPr>
                <w:color w:val="000000"/>
              </w:rPr>
              <w:t xml:space="preserve">DAMIR VUKUŠIĆ </w:t>
            </w:r>
          </w:p>
          <w:p w:rsidRDefault="00007F45" w:rsidP="009A465A" w:rsidR="00007F45" w:rsidRPr="00C055F9">
            <w:pPr>
              <w:rPr>
                <w:color w:val="000000"/>
              </w:rPr>
            </w:pPr>
            <w:r>
              <w:rPr>
                <w:color w:val="000000"/>
              </w:rPr>
              <w:t>Šolta</w:t>
            </w:r>
            <w:r w:rsidRPr="00C055F9">
              <w:rPr>
                <w:color w:val="000000"/>
              </w:rPr>
              <w:t xml:space="preserve">, </w:t>
            </w:r>
            <w:r w:rsidRPr="006E27F2">
              <w:rPr>
                <w:color w:val="000000"/>
              </w:rPr>
              <w:t>Sunčana 10, Nečujam, Grohote</w:t>
            </w:r>
            <w:r w:rsidRPr="00C055F9">
              <w:rPr>
                <w:color w:val="000000"/>
              </w:rPr>
              <w:t xml:space="preserve">                            u iznosu od               </w:t>
            </w:r>
            <w:r>
              <w:rPr>
                <w:color w:val="000000"/>
              </w:rPr>
              <w:t xml:space="preserve">   </w:t>
            </w:r>
            <w:r w:rsidRPr="00C055F9">
              <w:rPr>
                <w:color w:val="000000"/>
              </w:rPr>
              <w:t xml:space="preserve"> </w:t>
            </w:r>
            <w:r w:rsidRPr="006E27F2">
              <w:rPr>
                <w:color w:val="000000"/>
              </w:rPr>
              <w:t>15.729,56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E27F2">
              <w:rPr>
                <w:color w:val="000000"/>
              </w:rPr>
              <w:t>72803725733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239.</w:t>
            </w:r>
          </w:p>
        </w:tc>
        <w:tc>
          <w:tcPr>
            <w:tcW w:type="dxa" w:w="9072"/>
            <w:shd w:fill="auto" w:color="auto" w:val="clear"/>
            <w:vAlign w:val="center"/>
          </w:tcPr>
          <w:p w:rsidRDefault="00007F45" w:rsidP="009A465A" w:rsidR="00007F45">
            <w:pPr>
              <w:rPr>
                <w:color w:val="000000"/>
              </w:rPr>
            </w:pPr>
            <w:r w:rsidRPr="006E27F2">
              <w:rPr>
                <w:color w:val="000000"/>
              </w:rPr>
              <w:t xml:space="preserve">MARIJA ĆURIĆ </w:t>
            </w:r>
          </w:p>
          <w:p w:rsidRDefault="00007F45" w:rsidP="009A465A" w:rsidR="00007F45" w:rsidRPr="00C055F9">
            <w:pPr>
              <w:rPr>
                <w:color w:val="000000"/>
              </w:rPr>
            </w:pPr>
            <w:r w:rsidRPr="00C055F9">
              <w:rPr>
                <w:color w:val="000000"/>
              </w:rPr>
              <w:t xml:space="preserve">Split, </w:t>
            </w:r>
            <w:r w:rsidRPr="006E27F2">
              <w:rPr>
                <w:color w:val="000000"/>
              </w:rPr>
              <w:t>Imotska 45</w:t>
            </w:r>
            <w:r w:rsidRPr="00C055F9">
              <w:rPr>
                <w:color w:val="000000"/>
              </w:rPr>
              <w:t xml:space="preserve">                                        </w:t>
            </w:r>
            <w:r>
              <w:rPr>
                <w:color w:val="000000"/>
              </w:rPr>
              <w:t xml:space="preserve">          </w:t>
            </w:r>
            <w:r w:rsidRPr="00C055F9">
              <w:rPr>
                <w:color w:val="000000"/>
              </w:rPr>
              <w:t xml:space="preserve">           u iznosu od                 </w:t>
            </w:r>
            <w:r w:rsidRPr="006E27F2">
              <w:rPr>
                <w:color w:val="000000"/>
              </w:rPr>
              <w:t>258.128,20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E27F2">
              <w:rPr>
                <w:color w:val="000000"/>
              </w:rPr>
              <w:t>00063188693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240.</w:t>
            </w:r>
          </w:p>
        </w:tc>
        <w:tc>
          <w:tcPr>
            <w:tcW w:type="dxa" w:w="9072"/>
            <w:shd w:fill="auto" w:color="auto" w:val="clear"/>
            <w:vAlign w:val="center"/>
          </w:tcPr>
          <w:p w:rsidRDefault="00007F45" w:rsidP="009A465A" w:rsidR="00007F45">
            <w:pPr>
              <w:rPr>
                <w:color w:val="000000"/>
              </w:rPr>
            </w:pPr>
            <w:r w:rsidRPr="006E27F2">
              <w:rPr>
                <w:color w:val="000000"/>
              </w:rPr>
              <w:t xml:space="preserve">ANTON BURAZIN </w:t>
            </w:r>
          </w:p>
          <w:p w:rsidRDefault="00007F45" w:rsidP="009A465A" w:rsidR="00007F45" w:rsidRPr="00C055F9">
            <w:pPr>
              <w:rPr>
                <w:color w:val="000000"/>
              </w:rPr>
            </w:pPr>
            <w:r w:rsidRPr="00C055F9">
              <w:rPr>
                <w:color w:val="000000"/>
              </w:rPr>
              <w:t xml:space="preserve">Split, </w:t>
            </w:r>
            <w:r w:rsidRPr="006E27F2">
              <w:rPr>
                <w:color w:val="000000"/>
              </w:rPr>
              <w:t>Radovanova 13</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E27F2">
              <w:rPr>
                <w:color w:val="000000"/>
              </w:rPr>
              <w:t>44.037,10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E27F2">
              <w:rPr>
                <w:color w:val="000000"/>
              </w:rPr>
              <w:t>38487896417</w:t>
            </w:r>
            <w:r>
              <w:rPr>
                <w:color w:val="000000"/>
              </w:rPr>
              <w:t xml:space="preserve"> </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241.</w:t>
            </w:r>
          </w:p>
        </w:tc>
        <w:tc>
          <w:tcPr>
            <w:tcW w:type="dxa" w:w="9072"/>
            <w:shd w:fill="auto" w:color="auto" w:val="clear"/>
            <w:vAlign w:val="center"/>
          </w:tcPr>
          <w:p w:rsidRDefault="00007F45" w:rsidP="009A465A" w:rsidR="00007F45">
            <w:pPr>
              <w:rPr>
                <w:color w:val="000000"/>
              </w:rPr>
            </w:pPr>
            <w:r w:rsidRPr="006E27F2">
              <w:rPr>
                <w:color w:val="000000"/>
              </w:rPr>
              <w:t xml:space="preserve">ANKICA RADMAN </w:t>
            </w:r>
          </w:p>
          <w:p w:rsidRDefault="00007F45" w:rsidP="009A465A" w:rsidR="00007F45" w:rsidRPr="00C055F9">
            <w:pPr>
              <w:rPr>
                <w:color w:val="000000"/>
              </w:rPr>
            </w:pPr>
            <w:r w:rsidRPr="00C055F9">
              <w:rPr>
                <w:color w:val="000000"/>
              </w:rPr>
              <w:t xml:space="preserve">Split, </w:t>
            </w:r>
            <w:r w:rsidRPr="006E27F2">
              <w:rPr>
                <w:color w:val="000000"/>
              </w:rPr>
              <w:t>Trondheimska 14</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E27F2">
              <w:rPr>
                <w:color w:val="000000"/>
              </w:rPr>
              <w:t>95.497,77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E27F2">
              <w:rPr>
                <w:color w:val="000000"/>
              </w:rPr>
              <w:t>94264687161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242.</w:t>
            </w:r>
          </w:p>
        </w:tc>
        <w:tc>
          <w:tcPr>
            <w:tcW w:type="dxa" w:w="9072"/>
            <w:shd w:fill="auto" w:color="auto" w:val="clear"/>
            <w:vAlign w:val="center"/>
          </w:tcPr>
          <w:p w:rsidRDefault="00007F45" w:rsidP="009A465A" w:rsidR="00007F45">
            <w:pPr>
              <w:rPr>
                <w:color w:val="000000"/>
              </w:rPr>
            </w:pPr>
            <w:r w:rsidRPr="006E27F2">
              <w:rPr>
                <w:color w:val="000000"/>
              </w:rPr>
              <w:t xml:space="preserve">GORAN MERDŽO </w:t>
            </w:r>
          </w:p>
          <w:p w:rsidRDefault="00007F45" w:rsidP="009A465A" w:rsidR="00007F45" w:rsidRPr="00C055F9">
            <w:pPr>
              <w:rPr>
                <w:color w:val="000000"/>
              </w:rPr>
            </w:pPr>
            <w:r w:rsidRPr="00C055F9">
              <w:rPr>
                <w:color w:val="000000"/>
              </w:rPr>
              <w:t xml:space="preserve">Split, </w:t>
            </w:r>
            <w:r w:rsidRPr="006E27F2">
              <w:rPr>
                <w:color w:val="000000"/>
              </w:rPr>
              <w:t>Put Plokita 51</w:t>
            </w:r>
            <w:r>
              <w:rPr>
                <w:color w:val="000000"/>
              </w:rPr>
              <w:t xml:space="preserve">     </w:t>
            </w:r>
            <w:r w:rsidRPr="00C055F9">
              <w:rPr>
                <w:color w:val="000000"/>
              </w:rPr>
              <w:t xml:space="preserve">                                                   u iznosu od                 </w:t>
            </w:r>
            <w:r w:rsidRPr="00A562EF">
              <w:rPr>
                <w:color w:val="000000"/>
              </w:rPr>
              <w:t>173.443,62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E27F2">
              <w:rPr>
                <w:color w:val="000000"/>
              </w:rPr>
              <w:t>58468389416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243.</w:t>
            </w:r>
          </w:p>
        </w:tc>
        <w:tc>
          <w:tcPr>
            <w:tcW w:type="dxa" w:w="9072"/>
            <w:shd w:fill="auto" w:color="auto" w:val="clear"/>
            <w:vAlign w:val="center"/>
          </w:tcPr>
          <w:p w:rsidRDefault="00007F45" w:rsidP="009A465A" w:rsidR="00007F45">
            <w:pPr>
              <w:rPr>
                <w:color w:val="000000"/>
              </w:rPr>
            </w:pPr>
            <w:r w:rsidRPr="00A562EF">
              <w:rPr>
                <w:color w:val="000000"/>
              </w:rPr>
              <w:t xml:space="preserve">BOŽIDAR VIDOVIĆ </w:t>
            </w:r>
          </w:p>
          <w:p w:rsidRDefault="00007F45" w:rsidP="009A465A" w:rsidR="00007F45" w:rsidRPr="00C055F9">
            <w:pPr>
              <w:rPr>
                <w:color w:val="000000"/>
              </w:rPr>
            </w:pPr>
            <w:r>
              <w:rPr>
                <w:color w:val="000000"/>
              </w:rPr>
              <w:t>Marina</w:t>
            </w:r>
            <w:r w:rsidRPr="00C055F9">
              <w:rPr>
                <w:color w:val="000000"/>
              </w:rPr>
              <w:t xml:space="preserve">, </w:t>
            </w:r>
            <w:r w:rsidRPr="00A562EF">
              <w:rPr>
                <w:color w:val="000000"/>
              </w:rPr>
              <w:t>Krči 55, Sevid</w:t>
            </w:r>
            <w:r w:rsidRPr="00C055F9">
              <w:rPr>
                <w:color w:val="000000"/>
              </w:rPr>
              <w:t xml:space="preserve">                                                    u iznosu od               </w:t>
            </w:r>
            <w:r>
              <w:rPr>
                <w:color w:val="000000"/>
              </w:rPr>
              <w:t xml:space="preserve">  </w:t>
            </w:r>
            <w:r w:rsidRPr="00C055F9">
              <w:rPr>
                <w:color w:val="000000"/>
              </w:rPr>
              <w:t xml:space="preserve">  </w:t>
            </w:r>
            <w:r w:rsidRPr="00A562EF">
              <w:rPr>
                <w:color w:val="000000"/>
              </w:rPr>
              <w:t>81.392,22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07007849692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244.</w:t>
            </w:r>
          </w:p>
        </w:tc>
        <w:tc>
          <w:tcPr>
            <w:tcW w:type="dxa" w:w="9072"/>
            <w:shd w:fill="auto" w:color="auto" w:val="clear"/>
            <w:vAlign w:val="center"/>
          </w:tcPr>
          <w:p w:rsidRDefault="00007F45" w:rsidP="009A465A" w:rsidR="00007F45">
            <w:pPr>
              <w:rPr>
                <w:color w:val="000000"/>
              </w:rPr>
            </w:pPr>
            <w:r w:rsidRPr="00A562EF">
              <w:rPr>
                <w:color w:val="000000"/>
              </w:rPr>
              <w:t xml:space="preserve">ANDRIJANA POLJAK </w:t>
            </w:r>
          </w:p>
          <w:p w:rsidRDefault="00007F45" w:rsidP="009A465A" w:rsidR="00007F45" w:rsidRPr="00C055F9">
            <w:pPr>
              <w:rPr>
                <w:color w:val="000000"/>
              </w:rPr>
            </w:pPr>
            <w:r w:rsidRPr="00C055F9">
              <w:rPr>
                <w:color w:val="000000"/>
              </w:rPr>
              <w:t xml:space="preserve">Split, </w:t>
            </w:r>
            <w:r w:rsidRPr="00A562EF">
              <w:rPr>
                <w:color w:val="000000"/>
              </w:rPr>
              <w:t>Mosećka 64</w:t>
            </w:r>
            <w:r w:rsidRPr="00C055F9">
              <w:rPr>
                <w:color w:val="000000"/>
              </w:rPr>
              <w:t xml:space="preserve">                                                   </w:t>
            </w:r>
            <w:r>
              <w:rPr>
                <w:color w:val="000000"/>
              </w:rPr>
              <w:t xml:space="preserve">         </w:t>
            </w:r>
            <w:r w:rsidRPr="00C055F9">
              <w:rPr>
                <w:color w:val="000000"/>
              </w:rPr>
              <w:t xml:space="preserve">u iznosu od                 </w:t>
            </w:r>
            <w:r w:rsidRPr="00A562EF">
              <w:rPr>
                <w:color w:val="000000"/>
              </w:rPr>
              <w:t>115.491,00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56267824873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245.</w:t>
            </w:r>
          </w:p>
        </w:tc>
        <w:tc>
          <w:tcPr>
            <w:tcW w:type="dxa" w:w="9072"/>
            <w:shd w:fill="auto" w:color="auto" w:val="clear"/>
            <w:vAlign w:val="center"/>
          </w:tcPr>
          <w:p w:rsidRDefault="00007F45" w:rsidP="009A465A" w:rsidR="00007F45">
            <w:pPr>
              <w:rPr>
                <w:color w:val="000000"/>
              </w:rPr>
            </w:pPr>
            <w:r w:rsidRPr="00A562EF">
              <w:rPr>
                <w:color w:val="000000"/>
              </w:rPr>
              <w:t xml:space="preserve">GORANA VESANOVIĆ </w:t>
            </w:r>
          </w:p>
          <w:p w:rsidRDefault="00007F45" w:rsidP="009A465A" w:rsidR="00007F45" w:rsidRPr="00C055F9">
            <w:pPr>
              <w:rPr>
                <w:color w:val="000000"/>
              </w:rPr>
            </w:pPr>
            <w:r w:rsidRPr="00C055F9">
              <w:rPr>
                <w:color w:val="000000"/>
              </w:rPr>
              <w:t xml:space="preserve">Split, </w:t>
            </w:r>
            <w:r w:rsidRPr="00A562EF">
              <w:rPr>
                <w:color w:val="000000"/>
              </w:rPr>
              <w:t>Uskočka 14</w:t>
            </w:r>
            <w:r>
              <w:rPr>
                <w:color w:val="000000"/>
              </w:rPr>
              <w:t xml:space="preserve">         </w:t>
            </w:r>
            <w:r w:rsidRPr="00C055F9">
              <w:rPr>
                <w:color w:val="000000"/>
              </w:rPr>
              <w:t xml:space="preserve">                                                   u iznosu od                 </w:t>
            </w:r>
            <w:r>
              <w:rPr>
                <w:color w:val="000000"/>
              </w:rPr>
              <w:t xml:space="preserve">  </w:t>
            </w:r>
            <w:r w:rsidRPr="00A562EF">
              <w:rPr>
                <w:color w:val="000000"/>
              </w:rPr>
              <w:t>67.389,79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31813091748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246.</w:t>
            </w:r>
          </w:p>
        </w:tc>
        <w:tc>
          <w:tcPr>
            <w:tcW w:type="dxa" w:w="9072"/>
            <w:shd w:fill="auto" w:color="auto" w:val="clear"/>
            <w:vAlign w:val="center"/>
          </w:tcPr>
          <w:p w:rsidRDefault="00007F45" w:rsidP="009A465A" w:rsidR="00007F45">
            <w:pPr>
              <w:rPr>
                <w:color w:val="000000"/>
              </w:rPr>
            </w:pPr>
            <w:r w:rsidRPr="00A562EF">
              <w:rPr>
                <w:color w:val="000000"/>
              </w:rPr>
              <w:t xml:space="preserve">DOLORES DIDOVIĆ </w:t>
            </w:r>
          </w:p>
          <w:p w:rsidRDefault="00007F45" w:rsidP="009A465A" w:rsidR="00007F45" w:rsidRPr="00C055F9">
            <w:pPr>
              <w:rPr>
                <w:color w:val="000000"/>
              </w:rPr>
            </w:pPr>
            <w:r>
              <w:rPr>
                <w:color w:val="000000"/>
              </w:rPr>
              <w:t>Kaštel Sućurac</w:t>
            </w:r>
            <w:r w:rsidRPr="00C055F9">
              <w:rPr>
                <w:color w:val="000000"/>
              </w:rPr>
              <w:t xml:space="preserve">, </w:t>
            </w:r>
            <w:r w:rsidRPr="00A562EF">
              <w:rPr>
                <w:color w:val="000000"/>
              </w:rPr>
              <w:t>F.</w:t>
            </w:r>
            <w:r>
              <w:rPr>
                <w:color w:val="000000"/>
              </w:rPr>
              <w:t xml:space="preserve"> </w:t>
            </w:r>
            <w:r w:rsidRPr="00A562EF">
              <w:rPr>
                <w:color w:val="000000"/>
              </w:rPr>
              <w:t>Tuđmana 134</w:t>
            </w:r>
            <w:r w:rsidRPr="00C055F9">
              <w:rPr>
                <w:color w:val="000000"/>
              </w:rPr>
              <w:t xml:space="preserve">                                    u iznosu od                 </w:t>
            </w:r>
            <w:r w:rsidRPr="00A562EF">
              <w:rPr>
                <w:color w:val="000000"/>
              </w:rPr>
              <w:t>172.575,05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68806238335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247.</w:t>
            </w:r>
          </w:p>
        </w:tc>
        <w:tc>
          <w:tcPr>
            <w:tcW w:type="dxa" w:w="9072"/>
            <w:shd w:fill="auto" w:color="auto" w:val="clear"/>
            <w:vAlign w:val="center"/>
          </w:tcPr>
          <w:p w:rsidRDefault="00007F45" w:rsidP="009A465A" w:rsidR="00007F45">
            <w:pPr>
              <w:rPr>
                <w:color w:val="000000"/>
              </w:rPr>
            </w:pPr>
            <w:r w:rsidRPr="00A562EF">
              <w:rPr>
                <w:color w:val="000000"/>
              </w:rPr>
              <w:t xml:space="preserve">DUŠANKA RADIĆ </w:t>
            </w:r>
          </w:p>
          <w:p w:rsidRDefault="00007F45" w:rsidP="009A465A" w:rsidR="00007F45" w:rsidRPr="00C055F9">
            <w:pPr>
              <w:rPr>
                <w:color w:val="000000"/>
              </w:rPr>
            </w:pPr>
            <w:r w:rsidRPr="00C055F9">
              <w:rPr>
                <w:color w:val="000000"/>
              </w:rPr>
              <w:t xml:space="preserve">Split, </w:t>
            </w:r>
            <w:r w:rsidRPr="00A562EF">
              <w:rPr>
                <w:color w:val="000000"/>
              </w:rPr>
              <w:t>Biskupa Juraja Dobrile 9</w:t>
            </w:r>
            <w:r w:rsidRPr="00C055F9">
              <w:rPr>
                <w:color w:val="000000"/>
              </w:rPr>
              <w:t xml:space="preserve">                                       u iznosu od                 </w:t>
            </w:r>
            <w:r w:rsidRPr="00A562EF">
              <w:rPr>
                <w:color w:val="000000"/>
              </w:rPr>
              <w:t>351.918,81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92254913442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248.</w:t>
            </w:r>
          </w:p>
        </w:tc>
        <w:tc>
          <w:tcPr>
            <w:tcW w:type="dxa" w:w="9072"/>
            <w:shd w:fill="auto" w:color="auto" w:val="clear"/>
            <w:vAlign w:val="center"/>
          </w:tcPr>
          <w:p w:rsidRDefault="00007F45" w:rsidP="009A465A" w:rsidR="00007F45">
            <w:pPr>
              <w:rPr>
                <w:color w:val="000000"/>
              </w:rPr>
            </w:pPr>
            <w:r w:rsidRPr="00A562EF">
              <w:rPr>
                <w:color w:val="000000"/>
              </w:rPr>
              <w:t xml:space="preserve">MACANOVIĆ MILJANA </w:t>
            </w:r>
          </w:p>
          <w:p w:rsidRDefault="00007F45" w:rsidP="009A465A" w:rsidR="00007F45" w:rsidRPr="00C055F9">
            <w:pPr>
              <w:rPr>
                <w:color w:val="000000"/>
              </w:rPr>
            </w:pPr>
            <w:r w:rsidRPr="00C055F9">
              <w:rPr>
                <w:color w:val="000000"/>
              </w:rPr>
              <w:t xml:space="preserve">Split, </w:t>
            </w:r>
            <w:r w:rsidRPr="00A562EF">
              <w:rPr>
                <w:color w:val="000000"/>
              </w:rPr>
              <w:t>Slobode 2a</w:t>
            </w:r>
            <w:r>
              <w:rPr>
                <w:color w:val="000000"/>
              </w:rPr>
              <w:t xml:space="preserve">         </w:t>
            </w:r>
            <w:r w:rsidRPr="00C055F9">
              <w:rPr>
                <w:color w:val="000000"/>
              </w:rPr>
              <w:t xml:space="preserve">                                                    u iznosu od                 </w:t>
            </w:r>
            <w:r w:rsidRPr="00A562EF">
              <w:rPr>
                <w:color w:val="000000"/>
              </w:rPr>
              <w:t>510.657,45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54495099367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249.</w:t>
            </w:r>
          </w:p>
        </w:tc>
        <w:tc>
          <w:tcPr>
            <w:tcW w:type="dxa" w:w="9072"/>
            <w:shd w:fill="auto" w:color="auto" w:val="clear"/>
            <w:vAlign w:val="center"/>
          </w:tcPr>
          <w:p w:rsidRDefault="00007F45" w:rsidP="009A465A" w:rsidR="00007F45">
            <w:pPr>
              <w:rPr>
                <w:color w:val="000000"/>
              </w:rPr>
            </w:pPr>
            <w:r w:rsidRPr="00A562EF">
              <w:rPr>
                <w:color w:val="000000"/>
              </w:rPr>
              <w:t xml:space="preserve">MILIČIĆ VANJA </w:t>
            </w:r>
          </w:p>
          <w:p w:rsidRDefault="00007F45" w:rsidP="009A465A" w:rsidR="00007F45" w:rsidRPr="00C055F9">
            <w:pPr>
              <w:rPr>
                <w:color w:val="000000"/>
              </w:rPr>
            </w:pPr>
            <w:r w:rsidRPr="00C055F9">
              <w:rPr>
                <w:color w:val="000000"/>
              </w:rPr>
              <w:t xml:space="preserve">Split, </w:t>
            </w:r>
            <w:r w:rsidRPr="00A562EF">
              <w:rPr>
                <w:color w:val="000000"/>
              </w:rPr>
              <w:t>Plinarska 21</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A562EF">
              <w:rPr>
                <w:color w:val="000000"/>
              </w:rPr>
              <w:t>25.324,12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54495099367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250.</w:t>
            </w:r>
          </w:p>
        </w:tc>
        <w:tc>
          <w:tcPr>
            <w:tcW w:type="dxa" w:w="9072"/>
            <w:shd w:fill="auto" w:color="auto" w:val="clear"/>
            <w:vAlign w:val="center"/>
          </w:tcPr>
          <w:p w:rsidRDefault="00007F45" w:rsidP="009A465A" w:rsidR="00007F45">
            <w:pPr>
              <w:rPr>
                <w:color w:val="000000"/>
              </w:rPr>
            </w:pPr>
            <w:r w:rsidRPr="00A562EF">
              <w:rPr>
                <w:color w:val="000000"/>
              </w:rPr>
              <w:t xml:space="preserve">JASMINKA VIDOŠEVIĆ-LETOJA </w:t>
            </w:r>
          </w:p>
          <w:p w:rsidRDefault="00007F45" w:rsidP="009A465A" w:rsidR="00007F45" w:rsidRPr="00C055F9">
            <w:pPr>
              <w:rPr>
                <w:color w:val="000000"/>
              </w:rPr>
            </w:pPr>
            <w:r w:rsidRPr="00C055F9">
              <w:rPr>
                <w:color w:val="000000"/>
              </w:rPr>
              <w:t xml:space="preserve">Split, </w:t>
            </w:r>
            <w:r w:rsidRPr="00A562EF">
              <w:rPr>
                <w:color w:val="000000"/>
              </w:rPr>
              <w:t>Dubrovačka 16</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A562EF">
              <w:rPr>
                <w:color w:val="000000"/>
              </w:rPr>
              <w:t>67.151,57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28375182268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251.</w:t>
            </w:r>
          </w:p>
        </w:tc>
        <w:tc>
          <w:tcPr>
            <w:tcW w:type="dxa" w:w="9072"/>
            <w:shd w:fill="auto" w:color="auto" w:val="clear"/>
            <w:vAlign w:val="center"/>
          </w:tcPr>
          <w:p w:rsidRDefault="00007F45" w:rsidP="009A465A" w:rsidR="00007F45">
            <w:pPr>
              <w:rPr>
                <w:color w:val="000000"/>
              </w:rPr>
            </w:pPr>
            <w:r w:rsidRPr="00A562EF">
              <w:rPr>
                <w:color w:val="000000"/>
              </w:rPr>
              <w:t xml:space="preserve">MILIČIĆ DRAGUTIN </w:t>
            </w:r>
          </w:p>
          <w:p w:rsidRDefault="00007F45" w:rsidP="009A465A" w:rsidR="00007F45" w:rsidRPr="00C055F9">
            <w:pPr>
              <w:rPr>
                <w:color w:val="000000"/>
              </w:rPr>
            </w:pPr>
            <w:r w:rsidRPr="00C055F9">
              <w:rPr>
                <w:color w:val="000000"/>
              </w:rPr>
              <w:t xml:space="preserve">Split, </w:t>
            </w:r>
            <w:r w:rsidRPr="00A562EF">
              <w:rPr>
                <w:color w:val="000000"/>
              </w:rPr>
              <w:t>Gubčeva 2</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A562EF">
              <w:rPr>
                <w:color w:val="000000"/>
              </w:rPr>
              <w:t xml:space="preserve">90.718,20 </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53326795359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252.</w:t>
            </w:r>
          </w:p>
        </w:tc>
        <w:tc>
          <w:tcPr>
            <w:tcW w:type="dxa" w:w="9072"/>
            <w:shd w:fill="auto" w:color="auto" w:val="clear"/>
            <w:vAlign w:val="center"/>
          </w:tcPr>
          <w:p w:rsidRDefault="00007F45" w:rsidP="009A465A" w:rsidR="00007F45">
            <w:pPr>
              <w:rPr>
                <w:color w:val="000000"/>
              </w:rPr>
            </w:pPr>
            <w:r w:rsidRPr="00A562EF">
              <w:rPr>
                <w:color w:val="000000"/>
              </w:rPr>
              <w:t xml:space="preserve">NIKO SMODLAKA </w:t>
            </w:r>
          </w:p>
          <w:p w:rsidRDefault="00007F45" w:rsidP="009A465A" w:rsidR="00007F45" w:rsidRPr="00C055F9">
            <w:pPr>
              <w:rPr>
                <w:color w:val="000000"/>
              </w:rPr>
            </w:pPr>
            <w:r w:rsidRPr="00C055F9">
              <w:rPr>
                <w:color w:val="000000"/>
              </w:rPr>
              <w:t xml:space="preserve">Split, </w:t>
            </w:r>
            <w:r w:rsidRPr="00A562EF">
              <w:rPr>
                <w:color w:val="000000"/>
              </w:rPr>
              <w:t>Smiljanićeva 8</w:t>
            </w:r>
            <w:r w:rsidRPr="00C055F9">
              <w:rPr>
                <w:color w:val="000000"/>
              </w:rPr>
              <w:t xml:space="preserve">                                            </w:t>
            </w:r>
            <w:r>
              <w:rPr>
                <w:color w:val="000000"/>
              </w:rPr>
              <w:t xml:space="preserve">  </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Pr>
                <w:color w:val="000000"/>
              </w:rPr>
              <w:t xml:space="preserve">  </w:t>
            </w:r>
            <w:r w:rsidRPr="00C055F9">
              <w:rPr>
                <w:color w:val="000000"/>
              </w:rPr>
              <w:t xml:space="preserve">  </w:t>
            </w:r>
            <w:r w:rsidRPr="00A562EF">
              <w:rPr>
                <w:color w:val="000000"/>
              </w:rPr>
              <w:t>78.059,30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87538235159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253.</w:t>
            </w:r>
          </w:p>
        </w:tc>
        <w:tc>
          <w:tcPr>
            <w:tcW w:type="dxa" w:w="9072"/>
            <w:shd w:fill="auto" w:color="auto" w:val="clear"/>
            <w:vAlign w:val="center"/>
          </w:tcPr>
          <w:p w:rsidRDefault="00007F45" w:rsidP="009A465A" w:rsidR="00007F45">
            <w:pPr>
              <w:rPr>
                <w:color w:val="000000"/>
              </w:rPr>
            </w:pPr>
            <w:r w:rsidRPr="00A562EF">
              <w:rPr>
                <w:color w:val="000000"/>
              </w:rPr>
              <w:t xml:space="preserve">KALOPER IVICA </w:t>
            </w:r>
          </w:p>
          <w:p w:rsidRDefault="00007F45" w:rsidP="009A465A" w:rsidR="00007F45" w:rsidRPr="00C055F9">
            <w:pPr>
              <w:rPr>
                <w:color w:val="000000"/>
              </w:rPr>
            </w:pPr>
            <w:r w:rsidRPr="00C055F9">
              <w:rPr>
                <w:color w:val="000000"/>
              </w:rPr>
              <w:t xml:space="preserve">Split, </w:t>
            </w:r>
            <w:r w:rsidRPr="00A562EF">
              <w:rPr>
                <w:color w:val="000000"/>
              </w:rPr>
              <w:t>Gospinica 19</w:t>
            </w:r>
            <w:r w:rsidRPr="00C055F9">
              <w:rPr>
                <w:color w:val="000000"/>
              </w:rPr>
              <w:t xml:space="preserve">                 </w:t>
            </w:r>
            <w:r>
              <w:rPr>
                <w:color w:val="000000"/>
              </w:rPr>
              <w:t xml:space="preserve">      </w:t>
            </w:r>
            <w:r w:rsidRPr="00C055F9">
              <w:rPr>
                <w:color w:val="000000"/>
              </w:rPr>
              <w:t xml:space="preserve">                                   u iznosu od                 </w:t>
            </w:r>
            <w:r w:rsidRPr="00A562EF">
              <w:rPr>
                <w:color w:val="000000"/>
              </w:rPr>
              <w:t>698.049,50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A562EF">
              <w:rPr>
                <w:color w:val="000000"/>
              </w:rPr>
              <w:t>86363156338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254.</w:t>
            </w:r>
          </w:p>
        </w:tc>
        <w:tc>
          <w:tcPr>
            <w:tcW w:type="dxa" w:w="9072"/>
            <w:shd w:fill="auto" w:color="auto" w:val="clear"/>
            <w:vAlign w:val="center"/>
          </w:tcPr>
          <w:p w:rsidRDefault="00007F45" w:rsidP="009A465A" w:rsidR="00007F45">
            <w:pPr>
              <w:rPr>
                <w:color w:val="000000"/>
              </w:rPr>
            </w:pPr>
            <w:r w:rsidRPr="00A562EF">
              <w:rPr>
                <w:color w:val="000000"/>
              </w:rPr>
              <w:t xml:space="preserve">ŽELJKA ŠAGO </w:t>
            </w:r>
          </w:p>
          <w:p w:rsidRDefault="00007F45" w:rsidP="009A465A" w:rsidR="00007F45" w:rsidRPr="00C055F9">
            <w:pPr>
              <w:rPr>
                <w:color w:val="000000"/>
              </w:rPr>
            </w:pPr>
            <w:r>
              <w:rPr>
                <w:color w:val="000000"/>
              </w:rPr>
              <w:t>Okrug Gornji</w:t>
            </w:r>
            <w:r w:rsidRPr="00C055F9">
              <w:rPr>
                <w:color w:val="000000"/>
              </w:rPr>
              <w:t xml:space="preserve">, </w:t>
            </w:r>
            <w:r w:rsidRPr="00C36A8E">
              <w:rPr>
                <w:color w:val="000000"/>
              </w:rPr>
              <w:t>Rastića XI8</w:t>
            </w:r>
            <w:r w:rsidRPr="00C055F9">
              <w:rPr>
                <w:color w:val="000000"/>
              </w:rPr>
              <w:t xml:space="preserve">                                              u iznosu od                 </w:t>
            </w:r>
            <w:r>
              <w:rPr>
                <w:color w:val="000000"/>
              </w:rPr>
              <w:t xml:space="preserve">  </w:t>
            </w:r>
            <w:r w:rsidRPr="00C36A8E">
              <w:rPr>
                <w:color w:val="000000"/>
              </w:rPr>
              <w:t>36.904,68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36A8E">
              <w:rPr>
                <w:color w:val="000000"/>
              </w:rPr>
              <w:t>09366183733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255.</w:t>
            </w:r>
          </w:p>
        </w:tc>
        <w:tc>
          <w:tcPr>
            <w:tcW w:type="dxa" w:w="9072"/>
            <w:shd w:fill="auto" w:color="auto" w:val="clear"/>
            <w:vAlign w:val="center"/>
          </w:tcPr>
          <w:p w:rsidRDefault="00007F45" w:rsidP="009A465A" w:rsidR="00007F45">
            <w:pPr>
              <w:rPr>
                <w:color w:val="000000"/>
              </w:rPr>
            </w:pPr>
            <w:r w:rsidRPr="00C36A8E">
              <w:rPr>
                <w:color w:val="000000"/>
              </w:rPr>
              <w:t xml:space="preserve">BEUS-KRALJIĆ JELENA </w:t>
            </w:r>
          </w:p>
          <w:p w:rsidRDefault="00007F45" w:rsidP="009A465A" w:rsidR="00007F45" w:rsidRPr="00C055F9">
            <w:pPr>
              <w:rPr>
                <w:color w:val="000000"/>
              </w:rPr>
            </w:pPr>
            <w:r>
              <w:rPr>
                <w:color w:val="000000"/>
              </w:rPr>
              <w:t>Solin</w:t>
            </w:r>
            <w:r w:rsidRPr="00C055F9">
              <w:rPr>
                <w:color w:val="000000"/>
              </w:rPr>
              <w:t xml:space="preserve">, </w:t>
            </w:r>
            <w:r w:rsidRPr="00C36A8E">
              <w:rPr>
                <w:color w:val="000000"/>
              </w:rPr>
              <w:t>Držićeva 5</w:t>
            </w:r>
            <w:r>
              <w:rPr>
                <w:color w:val="000000"/>
              </w:rPr>
              <w:t xml:space="preserve">         </w:t>
            </w:r>
            <w:r w:rsidRPr="00C055F9">
              <w:rPr>
                <w:color w:val="000000"/>
              </w:rPr>
              <w:t xml:space="preserve">                                                    u iznosu od                 </w:t>
            </w:r>
            <w:r w:rsidRPr="00C36A8E">
              <w:rPr>
                <w:color w:val="000000"/>
              </w:rPr>
              <w:t>341.970,55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36A8E">
              <w:rPr>
                <w:color w:val="000000"/>
              </w:rPr>
              <w:t>34797702820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256.</w:t>
            </w:r>
          </w:p>
        </w:tc>
        <w:tc>
          <w:tcPr>
            <w:tcW w:type="dxa" w:w="9072"/>
            <w:shd w:fill="auto" w:color="auto" w:val="clear"/>
            <w:vAlign w:val="center"/>
          </w:tcPr>
          <w:p w:rsidRDefault="00007F45" w:rsidP="009A465A" w:rsidR="00007F45">
            <w:pPr>
              <w:rPr>
                <w:color w:val="000000"/>
              </w:rPr>
            </w:pPr>
            <w:r w:rsidRPr="00C36A8E">
              <w:rPr>
                <w:color w:val="000000"/>
              </w:rPr>
              <w:t xml:space="preserve">POPIĆ JASMINA </w:t>
            </w:r>
          </w:p>
          <w:p w:rsidRDefault="00007F45" w:rsidP="009A465A" w:rsidR="00007F45" w:rsidRPr="00C055F9">
            <w:pPr>
              <w:rPr>
                <w:color w:val="000000"/>
              </w:rPr>
            </w:pPr>
            <w:r w:rsidRPr="00C055F9">
              <w:rPr>
                <w:color w:val="000000"/>
              </w:rPr>
              <w:t xml:space="preserve">Split, </w:t>
            </w:r>
            <w:r w:rsidRPr="00C36A8E">
              <w:rPr>
                <w:color w:val="000000"/>
              </w:rPr>
              <w:t>Vukovarska 171</w:t>
            </w:r>
            <w:r w:rsidRPr="00C055F9">
              <w:rPr>
                <w:color w:val="000000"/>
              </w:rPr>
              <w:t xml:space="preserve">                                                </w:t>
            </w:r>
            <w:r>
              <w:rPr>
                <w:color w:val="000000"/>
              </w:rPr>
              <w:t xml:space="preserve">  </w:t>
            </w:r>
            <w:r w:rsidRPr="00C055F9">
              <w:rPr>
                <w:color w:val="000000"/>
              </w:rPr>
              <w:t xml:space="preserve">   u iznosu od                 </w:t>
            </w:r>
            <w:r w:rsidRPr="00C36A8E">
              <w:rPr>
                <w:color w:val="000000"/>
              </w:rPr>
              <w:t>73.101,84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36A8E">
              <w:rPr>
                <w:color w:val="000000"/>
              </w:rPr>
              <w:t>20339134771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257.</w:t>
            </w:r>
          </w:p>
        </w:tc>
        <w:tc>
          <w:tcPr>
            <w:tcW w:type="dxa" w:w="9072"/>
            <w:shd w:fill="auto" w:color="auto" w:val="clear"/>
            <w:vAlign w:val="center"/>
          </w:tcPr>
          <w:p w:rsidRDefault="00007F45" w:rsidP="009A465A" w:rsidR="00007F45">
            <w:pPr>
              <w:rPr>
                <w:color w:val="000000"/>
              </w:rPr>
            </w:pPr>
            <w:r w:rsidRPr="00C36A8E">
              <w:rPr>
                <w:color w:val="000000"/>
              </w:rPr>
              <w:t xml:space="preserve">FRANISLAV TOMIĆ </w:t>
            </w:r>
          </w:p>
          <w:p w:rsidRDefault="00007F45" w:rsidP="009A465A" w:rsidR="00007F45" w:rsidRPr="00C055F9">
            <w:pPr>
              <w:rPr>
                <w:color w:val="000000"/>
              </w:rPr>
            </w:pPr>
            <w:r w:rsidRPr="00C055F9">
              <w:rPr>
                <w:color w:val="000000"/>
              </w:rPr>
              <w:t xml:space="preserve">Split, </w:t>
            </w:r>
            <w:r w:rsidRPr="00C36A8E">
              <w:rPr>
                <w:color w:val="000000"/>
              </w:rPr>
              <w:t>A.</w:t>
            </w:r>
            <w:r>
              <w:rPr>
                <w:color w:val="000000"/>
              </w:rPr>
              <w:t xml:space="preserve"> </w:t>
            </w:r>
            <w:r w:rsidRPr="00C36A8E">
              <w:rPr>
                <w:color w:val="000000"/>
              </w:rPr>
              <w:t>B. Šimića 50</w:t>
            </w:r>
            <w:r w:rsidRPr="00C055F9">
              <w:rPr>
                <w:color w:val="000000"/>
              </w:rPr>
              <w:t xml:space="preserve">                                                   </w:t>
            </w:r>
            <w:r>
              <w:rPr>
                <w:color w:val="000000"/>
              </w:rPr>
              <w:t xml:space="preserve">  </w:t>
            </w:r>
            <w:r w:rsidRPr="00C055F9">
              <w:rPr>
                <w:color w:val="000000"/>
              </w:rPr>
              <w:t xml:space="preserve">u iznosu od                 </w:t>
            </w:r>
            <w:r w:rsidRPr="00C36A8E">
              <w:rPr>
                <w:color w:val="000000"/>
              </w:rPr>
              <w:t>163.768,10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36A8E">
              <w:rPr>
                <w:color w:val="000000"/>
              </w:rPr>
              <w:t>52749897100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258.</w:t>
            </w:r>
          </w:p>
        </w:tc>
        <w:tc>
          <w:tcPr>
            <w:tcW w:type="dxa" w:w="9072"/>
            <w:shd w:fill="auto" w:color="auto" w:val="clear"/>
            <w:vAlign w:val="center"/>
          </w:tcPr>
          <w:p w:rsidRDefault="00007F45" w:rsidP="009A465A" w:rsidR="00007F45">
            <w:pPr>
              <w:rPr>
                <w:color w:val="000000"/>
              </w:rPr>
            </w:pPr>
            <w:r w:rsidRPr="00C36A8E">
              <w:rPr>
                <w:color w:val="000000"/>
              </w:rPr>
              <w:t xml:space="preserve">VUKA IVAN </w:t>
            </w:r>
          </w:p>
          <w:p w:rsidRDefault="00007F45" w:rsidP="009A465A" w:rsidR="00007F45" w:rsidRPr="00C055F9">
            <w:pPr>
              <w:rPr>
                <w:color w:val="000000"/>
              </w:rPr>
            </w:pPr>
            <w:r w:rsidRPr="00C055F9">
              <w:rPr>
                <w:color w:val="000000"/>
              </w:rPr>
              <w:t xml:space="preserve">Split, </w:t>
            </w:r>
            <w:r w:rsidRPr="00C36A8E">
              <w:rPr>
                <w:color w:val="000000"/>
              </w:rPr>
              <w:t>D.</w:t>
            </w:r>
            <w:r>
              <w:rPr>
                <w:color w:val="000000"/>
              </w:rPr>
              <w:t xml:space="preserve"> </w:t>
            </w:r>
            <w:r w:rsidRPr="00C36A8E">
              <w:rPr>
                <w:color w:val="000000"/>
              </w:rPr>
              <w:t>Šimunovića 2a</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C36A8E">
              <w:rPr>
                <w:color w:val="000000"/>
              </w:rPr>
              <w:t>80.622,72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36A8E">
              <w:rPr>
                <w:color w:val="000000"/>
              </w:rPr>
              <w:t>43423238034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259.</w:t>
            </w:r>
          </w:p>
        </w:tc>
        <w:tc>
          <w:tcPr>
            <w:tcW w:type="dxa" w:w="9072"/>
            <w:shd w:fill="auto" w:color="auto" w:val="clear"/>
            <w:vAlign w:val="center"/>
          </w:tcPr>
          <w:p w:rsidRDefault="00007F45" w:rsidP="009A465A" w:rsidR="00007F45">
            <w:pPr>
              <w:rPr>
                <w:color w:val="000000"/>
              </w:rPr>
            </w:pPr>
            <w:r w:rsidRPr="00C36A8E">
              <w:rPr>
                <w:color w:val="000000"/>
              </w:rPr>
              <w:t xml:space="preserve">VUKA IVA </w:t>
            </w:r>
          </w:p>
          <w:p w:rsidRDefault="00007F45" w:rsidP="009A465A" w:rsidR="00007F45" w:rsidRPr="00C055F9">
            <w:pPr>
              <w:rPr>
                <w:color w:val="000000"/>
              </w:rPr>
            </w:pPr>
            <w:r w:rsidRPr="00C055F9">
              <w:rPr>
                <w:color w:val="000000"/>
              </w:rPr>
              <w:t xml:space="preserve">Split, </w:t>
            </w:r>
            <w:r w:rsidRPr="00C36A8E">
              <w:rPr>
                <w:color w:val="000000"/>
              </w:rPr>
              <w:t>D.</w:t>
            </w:r>
            <w:r>
              <w:rPr>
                <w:color w:val="000000"/>
              </w:rPr>
              <w:t xml:space="preserve"> </w:t>
            </w:r>
            <w:r w:rsidRPr="00C36A8E">
              <w:rPr>
                <w:color w:val="000000"/>
              </w:rPr>
              <w:t>Šimunovića 2a</w:t>
            </w:r>
            <w:r w:rsidRPr="00C055F9">
              <w:rPr>
                <w:color w:val="000000"/>
              </w:rPr>
              <w:t xml:space="preserve">                                                  u iznosu od                 </w:t>
            </w:r>
            <w:r w:rsidRPr="00C36A8E">
              <w:rPr>
                <w:color w:val="000000"/>
              </w:rPr>
              <w:t>164.889,89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36A8E">
              <w:rPr>
                <w:color w:val="000000"/>
              </w:rPr>
              <w:t>48108840918</w:t>
            </w:r>
          </w:p>
        </w:tc>
      </w:tr>
      <w:tr w:rsidTr="009A465A" w:rsidR="00007F45" w:rsidRPr="003174C1">
        <w:trPr>
          <w:trHeight w:val="907"/>
        </w:trPr>
        <w:tc>
          <w:tcPr>
            <w:tcW w:type="dxa" w:w="680"/>
            <w:shd w:fill="auto" w:color="auto" w:val="clear"/>
            <w:noWrap/>
            <w:vAlign w:val="center"/>
          </w:tcPr>
          <w:p w:rsidRDefault="00007F45" w:rsidP="009A465A" w:rsidR="00007F45" w:rsidRPr="003174C1">
            <w:pPr>
              <w:jc w:val="center"/>
              <w:rPr>
                <w:color w:val="000000"/>
              </w:rPr>
            </w:pPr>
            <w:r w:rsidRPr="003174C1">
              <w:rPr>
                <w:color w:val="000000"/>
              </w:rPr>
              <w:t>260.</w:t>
            </w:r>
          </w:p>
        </w:tc>
        <w:tc>
          <w:tcPr>
            <w:tcW w:type="dxa" w:w="9072"/>
            <w:shd w:fill="auto" w:color="auto" w:val="clear"/>
            <w:vAlign w:val="center"/>
          </w:tcPr>
          <w:p w:rsidRDefault="00007F45" w:rsidP="009A465A" w:rsidR="00007F45" w:rsidRPr="003174C1">
            <w:pPr>
              <w:rPr>
                <w:color w:val="000000"/>
              </w:rPr>
            </w:pPr>
            <w:r w:rsidRPr="003174C1">
              <w:rPr>
                <w:color w:val="000000"/>
              </w:rPr>
              <w:t xml:space="preserve">POKRAJAC RANKA </w:t>
            </w:r>
          </w:p>
          <w:p w:rsidRDefault="00007F45" w:rsidP="009A465A" w:rsidR="00007F45" w:rsidRPr="003174C1">
            <w:pPr>
              <w:rPr>
                <w:color w:val="000000"/>
              </w:rPr>
            </w:pPr>
            <w:r w:rsidRPr="003174C1">
              <w:rPr>
                <w:color w:val="000000"/>
              </w:rPr>
              <w:t>Split, Marina Držića 3                                                     u iznosu od                 424.263,78 kn</w:t>
            </w:r>
          </w:p>
          <w:p w:rsidRDefault="00007F45" w:rsidP="009A465A" w:rsidR="00007F45" w:rsidRPr="003174C1">
            <w:pPr>
              <w:rPr>
                <w:color w:val="000000"/>
              </w:rPr>
            </w:pPr>
            <w:r w:rsidRPr="003174C1">
              <w:rPr>
                <w:color w:val="000000"/>
              </w:rPr>
              <w:t>OIB: 13487209668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261.</w:t>
            </w:r>
          </w:p>
        </w:tc>
        <w:tc>
          <w:tcPr>
            <w:tcW w:type="dxa" w:w="9072"/>
            <w:shd w:fill="auto" w:color="auto" w:val="clear"/>
            <w:vAlign w:val="center"/>
          </w:tcPr>
          <w:p w:rsidRDefault="00007F45" w:rsidP="009A465A" w:rsidR="00007F45">
            <w:pPr>
              <w:rPr>
                <w:color w:val="000000"/>
              </w:rPr>
            </w:pPr>
            <w:r w:rsidRPr="003174C1">
              <w:rPr>
                <w:color w:val="000000"/>
              </w:rPr>
              <w:t xml:space="preserve">BONAĆI BRANKA </w:t>
            </w:r>
          </w:p>
          <w:p w:rsidRDefault="00007F45" w:rsidP="009A465A" w:rsidR="00007F45" w:rsidRPr="00C055F9">
            <w:pPr>
              <w:rPr>
                <w:color w:val="000000"/>
              </w:rPr>
            </w:pPr>
            <w:r w:rsidRPr="00C055F9">
              <w:rPr>
                <w:color w:val="000000"/>
              </w:rPr>
              <w:t xml:space="preserve">Split, </w:t>
            </w:r>
            <w:r w:rsidRPr="003174C1">
              <w:rPr>
                <w:color w:val="000000"/>
              </w:rPr>
              <w:t>Marina Držića 13</w:t>
            </w:r>
            <w:r>
              <w:rPr>
                <w:color w:val="000000"/>
              </w:rPr>
              <w:t xml:space="preserve"> </w:t>
            </w:r>
            <w:r w:rsidRPr="00C055F9">
              <w:rPr>
                <w:color w:val="000000"/>
              </w:rPr>
              <w:t xml:space="preserve">                                                  u iznosu od                 </w:t>
            </w:r>
            <w:r w:rsidRPr="003174C1">
              <w:rPr>
                <w:color w:val="000000"/>
              </w:rPr>
              <w:t>283.597,57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174C1">
              <w:rPr>
                <w:color w:val="000000"/>
              </w:rPr>
              <w:t>87217325968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262.</w:t>
            </w:r>
          </w:p>
        </w:tc>
        <w:tc>
          <w:tcPr>
            <w:tcW w:type="dxa" w:w="9072"/>
            <w:shd w:fill="auto" w:color="auto" w:val="clear"/>
            <w:vAlign w:val="center"/>
          </w:tcPr>
          <w:p w:rsidRDefault="00007F45" w:rsidP="009A465A" w:rsidR="00007F45">
            <w:pPr>
              <w:rPr>
                <w:color w:val="000000"/>
              </w:rPr>
            </w:pPr>
            <w:r w:rsidRPr="003174C1">
              <w:rPr>
                <w:color w:val="000000"/>
              </w:rPr>
              <w:t xml:space="preserve">MARUŠIĆ IVAN </w:t>
            </w:r>
          </w:p>
          <w:p w:rsidRDefault="00007F45" w:rsidP="009A465A" w:rsidR="00007F45" w:rsidRPr="00C055F9">
            <w:pPr>
              <w:rPr>
                <w:color w:val="000000"/>
              </w:rPr>
            </w:pPr>
            <w:r w:rsidRPr="00C055F9">
              <w:rPr>
                <w:color w:val="000000"/>
              </w:rPr>
              <w:t xml:space="preserve">Split, </w:t>
            </w:r>
            <w:r w:rsidRPr="003174C1">
              <w:rPr>
                <w:color w:val="000000"/>
              </w:rPr>
              <w:t>Lazarica 4</w:t>
            </w:r>
            <w:r>
              <w:rPr>
                <w:color w:val="000000"/>
              </w:rPr>
              <w:t xml:space="preserve">           </w:t>
            </w:r>
            <w:r w:rsidRPr="00C055F9">
              <w:rPr>
                <w:color w:val="000000"/>
              </w:rPr>
              <w:t xml:space="preserve">                                                   u iznosu od                 </w:t>
            </w:r>
            <w:r>
              <w:rPr>
                <w:color w:val="000000"/>
              </w:rPr>
              <w:t xml:space="preserve">  </w:t>
            </w:r>
            <w:r w:rsidRPr="003174C1">
              <w:rPr>
                <w:color w:val="000000"/>
              </w:rPr>
              <w:t>95.367,89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174C1">
              <w:rPr>
                <w:color w:val="000000"/>
              </w:rPr>
              <w:t>86100329050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263.</w:t>
            </w:r>
          </w:p>
        </w:tc>
        <w:tc>
          <w:tcPr>
            <w:tcW w:type="dxa" w:w="9072"/>
            <w:shd w:fill="auto" w:color="auto" w:val="clear"/>
            <w:vAlign w:val="center"/>
          </w:tcPr>
          <w:p w:rsidRDefault="00007F45" w:rsidP="009A465A" w:rsidR="00007F45">
            <w:pPr>
              <w:rPr>
                <w:color w:val="000000"/>
              </w:rPr>
            </w:pPr>
            <w:r w:rsidRPr="003174C1">
              <w:rPr>
                <w:color w:val="000000"/>
              </w:rPr>
              <w:t xml:space="preserve">MARUŠIĆ NEVENKA </w:t>
            </w:r>
          </w:p>
          <w:p w:rsidRDefault="00007F45" w:rsidP="009A465A" w:rsidR="00007F45" w:rsidRPr="00C055F9">
            <w:pPr>
              <w:rPr>
                <w:color w:val="000000"/>
              </w:rPr>
            </w:pPr>
            <w:r w:rsidRPr="00C055F9">
              <w:rPr>
                <w:color w:val="000000"/>
              </w:rPr>
              <w:t xml:space="preserve">Split, </w:t>
            </w:r>
            <w:r w:rsidRPr="003174C1">
              <w:rPr>
                <w:color w:val="000000"/>
              </w:rPr>
              <w:t>Lazarica 4</w:t>
            </w:r>
            <w:r>
              <w:rPr>
                <w:color w:val="000000"/>
              </w:rPr>
              <w:t xml:space="preserve">           </w:t>
            </w:r>
            <w:r w:rsidRPr="00C055F9">
              <w:rPr>
                <w:color w:val="000000"/>
              </w:rPr>
              <w:t xml:space="preserve">                                                   u iznosu od                 </w:t>
            </w:r>
            <w:r w:rsidRPr="003174C1">
              <w:rPr>
                <w:color w:val="000000"/>
              </w:rPr>
              <w:t>193.437,95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174C1">
              <w:rPr>
                <w:color w:val="000000"/>
              </w:rPr>
              <w:t>33177277026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264.</w:t>
            </w:r>
          </w:p>
        </w:tc>
        <w:tc>
          <w:tcPr>
            <w:tcW w:type="dxa" w:w="9072"/>
            <w:shd w:fill="auto" w:color="auto" w:val="clear"/>
            <w:vAlign w:val="center"/>
          </w:tcPr>
          <w:p w:rsidRDefault="00007F45" w:rsidP="009A465A" w:rsidR="00007F45">
            <w:pPr>
              <w:rPr>
                <w:color w:val="000000"/>
              </w:rPr>
            </w:pPr>
            <w:r w:rsidRPr="003174C1">
              <w:rPr>
                <w:color w:val="000000"/>
              </w:rPr>
              <w:t xml:space="preserve">MARUŠIĆ MILAN </w:t>
            </w:r>
          </w:p>
          <w:p w:rsidRDefault="00007F45" w:rsidP="009A465A" w:rsidR="00007F45" w:rsidRPr="00C055F9">
            <w:pPr>
              <w:rPr>
                <w:color w:val="000000"/>
              </w:rPr>
            </w:pPr>
            <w:r w:rsidRPr="00C055F9">
              <w:rPr>
                <w:color w:val="000000"/>
              </w:rPr>
              <w:t xml:space="preserve">Split, </w:t>
            </w:r>
            <w:r w:rsidRPr="003174C1">
              <w:rPr>
                <w:color w:val="000000"/>
              </w:rPr>
              <w:t>Lazarica 4</w:t>
            </w:r>
            <w:r>
              <w:rPr>
                <w:color w:val="000000"/>
              </w:rPr>
              <w:t xml:space="preserve">           </w:t>
            </w:r>
            <w:r w:rsidRPr="00C055F9">
              <w:rPr>
                <w:color w:val="000000"/>
              </w:rPr>
              <w:t xml:space="preserve">                                                   u iznosu od                </w:t>
            </w:r>
            <w:r>
              <w:rPr>
                <w:color w:val="000000"/>
              </w:rPr>
              <w:t xml:space="preserve">   </w:t>
            </w:r>
            <w:r w:rsidRPr="003174C1">
              <w:rPr>
                <w:color w:val="000000"/>
              </w:rPr>
              <w:t>98.517,39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174C1">
              <w:rPr>
                <w:color w:val="000000"/>
              </w:rPr>
              <w:t>83015043854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265.</w:t>
            </w:r>
          </w:p>
        </w:tc>
        <w:tc>
          <w:tcPr>
            <w:tcW w:type="dxa" w:w="9072"/>
            <w:shd w:fill="auto" w:color="auto" w:val="clear"/>
            <w:vAlign w:val="center"/>
          </w:tcPr>
          <w:p w:rsidRDefault="00007F45" w:rsidP="009A465A" w:rsidR="00007F45">
            <w:pPr>
              <w:rPr>
                <w:color w:val="000000"/>
              </w:rPr>
            </w:pPr>
            <w:r w:rsidRPr="003174C1">
              <w:rPr>
                <w:color w:val="000000"/>
              </w:rPr>
              <w:t xml:space="preserve">MIRJANA STOKIĆ </w:t>
            </w:r>
          </w:p>
          <w:p w:rsidRDefault="00007F45" w:rsidP="009A465A" w:rsidR="00007F45" w:rsidRPr="00C055F9">
            <w:pPr>
              <w:rPr>
                <w:color w:val="000000"/>
              </w:rPr>
            </w:pPr>
            <w:r w:rsidRPr="00C055F9">
              <w:rPr>
                <w:color w:val="000000"/>
              </w:rPr>
              <w:t xml:space="preserve">Split, </w:t>
            </w:r>
            <w:r w:rsidRPr="003174C1">
              <w:rPr>
                <w:color w:val="000000"/>
              </w:rPr>
              <w:t>Slobode 4</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174C1">
              <w:rPr>
                <w:color w:val="000000"/>
              </w:rPr>
              <w:t>86.590,05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174C1">
              <w:rPr>
                <w:color w:val="000000"/>
              </w:rPr>
              <w:t>09731269152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266.</w:t>
            </w:r>
          </w:p>
        </w:tc>
        <w:tc>
          <w:tcPr>
            <w:tcW w:type="dxa" w:w="9072"/>
            <w:shd w:fill="auto" w:color="auto" w:val="clear"/>
            <w:vAlign w:val="center"/>
          </w:tcPr>
          <w:p w:rsidRDefault="00007F45" w:rsidP="009A465A" w:rsidR="00007F45">
            <w:pPr>
              <w:rPr>
                <w:color w:val="000000"/>
              </w:rPr>
            </w:pPr>
            <w:r w:rsidRPr="003174C1">
              <w:rPr>
                <w:color w:val="000000"/>
              </w:rPr>
              <w:t xml:space="preserve">VLADISLAV STOKIĆ </w:t>
            </w:r>
          </w:p>
          <w:p w:rsidRDefault="00007F45" w:rsidP="009A465A" w:rsidR="00007F45" w:rsidRPr="00C055F9">
            <w:pPr>
              <w:rPr>
                <w:color w:val="000000"/>
              </w:rPr>
            </w:pPr>
            <w:r w:rsidRPr="00C055F9">
              <w:rPr>
                <w:color w:val="000000"/>
              </w:rPr>
              <w:t xml:space="preserve">Split, </w:t>
            </w:r>
            <w:r w:rsidRPr="003174C1">
              <w:rPr>
                <w:color w:val="000000"/>
              </w:rPr>
              <w:t>Slobode 4</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174C1">
              <w:rPr>
                <w:color w:val="000000"/>
              </w:rPr>
              <w:t>85.409,43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3174C1">
              <w:rPr>
                <w:color w:val="000000"/>
              </w:rPr>
              <w:t>74604311029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267.</w:t>
            </w:r>
          </w:p>
        </w:tc>
        <w:tc>
          <w:tcPr>
            <w:tcW w:type="dxa" w:w="9072"/>
            <w:shd w:fill="auto" w:color="auto" w:val="clear"/>
            <w:vAlign w:val="center"/>
          </w:tcPr>
          <w:p w:rsidRDefault="00007F45" w:rsidP="009A465A" w:rsidR="00007F45">
            <w:pPr>
              <w:rPr>
                <w:color w:val="000000"/>
              </w:rPr>
            </w:pPr>
            <w:r w:rsidRPr="003174C1">
              <w:rPr>
                <w:color w:val="000000"/>
              </w:rPr>
              <w:t xml:space="preserve">JELENA ZANCHI </w:t>
            </w:r>
          </w:p>
          <w:p w:rsidRDefault="00007F45" w:rsidP="009A465A" w:rsidR="00007F45" w:rsidRPr="00C055F9">
            <w:pPr>
              <w:rPr>
                <w:color w:val="000000"/>
              </w:rPr>
            </w:pPr>
            <w:r w:rsidRPr="00C055F9">
              <w:rPr>
                <w:color w:val="000000"/>
              </w:rPr>
              <w:t xml:space="preserve">Split, </w:t>
            </w:r>
            <w:r w:rsidRPr="003174C1">
              <w:rPr>
                <w:color w:val="000000"/>
              </w:rPr>
              <w:t>Plančićeva 10</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3174C1">
              <w:rPr>
                <w:color w:val="000000"/>
              </w:rPr>
              <w:t xml:space="preserve">47.285,36 </w:t>
            </w:r>
            <w:r w:rsidRPr="00C055F9">
              <w:rPr>
                <w:color w:val="000000"/>
              </w:rPr>
              <w:t>kn</w:t>
            </w:r>
          </w:p>
          <w:p w:rsidRDefault="00007F45" w:rsidP="009A465A" w:rsidR="00007F45" w:rsidRPr="002B3525">
            <w:pPr>
              <w:rPr>
                <w:color w:val="000000"/>
              </w:rPr>
            </w:pPr>
            <w:r w:rsidRPr="00C055F9">
              <w:rPr>
                <w:color w:val="000000"/>
              </w:rPr>
              <w:t xml:space="preserve">OIB: </w:t>
            </w:r>
            <w:r w:rsidRPr="003174C1">
              <w:rPr>
                <w:color w:val="000000"/>
              </w:rPr>
              <w:t>88112338302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269.</w:t>
            </w:r>
          </w:p>
        </w:tc>
        <w:tc>
          <w:tcPr>
            <w:tcW w:type="dxa" w:w="9072"/>
            <w:shd w:fill="auto" w:color="auto" w:val="clear"/>
            <w:vAlign w:val="center"/>
          </w:tcPr>
          <w:p w:rsidRDefault="00007F45" w:rsidP="009A465A" w:rsidR="00007F45">
            <w:pPr>
              <w:rPr>
                <w:color w:val="000000"/>
              </w:rPr>
            </w:pPr>
            <w:r w:rsidRPr="00885CD8">
              <w:rPr>
                <w:color w:val="000000"/>
              </w:rPr>
              <w:t xml:space="preserve">BALETA LJUBOMIR </w:t>
            </w:r>
          </w:p>
          <w:p w:rsidRDefault="00007F45" w:rsidP="009A465A" w:rsidR="00007F45" w:rsidRPr="00C055F9">
            <w:pPr>
              <w:rPr>
                <w:color w:val="000000"/>
              </w:rPr>
            </w:pPr>
            <w:r w:rsidRPr="00C055F9">
              <w:rPr>
                <w:color w:val="000000"/>
              </w:rPr>
              <w:t xml:space="preserve">Split, </w:t>
            </w:r>
            <w:r w:rsidRPr="00885CD8">
              <w:rPr>
                <w:color w:val="000000"/>
              </w:rPr>
              <w:t>Pojišanska 12</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885CD8">
              <w:rPr>
                <w:color w:val="000000"/>
              </w:rPr>
              <w:t>836.777,57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85CD8">
              <w:rPr>
                <w:color w:val="000000"/>
              </w:rPr>
              <w:t>92374551159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270.</w:t>
            </w:r>
          </w:p>
        </w:tc>
        <w:tc>
          <w:tcPr>
            <w:tcW w:type="dxa" w:w="9072"/>
            <w:shd w:fill="auto" w:color="auto" w:val="clear"/>
            <w:vAlign w:val="center"/>
          </w:tcPr>
          <w:p w:rsidRDefault="00007F45" w:rsidP="009A465A" w:rsidR="00007F45">
            <w:pPr>
              <w:rPr>
                <w:color w:val="000000"/>
              </w:rPr>
            </w:pPr>
            <w:r w:rsidRPr="00885CD8">
              <w:rPr>
                <w:color w:val="000000"/>
              </w:rPr>
              <w:t xml:space="preserve">BRANKO JAŠIĆ </w:t>
            </w:r>
          </w:p>
          <w:p w:rsidRDefault="00007F45" w:rsidP="009A465A" w:rsidR="00007F45" w:rsidRPr="00C055F9">
            <w:pPr>
              <w:rPr>
                <w:color w:val="000000"/>
              </w:rPr>
            </w:pPr>
            <w:r>
              <w:rPr>
                <w:color w:val="000000"/>
              </w:rPr>
              <w:t>Supetar</w:t>
            </w:r>
            <w:r w:rsidRPr="00C055F9">
              <w:rPr>
                <w:color w:val="000000"/>
              </w:rPr>
              <w:t xml:space="preserve">, </w:t>
            </w:r>
            <w:r w:rsidRPr="00885CD8">
              <w:rPr>
                <w:color w:val="000000"/>
              </w:rPr>
              <w:t>Ml. Vodanovića 22</w:t>
            </w:r>
            <w:r w:rsidRPr="00C055F9">
              <w:rPr>
                <w:color w:val="000000"/>
              </w:rPr>
              <w:t xml:space="preserve">                                           u iznosu od                 </w:t>
            </w:r>
            <w:r w:rsidRPr="00885CD8">
              <w:rPr>
                <w:color w:val="000000"/>
              </w:rPr>
              <w:t>178.906,43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85CD8">
              <w:rPr>
                <w:color w:val="000000"/>
              </w:rPr>
              <w:t>86762022242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271.</w:t>
            </w:r>
          </w:p>
        </w:tc>
        <w:tc>
          <w:tcPr>
            <w:tcW w:type="dxa" w:w="9072"/>
            <w:shd w:fill="auto" w:color="auto" w:val="clear"/>
            <w:vAlign w:val="center"/>
          </w:tcPr>
          <w:p w:rsidRDefault="00007F45" w:rsidP="009A465A" w:rsidR="00007F45">
            <w:pPr>
              <w:rPr>
                <w:color w:val="000000"/>
              </w:rPr>
            </w:pPr>
            <w:r w:rsidRPr="00885CD8">
              <w:rPr>
                <w:color w:val="000000"/>
              </w:rPr>
              <w:t xml:space="preserve">BORASKA ARANKA </w:t>
            </w:r>
          </w:p>
          <w:p w:rsidRDefault="00007F45" w:rsidP="009A465A" w:rsidR="00007F45" w:rsidRPr="00C055F9">
            <w:pPr>
              <w:rPr>
                <w:color w:val="000000"/>
              </w:rPr>
            </w:pPr>
            <w:r>
              <w:rPr>
                <w:color w:val="000000"/>
              </w:rPr>
              <w:t>Milna</w:t>
            </w:r>
            <w:r w:rsidRPr="00C055F9">
              <w:rPr>
                <w:color w:val="000000"/>
              </w:rPr>
              <w:t xml:space="preserve">, </w:t>
            </w:r>
            <w:r w:rsidRPr="00885CD8">
              <w:rPr>
                <w:color w:val="000000"/>
              </w:rPr>
              <w:t>Milna 1093</w:t>
            </w:r>
            <w:r>
              <w:rPr>
                <w:color w:val="000000"/>
              </w:rPr>
              <w:t xml:space="preserve">      </w:t>
            </w:r>
            <w:r w:rsidRPr="00C055F9">
              <w:rPr>
                <w:color w:val="000000"/>
              </w:rPr>
              <w:t xml:space="preserve">                                                    u iznosu od                 </w:t>
            </w:r>
            <w:r>
              <w:rPr>
                <w:color w:val="000000"/>
              </w:rPr>
              <w:t xml:space="preserve"> </w:t>
            </w:r>
            <w:r w:rsidRPr="00885CD8">
              <w:rPr>
                <w:color w:val="000000"/>
              </w:rPr>
              <w:t>500.970,79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85CD8">
              <w:rPr>
                <w:color w:val="000000"/>
              </w:rPr>
              <w:t>46074457351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272.</w:t>
            </w:r>
          </w:p>
        </w:tc>
        <w:tc>
          <w:tcPr>
            <w:tcW w:type="dxa" w:w="9072"/>
            <w:shd w:fill="auto" w:color="auto" w:val="clear"/>
            <w:vAlign w:val="center"/>
          </w:tcPr>
          <w:p w:rsidRDefault="00007F45" w:rsidP="009A465A" w:rsidR="00007F45">
            <w:pPr>
              <w:rPr>
                <w:color w:val="000000"/>
              </w:rPr>
            </w:pPr>
            <w:r w:rsidRPr="00885CD8">
              <w:rPr>
                <w:color w:val="000000"/>
              </w:rPr>
              <w:t xml:space="preserve">ENGELBREHT MAJA </w:t>
            </w:r>
          </w:p>
          <w:p w:rsidRDefault="00007F45" w:rsidP="009A465A" w:rsidR="00007F45" w:rsidRPr="00C055F9">
            <w:pPr>
              <w:rPr>
                <w:color w:val="000000"/>
              </w:rPr>
            </w:pPr>
            <w:r w:rsidRPr="00C055F9">
              <w:rPr>
                <w:color w:val="000000"/>
              </w:rPr>
              <w:t xml:space="preserve">Split, </w:t>
            </w:r>
            <w:r w:rsidRPr="00885CD8">
              <w:rPr>
                <w:color w:val="000000"/>
              </w:rPr>
              <w:t>Viška 24</w:t>
            </w:r>
            <w:r>
              <w:rPr>
                <w:color w:val="000000"/>
              </w:rPr>
              <w:t xml:space="preserve">              </w:t>
            </w:r>
            <w:r w:rsidRPr="00C055F9">
              <w:rPr>
                <w:color w:val="000000"/>
              </w:rPr>
              <w:t xml:space="preserve">                                                   u iznosu od                 </w:t>
            </w:r>
            <w:r w:rsidRPr="00885CD8">
              <w:rPr>
                <w:color w:val="000000"/>
              </w:rPr>
              <w:t>677.173,69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85CD8">
              <w:rPr>
                <w:color w:val="000000"/>
              </w:rPr>
              <w:t>92937687639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273.</w:t>
            </w:r>
          </w:p>
        </w:tc>
        <w:tc>
          <w:tcPr>
            <w:tcW w:type="dxa" w:w="9072"/>
            <w:shd w:fill="auto" w:color="auto" w:val="clear"/>
            <w:vAlign w:val="center"/>
          </w:tcPr>
          <w:p w:rsidRDefault="00007F45" w:rsidP="009A465A" w:rsidR="00007F45">
            <w:pPr>
              <w:rPr>
                <w:color w:val="000000"/>
              </w:rPr>
            </w:pPr>
            <w:r w:rsidRPr="00885CD8">
              <w:rPr>
                <w:color w:val="000000"/>
              </w:rPr>
              <w:t xml:space="preserve">NIKO NOVOKMET </w:t>
            </w:r>
          </w:p>
          <w:p w:rsidRDefault="00007F45" w:rsidP="009A465A" w:rsidR="00007F45" w:rsidRPr="00C055F9">
            <w:pPr>
              <w:rPr>
                <w:color w:val="000000"/>
              </w:rPr>
            </w:pPr>
            <w:r w:rsidRPr="00C055F9">
              <w:rPr>
                <w:color w:val="000000"/>
              </w:rPr>
              <w:t xml:space="preserve">Split, </w:t>
            </w:r>
            <w:r w:rsidRPr="00885CD8">
              <w:rPr>
                <w:color w:val="000000"/>
              </w:rPr>
              <w:t>Vukasova 15</w:t>
            </w:r>
            <w:r>
              <w:rPr>
                <w:color w:val="000000"/>
              </w:rPr>
              <w:t xml:space="preserve">       </w:t>
            </w:r>
            <w:r w:rsidRPr="00C055F9">
              <w:rPr>
                <w:color w:val="000000"/>
              </w:rPr>
              <w:t xml:space="preserve">                                                   u iznosu od                 </w:t>
            </w:r>
            <w:r w:rsidRPr="00885CD8">
              <w:rPr>
                <w:color w:val="000000"/>
              </w:rPr>
              <w:t>164.672,26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85CD8">
              <w:rPr>
                <w:color w:val="000000"/>
              </w:rPr>
              <w:t>93340497539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274.</w:t>
            </w:r>
          </w:p>
        </w:tc>
        <w:tc>
          <w:tcPr>
            <w:tcW w:type="dxa" w:w="9072"/>
            <w:shd w:fill="auto" w:color="auto" w:val="clear"/>
            <w:vAlign w:val="center"/>
          </w:tcPr>
          <w:p w:rsidRDefault="00007F45" w:rsidP="009A465A" w:rsidR="00007F45">
            <w:pPr>
              <w:rPr>
                <w:color w:val="000000"/>
              </w:rPr>
            </w:pPr>
            <w:r w:rsidRPr="00885CD8">
              <w:rPr>
                <w:color w:val="000000"/>
              </w:rPr>
              <w:t xml:space="preserve">MARJANKA GLUŠEVIĆ </w:t>
            </w:r>
          </w:p>
          <w:p w:rsidRDefault="00007F45" w:rsidP="009A465A" w:rsidR="00007F45" w:rsidRPr="00C055F9">
            <w:pPr>
              <w:rPr>
                <w:color w:val="000000"/>
              </w:rPr>
            </w:pPr>
            <w:r w:rsidRPr="00C055F9">
              <w:rPr>
                <w:color w:val="000000"/>
              </w:rPr>
              <w:t xml:space="preserve">Split, </w:t>
            </w:r>
            <w:r w:rsidRPr="00885CD8">
              <w:rPr>
                <w:color w:val="000000"/>
              </w:rPr>
              <w:t>Vukovarska 171</w:t>
            </w:r>
            <w:r w:rsidRPr="00C055F9">
              <w:rPr>
                <w:color w:val="000000"/>
              </w:rPr>
              <w:t xml:space="preserve">                                                   </w:t>
            </w:r>
            <w:r>
              <w:rPr>
                <w:color w:val="000000"/>
              </w:rPr>
              <w:t xml:space="preserve"> </w:t>
            </w:r>
            <w:r w:rsidRPr="00C055F9">
              <w:rPr>
                <w:color w:val="000000"/>
              </w:rPr>
              <w:t xml:space="preserve"> u iznosu od                 </w:t>
            </w:r>
            <w:r w:rsidRPr="00885CD8">
              <w:rPr>
                <w:color w:val="000000"/>
              </w:rPr>
              <w:t>176.102,03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85CD8">
              <w:rPr>
                <w:color w:val="000000"/>
              </w:rPr>
              <w:t>14815792685</w:t>
            </w:r>
            <w:r>
              <w:rPr>
                <w:color w:val="000000"/>
              </w:rPr>
              <w:t xml:space="preserve"> </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275.</w:t>
            </w:r>
          </w:p>
        </w:tc>
        <w:tc>
          <w:tcPr>
            <w:tcW w:type="dxa" w:w="9072"/>
            <w:shd w:fill="auto" w:color="auto" w:val="clear"/>
            <w:vAlign w:val="center"/>
          </w:tcPr>
          <w:p w:rsidRDefault="00007F45" w:rsidP="009A465A" w:rsidR="00007F45">
            <w:pPr>
              <w:rPr>
                <w:color w:val="000000"/>
              </w:rPr>
            </w:pPr>
            <w:r w:rsidRPr="00885CD8">
              <w:rPr>
                <w:color w:val="000000"/>
              </w:rPr>
              <w:t xml:space="preserve">BOŽENA MENDEŠ </w:t>
            </w:r>
          </w:p>
          <w:p w:rsidRDefault="00007F45" w:rsidP="009A465A" w:rsidR="00007F45" w:rsidRPr="00C055F9">
            <w:pPr>
              <w:rPr>
                <w:color w:val="000000"/>
              </w:rPr>
            </w:pPr>
            <w:r w:rsidRPr="00C055F9">
              <w:rPr>
                <w:color w:val="000000"/>
              </w:rPr>
              <w:t xml:space="preserve">Split, </w:t>
            </w:r>
            <w:r w:rsidRPr="00885CD8">
              <w:rPr>
                <w:color w:val="000000"/>
              </w:rPr>
              <w:t>Jeretova 8</w:t>
            </w:r>
            <w:r>
              <w:rPr>
                <w:color w:val="000000"/>
              </w:rPr>
              <w:t xml:space="preserve">           </w:t>
            </w:r>
            <w:r w:rsidRPr="00C055F9">
              <w:rPr>
                <w:color w:val="000000"/>
              </w:rPr>
              <w:t xml:space="preserve">                                                    u iznosu od                 </w:t>
            </w:r>
            <w:r>
              <w:rPr>
                <w:color w:val="000000"/>
              </w:rPr>
              <w:t xml:space="preserve">  </w:t>
            </w:r>
            <w:r w:rsidRPr="00885CD8">
              <w:rPr>
                <w:color w:val="000000"/>
              </w:rPr>
              <w:t>39.879,83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85CD8">
              <w:rPr>
                <w:color w:val="000000"/>
              </w:rPr>
              <w:t>67013602157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276.</w:t>
            </w:r>
          </w:p>
        </w:tc>
        <w:tc>
          <w:tcPr>
            <w:tcW w:type="dxa" w:w="9072"/>
            <w:shd w:fill="auto" w:color="auto" w:val="clear"/>
            <w:vAlign w:val="center"/>
          </w:tcPr>
          <w:p w:rsidRDefault="00007F45" w:rsidP="009A465A" w:rsidR="00007F45">
            <w:pPr>
              <w:rPr>
                <w:color w:val="000000"/>
              </w:rPr>
            </w:pPr>
            <w:r w:rsidRPr="00885CD8">
              <w:rPr>
                <w:color w:val="000000"/>
              </w:rPr>
              <w:t xml:space="preserve">LOLIĆ ALEN </w:t>
            </w:r>
          </w:p>
          <w:p w:rsidRDefault="00007F45" w:rsidP="009A465A" w:rsidR="00007F45" w:rsidRPr="00C055F9">
            <w:pPr>
              <w:rPr>
                <w:color w:val="000000"/>
              </w:rPr>
            </w:pPr>
            <w:r w:rsidRPr="00C055F9">
              <w:rPr>
                <w:color w:val="000000"/>
              </w:rPr>
              <w:t xml:space="preserve">Split, </w:t>
            </w:r>
            <w:r w:rsidRPr="00885CD8">
              <w:rPr>
                <w:color w:val="000000"/>
              </w:rPr>
              <w:t>Kralja Zvonimira 48</w:t>
            </w:r>
            <w:r w:rsidRPr="00C055F9">
              <w:rPr>
                <w:color w:val="000000"/>
              </w:rPr>
              <w:t xml:space="preserve">                                              u iznosu od              </w:t>
            </w:r>
            <w:r w:rsidRPr="001626F7">
              <w:rPr>
                <w:color w:val="000000"/>
              </w:rPr>
              <w:t>1.411.768,24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85CD8">
              <w:rPr>
                <w:color w:val="000000"/>
              </w:rPr>
              <w:t>94594296784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278.</w:t>
            </w:r>
          </w:p>
        </w:tc>
        <w:tc>
          <w:tcPr>
            <w:tcW w:type="dxa" w:w="9072"/>
            <w:shd w:fill="auto" w:color="auto" w:val="clear"/>
            <w:vAlign w:val="center"/>
          </w:tcPr>
          <w:p w:rsidRDefault="00007F45" w:rsidP="009A465A" w:rsidR="00007F45">
            <w:pPr>
              <w:rPr>
                <w:color w:val="000000"/>
              </w:rPr>
            </w:pPr>
            <w:r w:rsidRPr="001626F7">
              <w:rPr>
                <w:color w:val="000000"/>
              </w:rPr>
              <w:t xml:space="preserve">STEFANOVSKI GORAN </w:t>
            </w:r>
          </w:p>
          <w:p w:rsidRDefault="00007F45" w:rsidP="009A465A" w:rsidR="00007F45" w:rsidRPr="00C055F9">
            <w:pPr>
              <w:rPr>
                <w:color w:val="000000"/>
              </w:rPr>
            </w:pPr>
            <w:r w:rsidRPr="00C055F9">
              <w:rPr>
                <w:color w:val="000000"/>
              </w:rPr>
              <w:t xml:space="preserve">Split, </w:t>
            </w:r>
            <w:r w:rsidRPr="001626F7">
              <w:rPr>
                <w:color w:val="000000"/>
              </w:rPr>
              <w:t>Vrboran 27</w:t>
            </w:r>
            <w:r>
              <w:rPr>
                <w:color w:val="000000"/>
              </w:rPr>
              <w:t xml:space="preserve">         </w:t>
            </w:r>
            <w:r w:rsidRPr="00C055F9">
              <w:rPr>
                <w:color w:val="000000"/>
              </w:rPr>
              <w:t xml:space="preserve">                                                    u iznosu od                 </w:t>
            </w:r>
            <w:r w:rsidRPr="001626F7">
              <w:rPr>
                <w:color w:val="000000"/>
              </w:rPr>
              <w:t>159.919,79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626F7">
              <w:rPr>
                <w:color w:val="000000"/>
              </w:rPr>
              <w:t>35297414202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279.</w:t>
            </w:r>
          </w:p>
        </w:tc>
        <w:tc>
          <w:tcPr>
            <w:tcW w:type="dxa" w:w="9072"/>
            <w:shd w:fill="auto" w:color="auto" w:val="clear"/>
            <w:vAlign w:val="center"/>
          </w:tcPr>
          <w:p w:rsidRDefault="00007F45" w:rsidP="009A465A" w:rsidR="00007F45">
            <w:pPr>
              <w:rPr>
                <w:color w:val="000000"/>
              </w:rPr>
            </w:pPr>
            <w:r w:rsidRPr="001626F7">
              <w:rPr>
                <w:color w:val="000000"/>
              </w:rPr>
              <w:t xml:space="preserve">ANKA ROGULJIĆ </w:t>
            </w:r>
          </w:p>
          <w:p w:rsidRDefault="00007F45" w:rsidP="009A465A" w:rsidR="00007F45" w:rsidRPr="00C055F9">
            <w:pPr>
              <w:rPr>
                <w:color w:val="000000"/>
              </w:rPr>
            </w:pPr>
            <w:r>
              <w:rPr>
                <w:color w:val="000000"/>
              </w:rPr>
              <w:t>Supetar</w:t>
            </w:r>
            <w:r w:rsidRPr="00C055F9">
              <w:rPr>
                <w:color w:val="000000"/>
              </w:rPr>
              <w:t xml:space="preserve">, </w:t>
            </w:r>
            <w:r w:rsidRPr="001626F7">
              <w:rPr>
                <w:color w:val="000000"/>
              </w:rPr>
              <w:t>Put Gaja 14</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1626F7">
              <w:rPr>
                <w:color w:val="000000"/>
              </w:rPr>
              <w:t>18.476,09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626F7">
              <w:rPr>
                <w:color w:val="000000"/>
              </w:rPr>
              <w:t>02734133323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280.</w:t>
            </w:r>
          </w:p>
        </w:tc>
        <w:tc>
          <w:tcPr>
            <w:tcW w:type="dxa" w:w="9072"/>
            <w:shd w:fill="auto" w:color="auto" w:val="clear"/>
            <w:vAlign w:val="center"/>
          </w:tcPr>
          <w:p w:rsidRDefault="00007F45" w:rsidP="009A465A" w:rsidR="00007F45">
            <w:pPr>
              <w:rPr>
                <w:color w:val="000000"/>
              </w:rPr>
            </w:pPr>
            <w:r w:rsidRPr="001626F7">
              <w:rPr>
                <w:color w:val="000000"/>
              </w:rPr>
              <w:t xml:space="preserve">RUŽICA KARTELO-MARUŠIĆ </w:t>
            </w:r>
          </w:p>
          <w:p w:rsidRDefault="00007F45" w:rsidP="009A465A" w:rsidR="00007F45" w:rsidRPr="00C055F9">
            <w:pPr>
              <w:rPr>
                <w:color w:val="000000"/>
              </w:rPr>
            </w:pPr>
            <w:r w:rsidRPr="00C055F9">
              <w:rPr>
                <w:color w:val="000000"/>
              </w:rPr>
              <w:t xml:space="preserve">Split, </w:t>
            </w:r>
            <w:r w:rsidRPr="001626F7">
              <w:rPr>
                <w:color w:val="000000"/>
              </w:rPr>
              <w:t>Dinka Šimunovića 23</w:t>
            </w:r>
            <w:r w:rsidRPr="00C055F9">
              <w:rPr>
                <w:color w:val="000000"/>
              </w:rPr>
              <w:t xml:space="preserve">                                            u iznosu od              </w:t>
            </w:r>
            <w:r>
              <w:rPr>
                <w:color w:val="000000"/>
              </w:rPr>
              <w:t xml:space="preserve">   </w:t>
            </w:r>
            <w:r w:rsidRPr="00C055F9">
              <w:rPr>
                <w:color w:val="000000"/>
              </w:rPr>
              <w:t xml:space="preserve">  </w:t>
            </w:r>
            <w:r w:rsidRPr="001626F7">
              <w:rPr>
                <w:color w:val="000000"/>
              </w:rPr>
              <w:t>33.685,04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626F7">
              <w:rPr>
                <w:color w:val="000000"/>
              </w:rPr>
              <w:t>90146481030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281.</w:t>
            </w:r>
          </w:p>
        </w:tc>
        <w:tc>
          <w:tcPr>
            <w:tcW w:type="dxa" w:w="9072"/>
            <w:shd w:fill="auto" w:color="auto" w:val="clear"/>
            <w:vAlign w:val="center"/>
          </w:tcPr>
          <w:p w:rsidRDefault="00007F45" w:rsidP="009A465A" w:rsidR="00007F45">
            <w:pPr>
              <w:rPr>
                <w:color w:val="000000"/>
              </w:rPr>
            </w:pPr>
            <w:r w:rsidRPr="001626F7">
              <w:rPr>
                <w:color w:val="000000"/>
              </w:rPr>
              <w:t xml:space="preserve">DOŠEN KATARINA </w:t>
            </w:r>
          </w:p>
          <w:p w:rsidRDefault="00007F45" w:rsidP="009A465A" w:rsidR="00007F45" w:rsidRPr="00C055F9">
            <w:pPr>
              <w:rPr>
                <w:color w:val="000000"/>
              </w:rPr>
            </w:pPr>
            <w:r w:rsidRPr="00C055F9">
              <w:rPr>
                <w:color w:val="000000"/>
              </w:rPr>
              <w:t xml:space="preserve">Split, </w:t>
            </w:r>
            <w:r w:rsidRPr="001626F7">
              <w:rPr>
                <w:color w:val="000000"/>
              </w:rPr>
              <w:t>Kroz Smrdečac 23</w:t>
            </w:r>
            <w:r>
              <w:rPr>
                <w:color w:val="000000"/>
              </w:rPr>
              <w:t xml:space="preserve"> </w:t>
            </w:r>
            <w:r w:rsidRPr="00C055F9">
              <w:rPr>
                <w:color w:val="000000"/>
              </w:rPr>
              <w:t xml:space="preserve">                                                u iznosu od                 </w:t>
            </w:r>
            <w:r>
              <w:rPr>
                <w:color w:val="000000"/>
              </w:rPr>
              <w:t xml:space="preserve">  </w:t>
            </w:r>
            <w:r w:rsidRPr="001626F7">
              <w:rPr>
                <w:color w:val="000000"/>
              </w:rPr>
              <w:t>94.558,90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626F7">
              <w:rPr>
                <w:color w:val="000000"/>
              </w:rPr>
              <w:t>05250668880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282.</w:t>
            </w:r>
          </w:p>
        </w:tc>
        <w:tc>
          <w:tcPr>
            <w:tcW w:type="dxa" w:w="9072"/>
            <w:shd w:fill="auto" w:color="auto" w:val="clear"/>
            <w:vAlign w:val="center"/>
          </w:tcPr>
          <w:p w:rsidRDefault="00007F45" w:rsidP="009A465A" w:rsidR="00007F45">
            <w:pPr>
              <w:rPr>
                <w:color w:val="000000"/>
              </w:rPr>
            </w:pPr>
            <w:r w:rsidRPr="001626F7">
              <w:rPr>
                <w:color w:val="000000"/>
              </w:rPr>
              <w:t xml:space="preserve">DOŠEN HRVATIN </w:t>
            </w:r>
          </w:p>
          <w:p w:rsidRDefault="00007F45" w:rsidP="009A465A" w:rsidR="00007F45" w:rsidRPr="00C055F9">
            <w:pPr>
              <w:rPr>
                <w:color w:val="000000"/>
              </w:rPr>
            </w:pPr>
            <w:r w:rsidRPr="00C055F9">
              <w:rPr>
                <w:color w:val="000000"/>
              </w:rPr>
              <w:t xml:space="preserve">Split, </w:t>
            </w:r>
            <w:r w:rsidRPr="001626F7">
              <w:rPr>
                <w:color w:val="000000"/>
              </w:rPr>
              <w:t>Kroz Smrdečac 23</w:t>
            </w:r>
            <w:r w:rsidRPr="00C055F9">
              <w:rPr>
                <w:color w:val="000000"/>
              </w:rPr>
              <w:t xml:space="preserve">                                                 u iznosu od                 </w:t>
            </w:r>
            <w:r w:rsidRPr="001626F7">
              <w:rPr>
                <w:color w:val="000000"/>
              </w:rPr>
              <w:t>211.177,78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626F7">
              <w:rPr>
                <w:color w:val="000000"/>
              </w:rPr>
              <w:t>85126738126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283.</w:t>
            </w:r>
          </w:p>
        </w:tc>
        <w:tc>
          <w:tcPr>
            <w:tcW w:type="dxa" w:w="9072"/>
            <w:shd w:fill="auto" w:color="auto" w:val="clear"/>
            <w:vAlign w:val="center"/>
          </w:tcPr>
          <w:p w:rsidRDefault="00007F45" w:rsidP="009A465A" w:rsidR="00007F45">
            <w:pPr>
              <w:rPr>
                <w:color w:val="000000"/>
              </w:rPr>
            </w:pPr>
            <w:r w:rsidRPr="001626F7">
              <w:rPr>
                <w:color w:val="000000"/>
              </w:rPr>
              <w:t xml:space="preserve">DINKA JAKŠIĆ </w:t>
            </w:r>
          </w:p>
          <w:p w:rsidRDefault="00007F45" w:rsidP="009A465A" w:rsidR="00007F45" w:rsidRPr="00C055F9">
            <w:pPr>
              <w:rPr>
                <w:color w:val="000000"/>
              </w:rPr>
            </w:pPr>
            <w:r w:rsidRPr="00C055F9">
              <w:rPr>
                <w:color w:val="000000"/>
              </w:rPr>
              <w:t xml:space="preserve">Split, </w:t>
            </w:r>
            <w:r w:rsidRPr="001626F7">
              <w:rPr>
                <w:color w:val="000000"/>
              </w:rPr>
              <w:t>Dubrovačka 3</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1626F7">
              <w:rPr>
                <w:color w:val="000000"/>
              </w:rPr>
              <w:t>79.572,14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626F7">
              <w:rPr>
                <w:color w:val="000000"/>
              </w:rPr>
              <w:t>08036193350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284.</w:t>
            </w:r>
          </w:p>
        </w:tc>
        <w:tc>
          <w:tcPr>
            <w:tcW w:type="dxa" w:w="9072"/>
            <w:shd w:fill="auto" w:color="auto" w:val="clear"/>
            <w:vAlign w:val="center"/>
          </w:tcPr>
          <w:p w:rsidRDefault="00007F45" w:rsidP="009A465A" w:rsidR="00007F45">
            <w:pPr>
              <w:rPr>
                <w:color w:val="000000"/>
              </w:rPr>
            </w:pPr>
            <w:r w:rsidRPr="001626F7">
              <w:rPr>
                <w:color w:val="000000"/>
              </w:rPr>
              <w:t xml:space="preserve">DAMIR MIŠURAC </w:t>
            </w:r>
          </w:p>
          <w:p w:rsidRDefault="00007F45" w:rsidP="009A465A" w:rsidR="00007F45" w:rsidRPr="00C055F9">
            <w:pPr>
              <w:rPr>
                <w:color w:val="000000"/>
              </w:rPr>
            </w:pPr>
            <w:r w:rsidRPr="00C055F9">
              <w:rPr>
                <w:color w:val="000000"/>
              </w:rPr>
              <w:t xml:space="preserve">Split, </w:t>
            </w:r>
            <w:r w:rsidRPr="001626F7">
              <w:rPr>
                <w:color w:val="000000"/>
              </w:rPr>
              <w:t>Zajčeva 3</w:t>
            </w:r>
            <w:r>
              <w:rPr>
                <w:color w:val="000000"/>
              </w:rPr>
              <w:t xml:space="preserve">            </w:t>
            </w:r>
            <w:r w:rsidRPr="00C055F9">
              <w:rPr>
                <w:color w:val="000000"/>
              </w:rPr>
              <w:t xml:space="preserve">                                                   u iznosu od                 </w:t>
            </w:r>
            <w:r>
              <w:rPr>
                <w:color w:val="000000"/>
              </w:rPr>
              <w:t xml:space="preserve">  </w:t>
            </w:r>
            <w:r w:rsidRPr="001626F7">
              <w:rPr>
                <w:color w:val="000000"/>
              </w:rPr>
              <w:t>68.998,36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626F7">
              <w:rPr>
                <w:color w:val="000000"/>
              </w:rPr>
              <w:t>40158474433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285.</w:t>
            </w:r>
          </w:p>
        </w:tc>
        <w:tc>
          <w:tcPr>
            <w:tcW w:type="dxa" w:w="9072"/>
            <w:shd w:fill="auto" w:color="auto" w:val="clear"/>
            <w:vAlign w:val="center"/>
          </w:tcPr>
          <w:p w:rsidRDefault="00007F45" w:rsidP="009A465A" w:rsidR="00007F45">
            <w:pPr>
              <w:rPr>
                <w:color w:val="000000"/>
              </w:rPr>
            </w:pPr>
            <w:r w:rsidRPr="001626F7">
              <w:rPr>
                <w:color w:val="000000"/>
              </w:rPr>
              <w:t xml:space="preserve">DIJANA RADMAN </w:t>
            </w:r>
          </w:p>
          <w:p w:rsidRDefault="00007F45" w:rsidP="009A465A" w:rsidR="00007F45" w:rsidRPr="00C055F9">
            <w:pPr>
              <w:rPr>
                <w:color w:val="000000"/>
              </w:rPr>
            </w:pPr>
            <w:r w:rsidRPr="00C055F9">
              <w:rPr>
                <w:color w:val="000000"/>
              </w:rPr>
              <w:t xml:space="preserve">Split, </w:t>
            </w:r>
            <w:r w:rsidRPr="001626F7">
              <w:rPr>
                <w:color w:val="000000"/>
              </w:rPr>
              <w:t>Terzićeva 17</w:t>
            </w:r>
            <w:r>
              <w:rPr>
                <w:color w:val="000000"/>
              </w:rPr>
              <w:t xml:space="preserve">       </w:t>
            </w:r>
            <w:r w:rsidRPr="00C055F9">
              <w:rPr>
                <w:color w:val="000000"/>
              </w:rPr>
              <w:t xml:space="preserve">                                                   u iznosu od                 </w:t>
            </w:r>
            <w:r w:rsidRPr="001626F7">
              <w:rPr>
                <w:color w:val="000000"/>
              </w:rPr>
              <w:t>268.527,70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626F7">
              <w:rPr>
                <w:color w:val="000000"/>
              </w:rPr>
              <w:t>94460629311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286.</w:t>
            </w:r>
          </w:p>
        </w:tc>
        <w:tc>
          <w:tcPr>
            <w:tcW w:type="dxa" w:w="9072"/>
            <w:shd w:fill="auto" w:color="auto" w:val="clear"/>
            <w:vAlign w:val="center"/>
          </w:tcPr>
          <w:p w:rsidRDefault="00007F45" w:rsidP="009A465A" w:rsidR="00007F45">
            <w:pPr>
              <w:rPr>
                <w:color w:val="000000"/>
              </w:rPr>
            </w:pPr>
            <w:r w:rsidRPr="00253CF2">
              <w:rPr>
                <w:color w:val="000000"/>
              </w:rPr>
              <w:t xml:space="preserve">RANĐELOVIĆ NATALIJA </w:t>
            </w:r>
          </w:p>
          <w:p w:rsidRDefault="00007F45" w:rsidP="009A465A" w:rsidR="00007F45" w:rsidRPr="00C055F9">
            <w:pPr>
              <w:rPr>
                <w:color w:val="000000"/>
              </w:rPr>
            </w:pPr>
            <w:r>
              <w:rPr>
                <w:color w:val="000000"/>
              </w:rPr>
              <w:t xml:space="preserve">Sumartin, </w:t>
            </w:r>
            <w:r w:rsidRPr="00253CF2">
              <w:rPr>
                <w:color w:val="000000"/>
              </w:rPr>
              <w:t>Sumartin bb</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253CF2">
              <w:rPr>
                <w:color w:val="000000"/>
              </w:rPr>
              <w:t>38.537,42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53CF2">
              <w:rPr>
                <w:color w:val="000000"/>
              </w:rPr>
              <w:t>84803525959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287.</w:t>
            </w:r>
          </w:p>
        </w:tc>
        <w:tc>
          <w:tcPr>
            <w:tcW w:type="dxa" w:w="9072"/>
            <w:shd w:fill="auto" w:color="auto" w:val="clear"/>
            <w:vAlign w:val="center"/>
          </w:tcPr>
          <w:p w:rsidRDefault="00007F45" w:rsidP="009A465A" w:rsidR="00007F45">
            <w:pPr>
              <w:rPr>
                <w:color w:val="000000"/>
              </w:rPr>
            </w:pPr>
            <w:r w:rsidRPr="00253CF2">
              <w:rPr>
                <w:color w:val="000000"/>
              </w:rPr>
              <w:t xml:space="preserve">IRENA MIŠURAC </w:t>
            </w:r>
          </w:p>
          <w:p w:rsidRDefault="00007F45" w:rsidP="009A465A" w:rsidR="00007F45" w:rsidRPr="00C055F9">
            <w:pPr>
              <w:rPr>
                <w:color w:val="000000"/>
              </w:rPr>
            </w:pPr>
            <w:r w:rsidRPr="00C055F9">
              <w:rPr>
                <w:color w:val="000000"/>
              </w:rPr>
              <w:t xml:space="preserve">Split, </w:t>
            </w:r>
            <w:r w:rsidRPr="00253CF2">
              <w:rPr>
                <w:color w:val="000000"/>
              </w:rPr>
              <w:t>Zajčeva 3</w:t>
            </w:r>
            <w:r>
              <w:rPr>
                <w:color w:val="000000"/>
              </w:rPr>
              <w:t xml:space="preserve">            </w:t>
            </w:r>
            <w:r w:rsidRPr="00C055F9">
              <w:rPr>
                <w:color w:val="000000"/>
              </w:rPr>
              <w:t xml:space="preserve">                                                   u iznosu od                </w:t>
            </w:r>
            <w:r>
              <w:rPr>
                <w:color w:val="000000"/>
              </w:rPr>
              <w:t xml:space="preserve">   </w:t>
            </w:r>
            <w:r w:rsidRPr="00253CF2">
              <w:rPr>
                <w:color w:val="000000"/>
              </w:rPr>
              <w:t>90.659,12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53CF2">
              <w:rPr>
                <w:color w:val="000000"/>
              </w:rPr>
              <w:t>88135276135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288.</w:t>
            </w:r>
          </w:p>
        </w:tc>
        <w:tc>
          <w:tcPr>
            <w:tcW w:type="dxa" w:w="9072"/>
            <w:shd w:fill="auto" w:color="auto" w:val="clear"/>
            <w:vAlign w:val="center"/>
          </w:tcPr>
          <w:p w:rsidRDefault="00007F45" w:rsidP="009A465A" w:rsidR="00007F45">
            <w:pPr>
              <w:rPr>
                <w:color w:val="000000"/>
              </w:rPr>
            </w:pPr>
            <w:r w:rsidRPr="00253CF2">
              <w:rPr>
                <w:color w:val="000000"/>
              </w:rPr>
              <w:t xml:space="preserve">DRAŽEN RADMAN </w:t>
            </w:r>
          </w:p>
          <w:p w:rsidRDefault="00007F45" w:rsidP="009A465A" w:rsidR="00007F45" w:rsidRPr="00C055F9">
            <w:pPr>
              <w:rPr>
                <w:color w:val="000000"/>
              </w:rPr>
            </w:pPr>
            <w:r w:rsidRPr="00C055F9">
              <w:rPr>
                <w:color w:val="000000"/>
              </w:rPr>
              <w:t xml:space="preserve">Split, </w:t>
            </w:r>
            <w:r w:rsidRPr="00253CF2">
              <w:rPr>
                <w:color w:val="000000"/>
              </w:rPr>
              <w:t>Terzićeva 17</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253CF2">
              <w:rPr>
                <w:color w:val="000000"/>
              </w:rPr>
              <w:t>38.342,04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53CF2">
              <w:rPr>
                <w:color w:val="000000"/>
              </w:rPr>
              <w:t>94893991997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289.</w:t>
            </w:r>
          </w:p>
        </w:tc>
        <w:tc>
          <w:tcPr>
            <w:tcW w:type="dxa" w:w="9072"/>
            <w:shd w:fill="auto" w:color="auto" w:val="clear"/>
            <w:vAlign w:val="center"/>
          </w:tcPr>
          <w:p w:rsidRDefault="00007F45" w:rsidP="009A465A" w:rsidR="00007F45">
            <w:pPr>
              <w:rPr>
                <w:color w:val="000000"/>
              </w:rPr>
            </w:pPr>
            <w:r w:rsidRPr="00253CF2">
              <w:rPr>
                <w:color w:val="000000"/>
              </w:rPr>
              <w:t xml:space="preserve">IVANKA DRUŠKOVIĆ </w:t>
            </w:r>
          </w:p>
          <w:p w:rsidRDefault="00007F45" w:rsidP="009A465A" w:rsidR="00007F45" w:rsidRPr="00C055F9">
            <w:pPr>
              <w:rPr>
                <w:color w:val="000000"/>
              </w:rPr>
            </w:pPr>
            <w:r w:rsidRPr="00C055F9">
              <w:rPr>
                <w:color w:val="000000"/>
              </w:rPr>
              <w:t xml:space="preserve">Split, </w:t>
            </w:r>
            <w:r w:rsidRPr="00253CF2">
              <w:rPr>
                <w:color w:val="000000"/>
              </w:rPr>
              <w:t>Šibenska 57</w:t>
            </w:r>
            <w:r>
              <w:rPr>
                <w:color w:val="000000"/>
              </w:rPr>
              <w:t xml:space="preserve">         </w:t>
            </w:r>
            <w:r w:rsidRPr="00C055F9">
              <w:rPr>
                <w:color w:val="000000"/>
              </w:rPr>
              <w:t xml:space="preserve">                                                   u iznosu od                 </w:t>
            </w:r>
            <w:r w:rsidRPr="00253CF2">
              <w:rPr>
                <w:color w:val="000000"/>
              </w:rPr>
              <w:t>258.243,01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53CF2">
              <w:rPr>
                <w:color w:val="000000"/>
              </w:rPr>
              <w:t>45453990573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290.</w:t>
            </w:r>
          </w:p>
        </w:tc>
        <w:tc>
          <w:tcPr>
            <w:tcW w:type="dxa" w:w="9072"/>
            <w:shd w:fill="auto" w:color="auto" w:val="clear"/>
            <w:vAlign w:val="center"/>
          </w:tcPr>
          <w:p w:rsidRDefault="00007F45" w:rsidP="009A465A" w:rsidR="00007F45">
            <w:pPr>
              <w:rPr>
                <w:color w:val="000000"/>
              </w:rPr>
            </w:pPr>
            <w:r w:rsidRPr="00253CF2">
              <w:rPr>
                <w:color w:val="000000"/>
              </w:rPr>
              <w:t xml:space="preserve">MIRKO RODIĆ </w:t>
            </w:r>
          </w:p>
          <w:p w:rsidRDefault="00007F45" w:rsidP="009A465A" w:rsidR="00007F45" w:rsidRPr="00C055F9">
            <w:pPr>
              <w:rPr>
                <w:color w:val="000000"/>
              </w:rPr>
            </w:pPr>
            <w:r w:rsidRPr="00C055F9">
              <w:rPr>
                <w:color w:val="000000"/>
              </w:rPr>
              <w:t xml:space="preserve">Split, </w:t>
            </w:r>
            <w:r w:rsidRPr="00253CF2">
              <w:rPr>
                <w:color w:val="000000"/>
              </w:rPr>
              <w:t>Šetalište Bačvice 1</w:t>
            </w:r>
            <w:r>
              <w:rPr>
                <w:color w:val="000000"/>
              </w:rPr>
              <w:t xml:space="preserve"> </w:t>
            </w:r>
            <w:r w:rsidRPr="00C055F9">
              <w:rPr>
                <w:color w:val="000000"/>
              </w:rPr>
              <w:t xml:space="preserve">                                                u iznosu od                 </w:t>
            </w:r>
            <w:r w:rsidRPr="00253CF2">
              <w:rPr>
                <w:color w:val="000000"/>
              </w:rPr>
              <w:t>461.264,65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253CF2">
              <w:rPr>
                <w:color w:val="000000"/>
              </w:rPr>
              <w:t>06127666642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291.</w:t>
            </w:r>
          </w:p>
        </w:tc>
        <w:tc>
          <w:tcPr>
            <w:tcW w:type="dxa" w:w="9072"/>
            <w:shd w:fill="auto" w:color="auto" w:val="clear"/>
            <w:vAlign w:val="center"/>
          </w:tcPr>
          <w:p w:rsidRDefault="00007F45" w:rsidP="009A465A" w:rsidR="00007F45">
            <w:pPr>
              <w:rPr>
                <w:color w:val="000000"/>
              </w:rPr>
            </w:pPr>
            <w:r w:rsidRPr="00CC3D18">
              <w:rPr>
                <w:color w:val="000000"/>
              </w:rPr>
              <w:t xml:space="preserve">LJERKA RODIĆ </w:t>
            </w:r>
          </w:p>
          <w:p w:rsidRDefault="00007F45" w:rsidP="009A465A" w:rsidR="00007F45" w:rsidRPr="00C055F9">
            <w:pPr>
              <w:rPr>
                <w:color w:val="000000"/>
              </w:rPr>
            </w:pPr>
            <w:r w:rsidRPr="00C055F9">
              <w:rPr>
                <w:color w:val="000000"/>
              </w:rPr>
              <w:t xml:space="preserve">Split, </w:t>
            </w:r>
            <w:r w:rsidRPr="00CC3D18">
              <w:rPr>
                <w:color w:val="000000"/>
              </w:rPr>
              <w:t>Šetalište Bačvice 1</w:t>
            </w:r>
            <w:r>
              <w:rPr>
                <w:color w:val="000000"/>
              </w:rPr>
              <w:t xml:space="preserve"> </w:t>
            </w:r>
            <w:r w:rsidRPr="00C055F9">
              <w:rPr>
                <w:color w:val="000000"/>
              </w:rPr>
              <w:t xml:space="preserve">                                                u iznosu od                 </w:t>
            </w:r>
            <w:r w:rsidRPr="00CC3D18">
              <w:rPr>
                <w:color w:val="000000"/>
              </w:rPr>
              <w:t>159.812,65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98515937231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292.</w:t>
            </w:r>
          </w:p>
        </w:tc>
        <w:tc>
          <w:tcPr>
            <w:tcW w:type="dxa" w:w="9072"/>
            <w:shd w:fill="auto" w:color="auto" w:val="clear"/>
            <w:vAlign w:val="center"/>
          </w:tcPr>
          <w:p w:rsidRDefault="00007F45" w:rsidP="009A465A" w:rsidR="00007F45">
            <w:pPr>
              <w:rPr>
                <w:color w:val="000000"/>
              </w:rPr>
            </w:pPr>
            <w:r w:rsidRPr="00CC3D18">
              <w:rPr>
                <w:color w:val="000000"/>
              </w:rPr>
              <w:t xml:space="preserve">TONI GUNJAČA </w:t>
            </w:r>
          </w:p>
          <w:p w:rsidRDefault="00007F45" w:rsidP="009A465A" w:rsidR="00007F45" w:rsidRPr="00C055F9">
            <w:pPr>
              <w:rPr>
                <w:color w:val="000000"/>
              </w:rPr>
            </w:pPr>
            <w:r w:rsidRPr="00C055F9">
              <w:rPr>
                <w:color w:val="000000"/>
              </w:rPr>
              <w:t xml:space="preserve">Split, </w:t>
            </w:r>
            <w:r w:rsidRPr="00CC3D18">
              <w:rPr>
                <w:color w:val="000000"/>
              </w:rPr>
              <w:t>Terzićeva 17</w:t>
            </w:r>
            <w:r>
              <w:rPr>
                <w:color w:val="000000"/>
              </w:rPr>
              <w:t xml:space="preserve">       </w:t>
            </w:r>
            <w:r w:rsidRPr="00C055F9">
              <w:rPr>
                <w:color w:val="000000"/>
              </w:rPr>
              <w:t xml:space="preserve">                                                   u iznosu od                 </w:t>
            </w:r>
            <w:r w:rsidRPr="00CC3D18">
              <w:rPr>
                <w:color w:val="000000"/>
              </w:rPr>
              <w:t>154.937,21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94566583731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293.</w:t>
            </w:r>
          </w:p>
        </w:tc>
        <w:tc>
          <w:tcPr>
            <w:tcW w:type="dxa" w:w="9072"/>
            <w:shd w:fill="auto" w:color="auto" w:val="clear"/>
            <w:vAlign w:val="center"/>
          </w:tcPr>
          <w:p w:rsidRDefault="00007F45" w:rsidP="009A465A" w:rsidR="00007F45">
            <w:pPr>
              <w:rPr>
                <w:color w:val="000000"/>
              </w:rPr>
            </w:pPr>
            <w:r w:rsidRPr="00CC3D18">
              <w:rPr>
                <w:color w:val="000000"/>
              </w:rPr>
              <w:t xml:space="preserve">STANKO JAŠIĆ </w:t>
            </w:r>
          </w:p>
          <w:p w:rsidRDefault="00007F45" w:rsidP="009A465A" w:rsidR="00007F45" w:rsidRPr="00C055F9">
            <w:pPr>
              <w:rPr>
                <w:color w:val="000000"/>
              </w:rPr>
            </w:pPr>
            <w:r w:rsidRPr="00C055F9">
              <w:rPr>
                <w:color w:val="000000"/>
              </w:rPr>
              <w:t xml:space="preserve">Split, </w:t>
            </w:r>
            <w:r w:rsidRPr="00CC3D18">
              <w:rPr>
                <w:color w:val="000000"/>
              </w:rPr>
              <w:t>Junaka Vukovara 15c</w:t>
            </w:r>
            <w:r w:rsidRPr="00C055F9">
              <w:rPr>
                <w:color w:val="000000"/>
              </w:rPr>
              <w:t xml:space="preserve">                                            u iznosu od                 </w:t>
            </w:r>
            <w:r w:rsidRPr="00CC3D18">
              <w:rPr>
                <w:color w:val="000000"/>
              </w:rPr>
              <w:t>554.503,48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14019433174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294.</w:t>
            </w:r>
          </w:p>
        </w:tc>
        <w:tc>
          <w:tcPr>
            <w:tcW w:type="dxa" w:w="9072"/>
            <w:shd w:fill="auto" w:color="auto" w:val="clear"/>
            <w:vAlign w:val="center"/>
          </w:tcPr>
          <w:p w:rsidRDefault="00007F45" w:rsidP="009A465A" w:rsidR="00007F45">
            <w:pPr>
              <w:rPr>
                <w:color w:val="000000"/>
              </w:rPr>
            </w:pPr>
            <w:r w:rsidRPr="00CC3D18">
              <w:rPr>
                <w:color w:val="000000"/>
              </w:rPr>
              <w:t xml:space="preserve">ZORKA DUVNJAK </w:t>
            </w:r>
          </w:p>
          <w:p w:rsidRDefault="00007F45" w:rsidP="009A465A" w:rsidR="00007F45" w:rsidRPr="00C055F9">
            <w:pPr>
              <w:rPr>
                <w:color w:val="000000"/>
              </w:rPr>
            </w:pPr>
            <w:r>
              <w:rPr>
                <w:color w:val="000000"/>
              </w:rPr>
              <w:t>Primorski Dolac</w:t>
            </w:r>
            <w:r w:rsidRPr="00C055F9">
              <w:rPr>
                <w:color w:val="000000"/>
              </w:rPr>
              <w:t xml:space="preserve">, </w:t>
            </w:r>
            <w:r w:rsidRPr="00CC3D18">
              <w:rPr>
                <w:color w:val="000000"/>
              </w:rPr>
              <w:t>Primorski Dolac bb</w:t>
            </w:r>
            <w:r w:rsidRPr="00C055F9">
              <w:rPr>
                <w:color w:val="000000"/>
              </w:rPr>
              <w:t xml:space="preserve">                             u iznosu od                 </w:t>
            </w:r>
            <w:r w:rsidRPr="00CC3D18">
              <w:rPr>
                <w:color w:val="000000"/>
              </w:rPr>
              <w:t>108.237,80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19063736283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295.</w:t>
            </w:r>
          </w:p>
        </w:tc>
        <w:tc>
          <w:tcPr>
            <w:tcW w:type="dxa" w:w="9072"/>
            <w:shd w:fill="auto" w:color="auto" w:val="clear"/>
            <w:vAlign w:val="center"/>
          </w:tcPr>
          <w:p w:rsidRDefault="00007F45" w:rsidP="009A465A" w:rsidR="00007F45">
            <w:pPr>
              <w:rPr>
                <w:color w:val="000000"/>
              </w:rPr>
            </w:pPr>
            <w:r w:rsidRPr="00CC3D18">
              <w:rPr>
                <w:color w:val="000000"/>
              </w:rPr>
              <w:t xml:space="preserve">MARIJA JAŠIĆ </w:t>
            </w:r>
          </w:p>
          <w:p w:rsidRDefault="00007F45" w:rsidP="009A465A" w:rsidR="00007F45" w:rsidRPr="00C055F9">
            <w:pPr>
              <w:rPr>
                <w:color w:val="000000"/>
              </w:rPr>
            </w:pPr>
            <w:r w:rsidRPr="00C055F9">
              <w:rPr>
                <w:color w:val="000000"/>
              </w:rPr>
              <w:t xml:space="preserve">Split, </w:t>
            </w:r>
            <w:r w:rsidRPr="00CC3D18">
              <w:rPr>
                <w:color w:val="000000"/>
              </w:rPr>
              <w:t>Dubrovačka 3</w:t>
            </w:r>
            <w:r>
              <w:rPr>
                <w:color w:val="000000"/>
              </w:rPr>
              <w:t xml:space="preserve">     </w:t>
            </w:r>
            <w:r w:rsidRPr="00C055F9">
              <w:rPr>
                <w:color w:val="000000"/>
              </w:rPr>
              <w:t xml:space="preserve">                                                    u iznosu od                 </w:t>
            </w:r>
            <w:r w:rsidRPr="00CC3D18">
              <w:rPr>
                <w:color w:val="000000"/>
              </w:rPr>
              <w:t>56.299,88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86488827598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296.</w:t>
            </w:r>
          </w:p>
        </w:tc>
        <w:tc>
          <w:tcPr>
            <w:tcW w:type="dxa" w:w="9072"/>
            <w:shd w:fill="auto" w:color="auto" w:val="clear"/>
            <w:vAlign w:val="center"/>
          </w:tcPr>
          <w:p w:rsidRDefault="00007F45" w:rsidP="009A465A" w:rsidR="00007F45">
            <w:pPr>
              <w:rPr>
                <w:color w:val="000000"/>
              </w:rPr>
            </w:pPr>
            <w:r w:rsidRPr="00CC3D18">
              <w:rPr>
                <w:color w:val="000000"/>
              </w:rPr>
              <w:t xml:space="preserve">BUKOROVIĆ ITA </w:t>
            </w:r>
          </w:p>
          <w:p w:rsidRDefault="00007F45" w:rsidP="009A465A" w:rsidR="00007F45" w:rsidRPr="00C055F9">
            <w:pPr>
              <w:rPr>
                <w:color w:val="000000"/>
              </w:rPr>
            </w:pPr>
            <w:r>
              <w:rPr>
                <w:color w:val="000000"/>
              </w:rPr>
              <w:t>Stari Grad</w:t>
            </w:r>
            <w:r w:rsidRPr="00C055F9">
              <w:rPr>
                <w:color w:val="000000"/>
              </w:rPr>
              <w:t xml:space="preserve">, </w:t>
            </w:r>
            <w:r w:rsidRPr="00CC3D18">
              <w:rPr>
                <w:color w:val="000000"/>
              </w:rPr>
              <w:t>Vukovarska cesta 9</w:t>
            </w:r>
            <w:r w:rsidRPr="00C055F9">
              <w:rPr>
                <w:color w:val="000000"/>
              </w:rPr>
              <w:t xml:space="preserve">                                       u iznosu od                 </w:t>
            </w:r>
            <w:r w:rsidRPr="00CC3D18">
              <w:rPr>
                <w:color w:val="000000"/>
              </w:rPr>
              <w:t>295.688,83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74779911151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297.</w:t>
            </w:r>
          </w:p>
        </w:tc>
        <w:tc>
          <w:tcPr>
            <w:tcW w:type="dxa" w:w="9072"/>
            <w:shd w:fill="auto" w:color="auto" w:val="clear"/>
            <w:vAlign w:val="center"/>
          </w:tcPr>
          <w:p w:rsidRDefault="00007F45" w:rsidP="009A465A" w:rsidR="00007F45">
            <w:pPr>
              <w:rPr>
                <w:color w:val="000000"/>
              </w:rPr>
            </w:pPr>
            <w:r w:rsidRPr="00CC3D18">
              <w:rPr>
                <w:color w:val="000000"/>
              </w:rPr>
              <w:t xml:space="preserve">VERA ŽIVKOVIĆ-DRAGOJEVIĆ </w:t>
            </w:r>
          </w:p>
          <w:p w:rsidRDefault="00007F45" w:rsidP="009A465A" w:rsidR="00007F45" w:rsidRPr="00C055F9">
            <w:pPr>
              <w:rPr>
                <w:color w:val="000000"/>
              </w:rPr>
            </w:pPr>
            <w:r w:rsidRPr="00C055F9">
              <w:rPr>
                <w:color w:val="000000"/>
              </w:rPr>
              <w:t xml:space="preserve">Split, </w:t>
            </w:r>
            <w:r w:rsidRPr="00CC3D18">
              <w:rPr>
                <w:color w:val="000000"/>
              </w:rPr>
              <w:t>Put Firula 55</w:t>
            </w:r>
            <w:r w:rsidRPr="00C055F9">
              <w:rPr>
                <w:color w:val="000000"/>
              </w:rPr>
              <w:t xml:space="preserve">                                            </w:t>
            </w:r>
            <w:r>
              <w:rPr>
                <w:color w:val="000000"/>
              </w:rPr>
              <w:t xml:space="preserve">       </w:t>
            </w:r>
            <w:r w:rsidRPr="00C055F9">
              <w:rPr>
                <w:color w:val="000000"/>
              </w:rPr>
              <w:t xml:space="preserve">       u iznosu od                 </w:t>
            </w:r>
            <w:r w:rsidRPr="002B3525">
              <w:rPr>
                <w:color w:val="000000"/>
              </w:rPr>
              <w:t>265.516,32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38836255654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298.</w:t>
            </w:r>
          </w:p>
        </w:tc>
        <w:tc>
          <w:tcPr>
            <w:tcW w:type="dxa" w:w="9072"/>
            <w:shd w:fill="auto" w:color="auto" w:val="clear"/>
            <w:vAlign w:val="center"/>
          </w:tcPr>
          <w:p w:rsidRDefault="00007F45" w:rsidP="009A465A" w:rsidR="00007F45">
            <w:pPr>
              <w:rPr>
                <w:color w:val="000000"/>
              </w:rPr>
            </w:pPr>
            <w:r w:rsidRPr="00CC3D18">
              <w:rPr>
                <w:color w:val="000000"/>
              </w:rPr>
              <w:t xml:space="preserve">DULČIĆ ZLATA </w:t>
            </w:r>
          </w:p>
          <w:p w:rsidRDefault="00007F45" w:rsidP="009A465A" w:rsidR="00007F45" w:rsidRPr="00C055F9">
            <w:pPr>
              <w:rPr>
                <w:color w:val="000000"/>
              </w:rPr>
            </w:pPr>
            <w:r>
              <w:rPr>
                <w:color w:val="000000"/>
              </w:rPr>
              <w:t>Stari Grad</w:t>
            </w:r>
            <w:r w:rsidRPr="00C055F9">
              <w:rPr>
                <w:color w:val="000000"/>
              </w:rPr>
              <w:t xml:space="preserve">, </w:t>
            </w:r>
            <w:r w:rsidRPr="00CC3D18">
              <w:rPr>
                <w:color w:val="000000"/>
              </w:rPr>
              <w:t>Strosmajerova 23</w:t>
            </w:r>
            <w:r w:rsidRPr="00C055F9">
              <w:rPr>
                <w:color w:val="000000"/>
              </w:rPr>
              <w:t xml:space="preserve">                                          u iznosu od      </w:t>
            </w:r>
            <w:r>
              <w:rPr>
                <w:color w:val="000000"/>
              </w:rPr>
              <w:t xml:space="preserve">  </w:t>
            </w:r>
            <w:r w:rsidRPr="00C055F9">
              <w:rPr>
                <w:color w:val="000000"/>
              </w:rPr>
              <w:t xml:space="preserve">           </w:t>
            </w:r>
            <w:r w:rsidRPr="00CC3D18">
              <w:rPr>
                <w:color w:val="000000"/>
              </w:rPr>
              <w:t>22.425,68</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34333712507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299.</w:t>
            </w:r>
          </w:p>
        </w:tc>
        <w:tc>
          <w:tcPr>
            <w:tcW w:type="dxa" w:w="9072"/>
            <w:shd w:fill="auto" w:color="auto" w:val="clear"/>
            <w:vAlign w:val="center"/>
          </w:tcPr>
          <w:p w:rsidRDefault="00007F45" w:rsidP="009A465A" w:rsidR="00007F45">
            <w:pPr>
              <w:rPr>
                <w:color w:val="000000"/>
              </w:rPr>
            </w:pPr>
            <w:r w:rsidRPr="00CC3D18">
              <w:rPr>
                <w:color w:val="000000"/>
              </w:rPr>
              <w:t xml:space="preserve">VINKO PARAT </w:t>
            </w:r>
          </w:p>
          <w:p w:rsidRDefault="00007F45" w:rsidP="009A465A" w:rsidR="00007F45" w:rsidRPr="00C055F9">
            <w:pPr>
              <w:rPr>
                <w:color w:val="000000"/>
              </w:rPr>
            </w:pPr>
            <w:r w:rsidRPr="00C055F9">
              <w:rPr>
                <w:color w:val="000000"/>
              </w:rPr>
              <w:t xml:space="preserve">Split, </w:t>
            </w:r>
            <w:r w:rsidRPr="00CC3D18">
              <w:rPr>
                <w:color w:val="000000"/>
              </w:rPr>
              <w:t>Domovinskog rata 27</w:t>
            </w:r>
            <w:r w:rsidRPr="00C055F9">
              <w:rPr>
                <w:color w:val="000000"/>
              </w:rPr>
              <w:t xml:space="preserve">                                            u iznosu od               </w:t>
            </w:r>
            <w:r>
              <w:rPr>
                <w:color w:val="000000"/>
              </w:rPr>
              <w:t xml:space="preserve">  </w:t>
            </w:r>
            <w:r w:rsidRPr="00C055F9">
              <w:rPr>
                <w:color w:val="000000"/>
              </w:rPr>
              <w:t xml:space="preserve">  </w:t>
            </w:r>
            <w:r w:rsidRPr="00CC3D18">
              <w:rPr>
                <w:color w:val="000000"/>
              </w:rPr>
              <w:t>19.382,03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94802427300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300.</w:t>
            </w:r>
          </w:p>
        </w:tc>
        <w:tc>
          <w:tcPr>
            <w:tcW w:type="dxa" w:w="9072"/>
            <w:shd w:fill="auto" w:color="auto" w:val="clear"/>
            <w:vAlign w:val="center"/>
          </w:tcPr>
          <w:p w:rsidRDefault="00007F45" w:rsidP="009A465A" w:rsidR="00007F45">
            <w:pPr>
              <w:rPr>
                <w:color w:val="000000"/>
              </w:rPr>
            </w:pPr>
            <w:r w:rsidRPr="00CC3D18">
              <w:rPr>
                <w:color w:val="000000"/>
              </w:rPr>
              <w:t xml:space="preserve">DUNJA VUKIĆ </w:t>
            </w:r>
          </w:p>
          <w:p w:rsidRDefault="00007F45" w:rsidP="009A465A" w:rsidR="00007F45" w:rsidRPr="00C055F9">
            <w:pPr>
              <w:rPr>
                <w:color w:val="000000"/>
              </w:rPr>
            </w:pPr>
            <w:r>
              <w:rPr>
                <w:color w:val="000000"/>
              </w:rPr>
              <w:t>Kaštel Sućurac</w:t>
            </w:r>
            <w:r w:rsidRPr="00C055F9">
              <w:rPr>
                <w:color w:val="000000"/>
              </w:rPr>
              <w:t xml:space="preserve">, </w:t>
            </w:r>
            <w:r w:rsidRPr="00CC3D18">
              <w:rPr>
                <w:color w:val="000000"/>
              </w:rPr>
              <w:t>Ul. Braska Peca III 4</w:t>
            </w:r>
            <w:r w:rsidRPr="00C055F9">
              <w:rPr>
                <w:color w:val="000000"/>
              </w:rPr>
              <w:t xml:space="preserve">                             u iznosu od              </w:t>
            </w:r>
            <w:r>
              <w:rPr>
                <w:color w:val="000000"/>
              </w:rPr>
              <w:t xml:space="preserve">  </w:t>
            </w:r>
            <w:r w:rsidRPr="00C055F9">
              <w:rPr>
                <w:color w:val="000000"/>
              </w:rPr>
              <w:t xml:space="preserve">   </w:t>
            </w:r>
            <w:r w:rsidRPr="00CC3D18">
              <w:rPr>
                <w:color w:val="000000"/>
              </w:rPr>
              <w:t>12.711,17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CC3D18">
              <w:rPr>
                <w:color w:val="000000"/>
              </w:rPr>
              <w:t>00842033799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301.</w:t>
            </w:r>
          </w:p>
        </w:tc>
        <w:tc>
          <w:tcPr>
            <w:tcW w:type="dxa" w:w="9072"/>
            <w:shd w:fill="auto" w:color="auto" w:val="clear"/>
            <w:vAlign w:val="center"/>
          </w:tcPr>
          <w:p w:rsidRDefault="00007F45" w:rsidP="009A465A" w:rsidR="00007F45">
            <w:pPr>
              <w:rPr>
                <w:color w:val="000000"/>
              </w:rPr>
            </w:pPr>
            <w:r w:rsidRPr="007850EC">
              <w:rPr>
                <w:color w:val="000000"/>
              </w:rPr>
              <w:t xml:space="preserve">MEIRA BATINIĆ </w:t>
            </w:r>
          </w:p>
          <w:p w:rsidRDefault="00007F45" w:rsidP="009A465A" w:rsidR="00007F45" w:rsidRPr="00C055F9">
            <w:pPr>
              <w:rPr>
                <w:color w:val="000000"/>
              </w:rPr>
            </w:pPr>
            <w:r w:rsidRPr="00C055F9">
              <w:rPr>
                <w:color w:val="000000"/>
              </w:rPr>
              <w:t xml:space="preserve">Split, </w:t>
            </w:r>
            <w:r w:rsidRPr="007850EC">
              <w:rPr>
                <w:color w:val="000000"/>
              </w:rPr>
              <w:t>Sukoišanska 18</w:t>
            </w:r>
            <w:r>
              <w:rPr>
                <w:color w:val="000000"/>
              </w:rPr>
              <w:t xml:space="preserve">  </w:t>
            </w:r>
            <w:r w:rsidRPr="00C055F9">
              <w:rPr>
                <w:color w:val="000000"/>
              </w:rPr>
              <w:t xml:space="preserve">                                                    u iznosu od                 </w:t>
            </w:r>
            <w:r w:rsidRPr="007850EC">
              <w:rPr>
                <w:color w:val="000000"/>
              </w:rPr>
              <w:t>207.743,12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7850EC">
              <w:rPr>
                <w:color w:val="000000"/>
              </w:rPr>
              <w:t>40133946657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302.</w:t>
            </w:r>
          </w:p>
        </w:tc>
        <w:tc>
          <w:tcPr>
            <w:tcW w:type="dxa" w:w="9072"/>
            <w:shd w:fill="auto" w:color="auto" w:val="clear"/>
            <w:vAlign w:val="center"/>
          </w:tcPr>
          <w:p w:rsidRDefault="00007F45" w:rsidP="009A465A" w:rsidR="00007F45">
            <w:pPr>
              <w:rPr>
                <w:color w:val="000000"/>
              </w:rPr>
            </w:pPr>
            <w:r w:rsidRPr="007850EC">
              <w:rPr>
                <w:color w:val="000000"/>
              </w:rPr>
              <w:t xml:space="preserve">ILLE NEDJELJKA </w:t>
            </w:r>
          </w:p>
          <w:p w:rsidRDefault="00007F45" w:rsidP="009A465A" w:rsidR="00007F45" w:rsidRPr="00C055F9">
            <w:pPr>
              <w:rPr>
                <w:color w:val="000000"/>
              </w:rPr>
            </w:pPr>
            <w:r w:rsidRPr="00C055F9">
              <w:rPr>
                <w:color w:val="000000"/>
              </w:rPr>
              <w:t xml:space="preserve">Split, </w:t>
            </w:r>
            <w:r w:rsidRPr="007850EC">
              <w:rPr>
                <w:color w:val="000000"/>
              </w:rPr>
              <w:t>Valpovačka 7</w:t>
            </w:r>
            <w:r>
              <w:rPr>
                <w:color w:val="000000"/>
              </w:rPr>
              <w:t xml:space="preserve">     </w:t>
            </w:r>
            <w:r w:rsidRPr="00C055F9">
              <w:rPr>
                <w:color w:val="000000"/>
              </w:rPr>
              <w:t xml:space="preserve">                                                    u iznosu od               </w:t>
            </w:r>
            <w:r>
              <w:rPr>
                <w:color w:val="000000"/>
              </w:rPr>
              <w:t xml:space="preserve">    </w:t>
            </w:r>
            <w:r w:rsidRPr="007850EC">
              <w:rPr>
                <w:color w:val="000000"/>
              </w:rPr>
              <w:t>29.310,25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7850EC">
              <w:rPr>
                <w:color w:val="000000"/>
              </w:rPr>
              <w:t>21032352588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303.</w:t>
            </w:r>
          </w:p>
        </w:tc>
        <w:tc>
          <w:tcPr>
            <w:tcW w:type="dxa" w:w="9072"/>
            <w:shd w:fill="auto" w:color="auto" w:val="clear"/>
            <w:vAlign w:val="center"/>
          </w:tcPr>
          <w:p w:rsidRDefault="00007F45" w:rsidP="009A465A" w:rsidR="00007F45">
            <w:pPr>
              <w:rPr>
                <w:color w:val="000000"/>
              </w:rPr>
            </w:pPr>
            <w:r w:rsidRPr="007850EC">
              <w:rPr>
                <w:color w:val="000000"/>
              </w:rPr>
              <w:t xml:space="preserve">SILVIJA DOLIĆ </w:t>
            </w:r>
          </w:p>
          <w:p w:rsidRDefault="00007F45" w:rsidP="009A465A" w:rsidR="00007F45" w:rsidRPr="00C055F9">
            <w:pPr>
              <w:rPr>
                <w:color w:val="000000"/>
              </w:rPr>
            </w:pPr>
            <w:r w:rsidRPr="00C055F9">
              <w:rPr>
                <w:color w:val="000000"/>
              </w:rPr>
              <w:t xml:space="preserve">Split, </w:t>
            </w:r>
            <w:r w:rsidRPr="007850EC">
              <w:rPr>
                <w:color w:val="000000"/>
              </w:rPr>
              <w:t>Odeska 6</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7850EC">
              <w:rPr>
                <w:color w:val="000000"/>
              </w:rPr>
              <w:t>14.748,16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7850EC">
              <w:rPr>
                <w:color w:val="000000"/>
              </w:rPr>
              <w:t>81874890355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304.</w:t>
            </w:r>
          </w:p>
        </w:tc>
        <w:tc>
          <w:tcPr>
            <w:tcW w:type="dxa" w:w="9072"/>
            <w:shd w:fill="auto" w:color="auto" w:val="clear"/>
            <w:vAlign w:val="center"/>
          </w:tcPr>
          <w:p w:rsidRDefault="00007F45" w:rsidP="009A465A" w:rsidR="00007F45">
            <w:pPr>
              <w:rPr>
                <w:color w:val="000000"/>
              </w:rPr>
            </w:pPr>
            <w:r w:rsidRPr="007850EC">
              <w:rPr>
                <w:color w:val="000000"/>
              </w:rPr>
              <w:t xml:space="preserve">SASA MRŠIĆ </w:t>
            </w:r>
          </w:p>
          <w:p w:rsidRDefault="00007F45" w:rsidP="009A465A" w:rsidR="00007F45" w:rsidRPr="00C055F9">
            <w:pPr>
              <w:rPr>
                <w:color w:val="000000"/>
              </w:rPr>
            </w:pPr>
            <w:r w:rsidRPr="00C055F9">
              <w:rPr>
                <w:color w:val="000000"/>
              </w:rPr>
              <w:t xml:space="preserve">Split, </w:t>
            </w:r>
            <w:r w:rsidRPr="007850EC">
              <w:rPr>
                <w:color w:val="000000"/>
              </w:rPr>
              <w:t>Jure Kaštelana 13</w:t>
            </w:r>
            <w:r w:rsidRPr="00C055F9">
              <w:rPr>
                <w:color w:val="000000"/>
              </w:rPr>
              <w:t xml:space="preserve">                                                   u iznosu od                 </w:t>
            </w:r>
            <w:r w:rsidRPr="007850EC">
              <w:rPr>
                <w:color w:val="000000"/>
              </w:rPr>
              <w:t>128.356,92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7850EC">
              <w:rPr>
                <w:color w:val="000000"/>
              </w:rPr>
              <w:t>35400183473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305.</w:t>
            </w:r>
          </w:p>
        </w:tc>
        <w:tc>
          <w:tcPr>
            <w:tcW w:type="dxa" w:w="9072"/>
            <w:shd w:fill="auto" w:color="auto" w:val="clear"/>
            <w:vAlign w:val="center"/>
          </w:tcPr>
          <w:p w:rsidRDefault="00007F45" w:rsidP="009A465A" w:rsidR="00007F45">
            <w:pPr>
              <w:rPr>
                <w:color w:val="000000"/>
              </w:rPr>
            </w:pPr>
            <w:r w:rsidRPr="007850EC">
              <w:rPr>
                <w:color w:val="000000"/>
              </w:rPr>
              <w:t xml:space="preserve">DANIJELA DRLJE VIDOVIĆ </w:t>
            </w:r>
          </w:p>
          <w:p w:rsidRDefault="00007F45" w:rsidP="009A465A" w:rsidR="00007F45" w:rsidRPr="00C055F9">
            <w:pPr>
              <w:rPr>
                <w:color w:val="000000"/>
              </w:rPr>
            </w:pPr>
            <w:r w:rsidRPr="00C055F9">
              <w:rPr>
                <w:color w:val="000000"/>
              </w:rPr>
              <w:t xml:space="preserve">Split, </w:t>
            </w:r>
            <w:r w:rsidRPr="007850EC">
              <w:rPr>
                <w:color w:val="000000"/>
              </w:rPr>
              <w:t>Lučičeva 3</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7850EC">
              <w:rPr>
                <w:color w:val="000000"/>
              </w:rPr>
              <w:t>25.433,12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7850EC">
              <w:rPr>
                <w:color w:val="000000"/>
              </w:rPr>
              <w:t>82647127434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306.</w:t>
            </w:r>
          </w:p>
        </w:tc>
        <w:tc>
          <w:tcPr>
            <w:tcW w:type="dxa" w:w="9072"/>
            <w:shd w:fill="auto" w:color="auto" w:val="clear"/>
            <w:vAlign w:val="center"/>
          </w:tcPr>
          <w:p w:rsidRDefault="00007F45" w:rsidP="009A465A" w:rsidR="00007F45">
            <w:pPr>
              <w:rPr>
                <w:color w:val="000000"/>
              </w:rPr>
            </w:pPr>
            <w:r w:rsidRPr="007850EC">
              <w:rPr>
                <w:color w:val="000000"/>
              </w:rPr>
              <w:t xml:space="preserve">ŽARKO BEŠLIĆ </w:t>
            </w:r>
          </w:p>
          <w:p w:rsidRDefault="00007F45" w:rsidP="009A465A" w:rsidR="00007F45" w:rsidRPr="00C055F9">
            <w:pPr>
              <w:rPr>
                <w:color w:val="000000"/>
              </w:rPr>
            </w:pPr>
            <w:r>
              <w:rPr>
                <w:color w:val="000000"/>
              </w:rPr>
              <w:t>Podstrana</w:t>
            </w:r>
            <w:r w:rsidRPr="00C055F9">
              <w:rPr>
                <w:color w:val="000000"/>
              </w:rPr>
              <w:t xml:space="preserve">, </w:t>
            </w:r>
            <w:r w:rsidRPr="007850EC">
              <w:rPr>
                <w:color w:val="000000"/>
              </w:rPr>
              <w:t>Ante Starčevića 44</w:t>
            </w:r>
            <w:r>
              <w:rPr>
                <w:color w:val="000000"/>
              </w:rPr>
              <w:t xml:space="preserve"> </w:t>
            </w:r>
            <w:r w:rsidRPr="00C055F9">
              <w:rPr>
                <w:color w:val="000000"/>
              </w:rPr>
              <w:t xml:space="preserve">                                       u iznosu od                 </w:t>
            </w:r>
            <w:r w:rsidRPr="006348BD">
              <w:rPr>
                <w:color w:val="000000"/>
              </w:rPr>
              <w:t>602.453,61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68361463752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307.</w:t>
            </w:r>
          </w:p>
        </w:tc>
        <w:tc>
          <w:tcPr>
            <w:tcW w:type="dxa" w:w="9072"/>
            <w:shd w:fill="auto" w:color="auto" w:val="clear"/>
            <w:vAlign w:val="center"/>
          </w:tcPr>
          <w:p w:rsidRDefault="00007F45" w:rsidP="009A465A" w:rsidR="00007F45">
            <w:pPr>
              <w:rPr>
                <w:color w:val="000000"/>
              </w:rPr>
            </w:pPr>
            <w:r w:rsidRPr="006348BD">
              <w:rPr>
                <w:color w:val="000000"/>
              </w:rPr>
              <w:t xml:space="preserve">KNEZ VESNA </w:t>
            </w:r>
          </w:p>
          <w:p w:rsidRDefault="00007F45" w:rsidP="009A465A" w:rsidR="00007F45" w:rsidRPr="00C055F9">
            <w:pPr>
              <w:rPr>
                <w:color w:val="000000"/>
              </w:rPr>
            </w:pPr>
            <w:r w:rsidRPr="00C055F9">
              <w:rPr>
                <w:color w:val="000000"/>
              </w:rPr>
              <w:t xml:space="preserve">Split, </w:t>
            </w:r>
            <w:r w:rsidRPr="006348BD">
              <w:rPr>
                <w:color w:val="000000"/>
              </w:rPr>
              <w:t>Put Firula 53</w:t>
            </w:r>
            <w:r>
              <w:rPr>
                <w:color w:val="000000"/>
              </w:rPr>
              <w:t xml:space="preserve">      </w:t>
            </w:r>
            <w:r w:rsidRPr="00C055F9">
              <w:rPr>
                <w:color w:val="000000"/>
              </w:rPr>
              <w:t xml:space="preserve">                                                    u iznosu od                 </w:t>
            </w:r>
            <w:r w:rsidRPr="006348BD">
              <w:rPr>
                <w:color w:val="000000"/>
              </w:rPr>
              <w:t>367.884,45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96497966580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308.</w:t>
            </w:r>
          </w:p>
        </w:tc>
        <w:tc>
          <w:tcPr>
            <w:tcW w:type="dxa" w:w="9072"/>
            <w:shd w:fill="auto" w:color="auto" w:val="clear"/>
            <w:vAlign w:val="center"/>
          </w:tcPr>
          <w:p w:rsidRDefault="00007F45" w:rsidP="009A465A" w:rsidR="00007F45">
            <w:pPr>
              <w:rPr>
                <w:color w:val="000000"/>
              </w:rPr>
            </w:pPr>
            <w:r w:rsidRPr="006348BD">
              <w:rPr>
                <w:color w:val="000000"/>
              </w:rPr>
              <w:t xml:space="preserve">ANDRIJANA PANŽIĆ </w:t>
            </w:r>
          </w:p>
          <w:p w:rsidRDefault="00007F45" w:rsidP="009A465A" w:rsidR="00007F45" w:rsidRPr="00C055F9">
            <w:pPr>
              <w:rPr>
                <w:color w:val="000000"/>
              </w:rPr>
            </w:pPr>
            <w:r>
              <w:rPr>
                <w:color w:val="000000"/>
              </w:rPr>
              <w:t>Podstrana</w:t>
            </w:r>
            <w:r w:rsidRPr="00C055F9">
              <w:rPr>
                <w:color w:val="000000"/>
              </w:rPr>
              <w:t xml:space="preserve">, </w:t>
            </w:r>
            <w:r w:rsidRPr="006348BD">
              <w:rPr>
                <w:color w:val="000000"/>
              </w:rPr>
              <w:t>Ratnih žrtava 20</w:t>
            </w:r>
            <w:r>
              <w:rPr>
                <w:color w:val="000000"/>
              </w:rPr>
              <w:t xml:space="preserve"> </w:t>
            </w:r>
            <w:r w:rsidRPr="00C055F9">
              <w:rPr>
                <w:color w:val="000000"/>
              </w:rPr>
              <w:t xml:space="preserve">                                           u iznosu od                 </w:t>
            </w:r>
            <w:r w:rsidRPr="006348BD">
              <w:rPr>
                <w:color w:val="000000"/>
              </w:rPr>
              <w:t>147.396,34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73165398362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310.</w:t>
            </w:r>
          </w:p>
        </w:tc>
        <w:tc>
          <w:tcPr>
            <w:tcW w:type="dxa" w:w="9072"/>
            <w:shd w:fill="auto" w:color="auto" w:val="clear"/>
            <w:vAlign w:val="center"/>
          </w:tcPr>
          <w:p w:rsidRDefault="00007F45" w:rsidP="009A465A" w:rsidR="00007F45">
            <w:pPr>
              <w:rPr>
                <w:color w:val="000000"/>
              </w:rPr>
            </w:pPr>
            <w:r w:rsidRPr="006348BD">
              <w:rPr>
                <w:color w:val="000000"/>
              </w:rPr>
              <w:t xml:space="preserve">JOZEFINA GABELIĆ </w:t>
            </w:r>
          </w:p>
          <w:p w:rsidRDefault="00007F45" w:rsidP="009A465A" w:rsidR="00007F45" w:rsidRPr="00C055F9">
            <w:pPr>
              <w:rPr>
                <w:color w:val="000000"/>
              </w:rPr>
            </w:pPr>
            <w:r w:rsidRPr="00C055F9">
              <w:rPr>
                <w:color w:val="000000"/>
              </w:rPr>
              <w:t xml:space="preserve">Split, </w:t>
            </w:r>
            <w:r w:rsidRPr="006348BD">
              <w:rPr>
                <w:color w:val="000000"/>
              </w:rPr>
              <w:t>Klarina 7</w:t>
            </w:r>
            <w:r>
              <w:rPr>
                <w:color w:val="000000"/>
              </w:rPr>
              <w:t xml:space="preserve">             </w:t>
            </w:r>
            <w:r w:rsidRPr="00C055F9">
              <w:rPr>
                <w:color w:val="000000"/>
              </w:rPr>
              <w:t xml:space="preserve">                                                   u iznosu od                </w:t>
            </w:r>
            <w:r>
              <w:rPr>
                <w:color w:val="000000"/>
              </w:rPr>
              <w:t xml:space="preserve">     </w:t>
            </w:r>
            <w:r w:rsidRPr="006348BD">
              <w:rPr>
                <w:color w:val="000000"/>
              </w:rPr>
              <w:t>5.306,80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58029278102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311.</w:t>
            </w:r>
          </w:p>
        </w:tc>
        <w:tc>
          <w:tcPr>
            <w:tcW w:type="dxa" w:w="9072"/>
            <w:shd w:fill="auto" w:color="auto" w:val="clear"/>
            <w:vAlign w:val="center"/>
          </w:tcPr>
          <w:p w:rsidRDefault="00007F45" w:rsidP="009A465A" w:rsidR="00007F45">
            <w:pPr>
              <w:rPr>
                <w:color w:val="000000"/>
              </w:rPr>
            </w:pPr>
            <w:r w:rsidRPr="006348BD">
              <w:rPr>
                <w:color w:val="000000"/>
              </w:rPr>
              <w:t xml:space="preserve">SILVIJA KELAM </w:t>
            </w:r>
          </w:p>
          <w:p w:rsidRDefault="00007F45" w:rsidP="009A465A" w:rsidR="00007F45" w:rsidRPr="00C055F9">
            <w:pPr>
              <w:rPr>
                <w:color w:val="000000"/>
              </w:rPr>
            </w:pPr>
            <w:r w:rsidRPr="00C055F9">
              <w:rPr>
                <w:color w:val="000000"/>
              </w:rPr>
              <w:t xml:space="preserve">Split, </w:t>
            </w:r>
            <w:r w:rsidRPr="006348BD">
              <w:rPr>
                <w:color w:val="000000"/>
              </w:rPr>
              <w:t>Vinkovačka 49</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348BD">
              <w:rPr>
                <w:color w:val="000000"/>
              </w:rPr>
              <w:t>28.338,07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20092283444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313.</w:t>
            </w:r>
          </w:p>
        </w:tc>
        <w:tc>
          <w:tcPr>
            <w:tcW w:type="dxa" w:w="9072"/>
            <w:shd w:fill="auto" w:color="auto" w:val="clear"/>
            <w:vAlign w:val="center"/>
          </w:tcPr>
          <w:p w:rsidRDefault="00007F45" w:rsidP="009A465A" w:rsidR="00007F45">
            <w:pPr>
              <w:rPr>
                <w:color w:val="000000"/>
              </w:rPr>
            </w:pPr>
            <w:r>
              <w:rPr>
                <w:color w:val="000000"/>
              </w:rPr>
              <w:t xml:space="preserve">DINA GABELIĆ nasljednica iza pok. </w:t>
            </w:r>
            <w:r w:rsidRPr="006348BD">
              <w:rPr>
                <w:color w:val="000000"/>
              </w:rPr>
              <w:t>Peric</w:t>
            </w:r>
            <w:r>
              <w:rPr>
                <w:color w:val="000000"/>
              </w:rPr>
              <w:t>e</w:t>
            </w:r>
            <w:r w:rsidRPr="006348BD">
              <w:rPr>
                <w:color w:val="000000"/>
              </w:rPr>
              <w:t xml:space="preserve"> Fabris</w:t>
            </w:r>
            <w:r>
              <w:rPr>
                <w:color w:val="000000"/>
              </w:rPr>
              <w:t>a</w:t>
            </w:r>
          </w:p>
          <w:p w:rsidRDefault="00007F45" w:rsidP="009A465A" w:rsidR="00007F45" w:rsidRPr="00C055F9">
            <w:pPr>
              <w:rPr>
                <w:color w:val="000000"/>
              </w:rPr>
            </w:pPr>
            <w:r w:rsidRPr="00C055F9">
              <w:rPr>
                <w:color w:val="000000"/>
              </w:rPr>
              <w:t xml:space="preserve">Split, </w:t>
            </w:r>
            <w:r>
              <w:rPr>
                <w:color w:val="000000"/>
              </w:rPr>
              <w:t xml:space="preserve">Sv. Klare 7         </w:t>
            </w:r>
            <w:r w:rsidRPr="00C055F9">
              <w:rPr>
                <w:color w:val="000000"/>
              </w:rPr>
              <w:t xml:space="preserve">                                                    u iznosu od              </w:t>
            </w:r>
            <w:r>
              <w:rPr>
                <w:color w:val="000000"/>
              </w:rPr>
              <w:t xml:space="preserve">  </w:t>
            </w:r>
            <w:r w:rsidRPr="00C055F9">
              <w:rPr>
                <w:color w:val="000000"/>
              </w:rPr>
              <w:t xml:space="preserve">   </w:t>
            </w:r>
            <w:r w:rsidRPr="006348BD">
              <w:rPr>
                <w:color w:val="000000"/>
              </w:rPr>
              <w:t>22.134,01</w:t>
            </w:r>
            <w:r w:rsidRPr="00C055F9">
              <w:rPr>
                <w:color w:val="000000"/>
              </w:rPr>
              <w:t xml:space="preserve"> kn</w:t>
            </w:r>
          </w:p>
          <w:p w:rsidRDefault="00007F45" w:rsidP="009A465A" w:rsidR="00007F45" w:rsidRPr="002B3525">
            <w:pPr>
              <w:rPr>
                <w:color w:val="000000"/>
              </w:rPr>
            </w:pPr>
            <w:r w:rsidRPr="00C055F9">
              <w:rPr>
                <w:color w:val="000000"/>
              </w:rPr>
              <w:t xml:space="preserve">OIB: </w:t>
            </w:r>
            <w:r>
              <w:rPr>
                <w:color w:val="000000"/>
              </w:rPr>
              <w:t>69147224729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314.</w:t>
            </w:r>
          </w:p>
        </w:tc>
        <w:tc>
          <w:tcPr>
            <w:tcW w:type="dxa" w:w="9072"/>
            <w:shd w:fill="auto" w:color="auto" w:val="clear"/>
            <w:vAlign w:val="center"/>
          </w:tcPr>
          <w:p w:rsidRDefault="00007F45" w:rsidP="009A465A" w:rsidR="00007F45">
            <w:pPr>
              <w:rPr>
                <w:color w:val="000000"/>
              </w:rPr>
            </w:pPr>
            <w:r w:rsidRPr="006348BD">
              <w:rPr>
                <w:color w:val="000000"/>
              </w:rPr>
              <w:t xml:space="preserve">MARIJA VUJČIĆ </w:t>
            </w:r>
          </w:p>
          <w:p w:rsidRDefault="00007F45" w:rsidP="009A465A" w:rsidR="00007F45" w:rsidRPr="00C055F9">
            <w:pPr>
              <w:rPr>
                <w:color w:val="000000"/>
              </w:rPr>
            </w:pPr>
            <w:r>
              <w:rPr>
                <w:color w:val="000000"/>
              </w:rPr>
              <w:t>Imotski</w:t>
            </w:r>
            <w:r w:rsidRPr="00C055F9">
              <w:rPr>
                <w:color w:val="000000"/>
              </w:rPr>
              <w:t xml:space="preserve">, </w:t>
            </w:r>
            <w:r w:rsidRPr="006348BD">
              <w:rPr>
                <w:color w:val="000000"/>
              </w:rPr>
              <w:t>Glavina Donja bb</w:t>
            </w:r>
            <w:r>
              <w:rPr>
                <w:color w:val="000000"/>
              </w:rPr>
              <w:t xml:space="preserve"> </w:t>
            </w:r>
            <w:r w:rsidRPr="00C055F9">
              <w:rPr>
                <w:color w:val="000000"/>
              </w:rPr>
              <w:t xml:space="preserve">                                             u iznosu od                 </w:t>
            </w:r>
            <w:r w:rsidRPr="006348BD">
              <w:rPr>
                <w:color w:val="000000"/>
              </w:rPr>
              <w:t>251.851,32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82365890733</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315.</w:t>
            </w:r>
          </w:p>
        </w:tc>
        <w:tc>
          <w:tcPr>
            <w:tcW w:type="dxa" w:w="9072"/>
            <w:shd w:fill="auto" w:color="auto" w:val="clear"/>
            <w:vAlign w:val="center"/>
          </w:tcPr>
          <w:p w:rsidRDefault="00007F45" w:rsidP="009A465A" w:rsidR="00007F45">
            <w:pPr>
              <w:rPr>
                <w:color w:val="000000"/>
              </w:rPr>
            </w:pPr>
            <w:r w:rsidRPr="006348BD">
              <w:rPr>
                <w:color w:val="000000"/>
              </w:rPr>
              <w:t xml:space="preserve">IVA VIŠIĆ </w:t>
            </w:r>
          </w:p>
          <w:p w:rsidRDefault="00007F45" w:rsidP="009A465A" w:rsidR="00007F45" w:rsidRPr="00C055F9">
            <w:pPr>
              <w:rPr>
                <w:color w:val="000000"/>
              </w:rPr>
            </w:pPr>
            <w:r w:rsidRPr="00C055F9">
              <w:rPr>
                <w:color w:val="000000"/>
              </w:rPr>
              <w:t xml:space="preserve">Split, </w:t>
            </w:r>
            <w:r w:rsidRPr="006348BD">
              <w:rPr>
                <w:color w:val="000000"/>
              </w:rPr>
              <w:t>Zajčeva 11</w:t>
            </w:r>
            <w:r>
              <w:rPr>
                <w:color w:val="000000"/>
              </w:rPr>
              <w:t xml:space="preserve">          </w:t>
            </w:r>
            <w:r w:rsidRPr="00C055F9">
              <w:rPr>
                <w:color w:val="000000"/>
              </w:rPr>
              <w:t xml:space="preserve">                                                   u iznosu od                 </w:t>
            </w:r>
            <w:r w:rsidRPr="006348BD">
              <w:rPr>
                <w:color w:val="000000"/>
              </w:rPr>
              <w:t>158.423,33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60075152027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316.</w:t>
            </w:r>
          </w:p>
        </w:tc>
        <w:tc>
          <w:tcPr>
            <w:tcW w:type="dxa" w:w="9072"/>
            <w:shd w:fill="auto" w:color="auto" w:val="clear"/>
            <w:vAlign w:val="center"/>
          </w:tcPr>
          <w:p w:rsidRDefault="00007F45" w:rsidP="009A465A" w:rsidR="00007F45">
            <w:pPr>
              <w:rPr>
                <w:color w:val="000000"/>
              </w:rPr>
            </w:pPr>
            <w:r w:rsidRPr="006348BD">
              <w:rPr>
                <w:color w:val="000000"/>
              </w:rPr>
              <w:t xml:space="preserve">MARUŠIĆ-TONKOVIĆ ANAMARIJA </w:t>
            </w:r>
          </w:p>
          <w:p w:rsidRDefault="00007F45" w:rsidP="009A465A" w:rsidR="00007F45" w:rsidRPr="00C055F9">
            <w:pPr>
              <w:rPr>
                <w:color w:val="000000"/>
              </w:rPr>
            </w:pPr>
            <w:r w:rsidRPr="00C055F9">
              <w:rPr>
                <w:color w:val="000000"/>
              </w:rPr>
              <w:t xml:space="preserve">Split, </w:t>
            </w:r>
            <w:r w:rsidRPr="006348BD">
              <w:rPr>
                <w:color w:val="000000"/>
              </w:rPr>
              <w:t>Tijardovićeva 2</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348BD">
              <w:rPr>
                <w:color w:val="000000"/>
              </w:rPr>
              <w:t>33.461,91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02712492890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317.</w:t>
            </w:r>
          </w:p>
        </w:tc>
        <w:tc>
          <w:tcPr>
            <w:tcW w:type="dxa" w:w="9072"/>
            <w:shd w:fill="auto" w:color="auto" w:val="clear"/>
            <w:vAlign w:val="center"/>
          </w:tcPr>
          <w:p w:rsidRDefault="00007F45" w:rsidP="009A465A" w:rsidR="00007F45">
            <w:pPr>
              <w:rPr>
                <w:color w:val="000000"/>
              </w:rPr>
            </w:pPr>
            <w:r w:rsidRPr="006348BD">
              <w:rPr>
                <w:color w:val="000000"/>
              </w:rPr>
              <w:t xml:space="preserve">GENERALIĆ MARIJO </w:t>
            </w:r>
          </w:p>
          <w:p w:rsidRDefault="00007F45" w:rsidP="009A465A" w:rsidR="00007F45" w:rsidRPr="00C055F9">
            <w:pPr>
              <w:rPr>
                <w:color w:val="000000"/>
              </w:rPr>
            </w:pPr>
            <w:r>
              <w:rPr>
                <w:color w:val="000000"/>
              </w:rPr>
              <w:t>Omiš</w:t>
            </w:r>
            <w:r w:rsidRPr="00C055F9">
              <w:rPr>
                <w:color w:val="000000"/>
              </w:rPr>
              <w:t xml:space="preserve">, </w:t>
            </w:r>
            <w:r w:rsidRPr="006348BD">
              <w:rPr>
                <w:color w:val="000000"/>
              </w:rPr>
              <w:t>Put Podcelja</w:t>
            </w:r>
            <w:r>
              <w:rPr>
                <w:color w:val="000000"/>
              </w:rPr>
              <w:t xml:space="preserve">       </w:t>
            </w:r>
            <w:r w:rsidRPr="00C055F9">
              <w:rPr>
                <w:color w:val="000000"/>
              </w:rPr>
              <w:t xml:space="preserve">                                                   u iznosu od                 </w:t>
            </w:r>
            <w:r w:rsidRPr="006348BD">
              <w:rPr>
                <w:color w:val="000000"/>
              </w:rPr>
              <w:t>121.733,42</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00578106880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318.</w:t>
            </w:r>
          </w:p>
        </w:tc>
        <w:tc>
          <w:tcPr>
            <w:tcW w:type="dxa" w:w="9072"/>
            <w:shd w:fill="auto" w:color="auto" w:val="clear"/>
            <w:vAlign w:val="center"/>
          </w:tcPr>
          <w:p w:rsidRDefault="00007F45" w:rsidP="009A465A" w:rsidR="00007F45">
            <w:pPr>
              <w:rPr>
                <w:color w:val="000000"/>
              </w:rPr>
            </w:pPr>
            <w:r w:rsidRPr="006348BD">
              <w:rPr>
                <w:color w:val="000000"/>
              </w:rPr>
              <w:t xml:space="preserve">TONKOVIĆ ISILDA LAURA </w:t>
            </w:r>
          </w:p>
          <w:p w:rsidRDefault="00007F45" w:rsidP="009A465A" w:rsidR="00007F45" w:rsidRPr="00C055F9">
            <w:pPr>
              <w:rPr>
                <w:color w:val="000000"/>
              </w:rPr>
            </w:pPr>
            <w:r w:rsidRPr="00C055F9">
              <w:rPr>
                <w:color w:val="000000"/>
              </w:rPr>
              <w:t xml:space="preserve">Split, </w:t>
            </w:r>
            <w:r w:rsidRPr="006348BD">
              <w:rPr>
                <w:color w:val="000000"/>
              </w:rPr>
              <w:t>Ćirila i Metoda 2</w:t>
            </w:r>
            <w:r w:rsidRPr="00C055F9">
              <w:rPr>
                <w:color w:val="000000"/>
              </w:rPr>
              <w:t xml:space="preserve">                                                    u iznosu od                 </w:t>
            </w:r>
            <w:r w:rsidRPr="006348BD">
              <w:rPr>
                <w:color w:val="000000"/>
              </w:rPr>
              <w:t>248.682,06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41967469515</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319.</w:t>
            </w:r>
          </w:p>
        </w:tc>
        <w:tc>
          <w:tcPr>
            <w:tcW w:type="dxa" w:w="9072"/>
            <w:shd w:fill="auto" w:color="auto" w:val="clear"/>
            <w:vAlign w:val="center"/>
          </w:tcPr>
          <w:p w:rsidRDefault="00007F45" w:rsidP="009A465A" w:rsidR="00007F45">
            <w:pPr>
              <w:rPr>
                <w:color w:val="000000"/>
              </w:rPr>
            </w:pPr>
            <w:r w:rsidRPr="006348BD">
              <w:rPr>
                <w:color w:val="000000"/>
              </w:rPr>
              <w:t xml:space="preserve">JAKŠA KUNIČIĆ-POSINKOVIĆ </w:t>
            </w:r>
          </w:p>
          <w:p w:rsidRDefault="00007F45" w:rsidP="009A465A" w:rsidR="00007F45" w:rsidRPr="00C055F9">
            <w:pPr>
              <w:rPr>
                <w:color w:val="000000"/>
              </w:rPr>
            </w:pPr>
            <w:r w:rsidRPr="00C055F9">
              <w:rPr>
                <w:color w:val="000000"/>
              </w:rPr>
              <w:t xml:space="preserve">Split, </w:t>
            </w:r>
            <w:r w:rsidRPr="006348BD">
              <w:rPr>
                <w:color w:val="000000"/>
              </w:rPr>
              <w:t>Matice Hrvatske 16</w:t>
            </w:r>
            <w:r w:rsidRPr="00C055F9">
              <w:rPr>
                <w:color w:val="000000"/>
              </w:rPr>
              <w:t xml:space="preserve">                                                u iznosu od                 </w:t>
            </w:r>
            <w:r w:rsidRPr="006348BD">
              <w:rPr>
                <w:color w:val="000000"/>
              </w:rPr>
              <w:t>182.059,50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19635519347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320.</w:t>
            </w:r>
          </w:p>
        </w:tc>
        <w:tc>
          <w:tcPr>
            <w:tcW w:type="dxa" w:w="9072"/>
            <w:shd w:fill="auto" w:color="auto" w:val="clear"/>
            <w:vAlign w:val="center"/>
          </w:tcPr>
          <w:p w:rsidRDefault="00007F45" w:rsidP="009A465A" w:rsidR="00007F45">
            <w:pPr>
              <w:rPr>
                <w:color w:val="000000"/>
              </w:rPr>
            </w:pPr>
            <w:r w:rsidRPr="006348BD">
              <w:rPr>
                <w:color w:val="000000"/>
              </w:rPr>
              <w:t xml:space="preserve">ANTONIJA BEZIĆ RADMAN </w:t>
            </w:r>
          </w:p>
          <w:p w:rsidRDefault="00007F45" w:rsidP="009A465A" w:rsidR="00007F45" w:rsidRPr="00C055F9">
            <w:pPr>
              <w:rPr>
                <w:color w:val="000000"/>
              </w:rPr>
            </w:pPr>
            <w:r w:rsidRPr="00C055F9">
              <w:rPr>
                <w:color w:val="000000"/>
              </w:rPr>
              <w:t xml:space="preserve">Split, </w:t>
            </w:r>
            <w:r w:rsidRPr="006348BD">
              <w:rPr>
                <w:color w:val="000000"/>
              </w:rPr>
              <w:t>Pujanke 79</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6348BD">
              <w:rPr>
                <w:color w:val="000000"/>
              </w:rPr>
              <w:t>2.844,14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855259154246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321.</w:t>
            </w:r>
          </w:p>
        </w:tc>
        <w:tc>
          <w:tcPr>
            <w:tcW w:type="dxa" w:w="9072"/>
            <w:shd w:fill="auto" w:color="auto" w:val="clear"/>
            <w:vAlign w:val="center"/>
          </w:tcPr>
          <w:p w:rsidRDefault="00007F45" w:rsidP="009A465A" w:rsidR="00007F45">
            <w:pPr>
              <w:rPr>
                <w:color w:val="000000"/>
              </w:rPr>
            </w:pPr>
            <w:r w:rsidRPr="006348BD">
              <w:rPr>
                <w:color w:val="000000"/>
              </w:rPr>
              <w:t xml:space="preserve">VUKO ANTE </w:t>
            </w:r>
          </w:p>
          <w:p w:rsidRDefault="00007F45" w:rsidP="009A465A" w:rsidR="00007F45" w:rsidRPr="00C055F9">
            <w:pPr>
              <w:rPr>
                <w:color w:val="000000"/>
              </w:rPr>
            </w:pPr>
            <w:r w:rsidRPr="00C055F9">
              <w:rPr>
                <w:color w:val="000000"/>
              </w:rPr>
              <w:t xml:space="preserve">Split, </w:t>
            </w:r>
            <w:r w:rsidRPr="006348BD">
              <w:rPr>
                <w:color w:val="000000"/>
              </w:rPr>
              <w:t>Domovinskog rata 58</w:t>
            </w:r>
            <w:r w:rsidRPr="00C055F9">
              <w:rPr>
                <w:color w:val="000000"/>
              </w:rPr>
              <w:t xml:space="preserve">                                            u iznosu od              </w:t>
            </w:r>
            <w:r w:rsidRPr="00F83E71">
              <w:rPr>
                <w:color w:val="000000"/>
              </w:rPr>
              <w:t>1.374.639,71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3E71">
              <w:rPr>
                <w:color w:val="000000"/>
              </w:rPr>
              <w:t>87187864316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322.</w:t>
            </w:r>
          </w:p>
        </w:tc>
        <w:tc>
          <w:tcPr>
            <w:tcW w:type="dxa" w:w="9072"/>
            <w:shd w:fill="auto" w:color="auto" w:val="clear"/>
            <w:vAlign w:val="center"/>
          </w:tcPr>
          <w:p w:rsidRDefault="00007F45" w:rsidP="009A465A" w:rsidR="00007F45">
            <w:pPr>
              <w:rPr>
                <w:color w:val="000000"/>
              </w:rPr>
            </w:pPr>
            <w:r w:rsidRPr="00F83E71">
              <w:rPr>
                <w:color w:val="000000"/>
              </w:rPr>
              <w:t xml:space="preserve">VUKO TINA </w:t>
            </w:r>
          </w:p>
          <w:p w:rsidRDefault="00007F45" w:rsidP="009A465A" w:rsidR="00007F45" w:rsidRPr="00C055F9">
            <w:pPr>
              <w:rPr>
                <w:color w:val="000000"/>
              </w:rPr>
            </w:pPr>
            <w:r w:rsidRPr="00C055F9">
              <w:rPr>
                <w:color w:val="000000"/>
              </w:rPr>
              <w:t xml:space="preserve">Split, </w:t>
            </w:r>
            <w:r w:rsidRPr="00F83E71">
              <w:rPr>
                <w:color w:val="000000"/>
              </w:rPr>
              <w:t>Domovinskog rata 58</w:t>
            </w:r>
            <w:r w:rsidRPr="00C055F9">
              <w:rPr>
                <w:color w:val="000000"/>
              </w:rPr>
              <w:t xml:space="preserve">                                            u iznosu od                 </w:t>
            </w:r>
            <w:r w:rsidRPr="00F83E71">
              <w:rPr>
                <w:color w:val="000000"/>
              </w:rPr>
              <w:t>294.737,59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3E71">
              <w:rPr>
                <w:color w:val="000000"/>
              </w:rPr>
              <w:t>06826883504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323.</w:t>
            </w:r>
          </w:p>
        </w:tc>
        <w:tc>
          <w:tcPr>
            <w:tcW w:type="dxa" w:w="9072"/>
            <w:shd w:fill="auto" w:color="auto" w:val="clear"/>
            <w:vAlign w:val="center"/>
          </w:tcPr>
          <w:p w:rsidRDefault="00007F45" w:rsidP="009A465A" w:rsidR="00007F45">
            <w:pPr>
              <w:rPr>
                <w:color w:val="000000"/>
              </w:rPr>
            </w:pPr>
            <w:r w:rsidRPr="00F83E71">
              <w:rPr>
                <w:color w:val="000000"/>
              </w:rPr>
              <w:t xml:space="preserve">MILOVANOVIĆ MIRKO </w:t>
            </w:r>
          </w:p>
          <w:p w:rsidRDefault="00007F45" w:rsidP="009A465A" w:rsidR="00007F45" w:rsidRPr="00C055F9">
            <w:pPr>
              <w:rPr>
                <w:color w:val="000000"/>
              </w:rPr>
            </w:pPr>
            <w:r w:rsidRPr="00C055F9">
              <w:rPr>
                <w:color w:val="000000"/>
              </w:rPr>
              <w:t xml:space="preserve">Split, </w:t>
            </w:r>
            <w:r w:rsidRPr="00F83E71">
              <w:rPr>
                <w:color w:val="000000"/>
              </w:rPr>
              <w:t>Stepinčeva 4</w:t>
            </w:r>
            <w:r>
              <w:rPr>
                <w:color w:val="000000"/>
              </w:rPr>
              <w:t xml:space="preserve">       </w:t>
            </w:r>
            <w:r w:rsidRPr="00C055F9">
              <w:rPr>
                <w:color w:val="000000"/>
              </w:rPr>
              <w:t xml:space="preserve">                                                    u iznosu od                 </w:t>
            </w:r>
            <w:r w:rsidRPr="00F83E71">
              <w:rPr>
                <w:color w:val="000000"/>
              </w:rPr>
              <w:t>362.805,53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3E71">
              <w:rPr>
                <w:color w:val="000000"/>
              </w:rPr>
              <w:t>17210274419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324.</w:t>
            </w:r>
          </w:p>
        </w:tc>
        <w:tc>
          <w:tcPr>
            <w:tcW w:type="dxa" w:w="9072"/>
            <w:shd w:fill="auto" w:color="auto" w:val="clear"/>
            <w:vAlign w:val="center"/>
          </w:tcPr>
          <w:p w:rsidRDefault="00007F45" w:rsidP="009A465A" w:rsidR="00007F45">
            <w:pPr>
              <w:rPr>
                <w:color w:val="000000"/>
              </w:rPr>
            </w:pPr>
            <w:r w:rsidRPr="00F83E71">
              <w:rPr>
                <w:color w:val="000000"/>
              </w:rPr>
              <w:t xml:space="preserve">NEVA ZELIĆ </w:t>
            </w:r>
          </w:p>
          <w:p w:rsidRDefault="00007F45" w:rsidP="009A465A" w:rsidR="00007F45" w:rsidRPr="00C055F9">
            <w:pPr>
              <w:rPr>
                <w:color w:val="000000"/>
              </w:rPr>
            </w:pPr>
            <w:r w:rsidRPr="00C055F9">
              <w:rPr>
                <w:color w:val="000000"/>
              </w:rPr>
              <w:t xml:space="preserve">Split, </w:t>
            </w:r>
            <w:r w:rsidRPr="00F83E71">
              <w:rPr>
                <w:color w:val="000000"/>
              </w:rPr>
              <w:t>Lučićeva 17</w:t>
            </w:r>
            <w:r>
              <w:rPr>
                <w:color w:val="000000"/>
              </w:rPr>
              <w:t xml:space="preserve">        </w:t>
            </w:r>
            <w:r w:rsidRPr="00C055F9">
              <w:rPr>
                <w:color w:val="000000"/>
              </w:rPr>
              <w:t xml:space="preserve">                                                   u iznosu od                 </w:t>
            </w:r>
            <w:r w:rsidRPr="00F83E71">
              <w:rPr>
                <w:color w:val="000000"/>
              </w:rPr>
              <w:t>160.180,97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3E71">
              <w:rPr>
                <w:color w:val="000000"/>
              </w:rPr>
              <w:t>02018106377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325.</w:t>
            </w:r>
          </w:p>
        </w:tc>
        <w:tc>
          <w:tcPr>
            <w:tcW w:type="dxa" w:w="9072"/>
            <w:shd w:fill="auto" w:color="auto" w:val="clear"/>
            <w:vAlign w:val="center"/>
          </w:tcPr>
          <w:p w:rsidRDefault="00007F45" w:rsidP="009A465A" w:rsidR="00007F45">
            <w:pPr>
              <w:rPr>
                <w:color w:val="000000"/>
              </w:rPr>
            </w:pPr>
            <w:r w:rsidRPr="00F83E71">
              <w:rPr>
                <w:color w:val="000000"/>
              </w:rPr>
              <w:t xml:space="preserve">MIROSLAVA ALUJEVIĆ </w:t>
            </w:r>
          </w:p>
          <w:p w:rsidRDefault="00007F45" w:rsidP="009A465A" w:rsidR="00007F45" w:rsidRPr="00C055F9">
            <w:pPr>
              <w:rPr>
                <w:color w:val="000000"/>
              </w:rPr>
            </w:pPr>
            <w:r w:rsidRPr="00C055F9">
              <w:rPr>
                <w:color w:val="000000"/>
              </w:rPr>
              <w:t xml:space="preserve">Split, </w:t>
            </w:r>
            <w:r w:rsidRPr="00F83E71">
              <w:rPr>
                <w:color w:val="000000"/>
              </w:rPr>
              <w:t>Put Firula 53</w:t>
            </w:r>
            <w:r>
              <w:rPr>
                <w:color w:val="000000"/>
              </w:rPr>
              <w:t xml:space="preserve">       </w:t>
            </w:r>
            <w:r w:rsidRPr="00C055F9">
              <w:rPr>
                <w:color w:val="000000"/>
              </w:rPr>
              <w:t xml:space="preserve">                                                   u iznosu od                 </w:t>
            </w:r>
            <w:r w:rsidRPr="00F83E71">
              <w:rPr>
                <w:color w:val="000000"/>
              </w:rPr>
              <w:t>169.202,04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3E71">
              <w:rPr>
                <w:color w:val="000000"/>
              </w:rPr>
              <w:t>66371030784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326.</w:t>
            </w:r>
          </w:p>
        </w:tc>
        <w:tc>
          <w:tcPr>
            <w:tcW w:type="dxa" w:w="9072"/>
            <w:shd w:fill="auto" w:color="auto" w:val="clear"/>
            <w:vAlign w:val="center"/>
          </w:tcPr>
          <w:p w:rsidRDefault="00007F45" w:rsidP="009A465A" w:rsidR="00007F45">
            <w:pPr>
              <w:rPr>
                <w:color w:val="000000"/>
              </w:rPr>
            </w:pPr>
            <w:r w:rsidRPr="00F83E71">
              <w:rPr>
                <w:color w:val="000000"/>
              </w:rPr>
              <w:t xml:space="preserve">VUKOJA MARIJA </w:t>
            </w:r>
          </w:p>
          <w:p w:rsidRDefault="00007F45" w:rsidP="009A465A" w:rsidR="00007F45" w:rsidRPr="00C055F9">
            <w:pPr>
              <w:rPr>
                <w:color w:val="000000"/>
              </w:rPr>
            </w:pPr>
            <w:r w:rsidRPr="00C055F9">
              <w:rPr>
                <w:color w:val="000000"/>
              </w:rPr>
              <w:t xml:space="preserve">Split, </w:t>
            </w:r>
            <w:r w:rsidRPr="00F83E71">
              <w:rPr>
                <w:color w:val="000000"/>
              </w:rPr>
              <w:t>Vukovarska 123</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F83E71">
              <w:rPr>
                <w:color w:val="000000"/>
              </w:rPr>
              <w:t>61.380,47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F83E71">
              <w:rPr>
                <w:color w:val="000000"/>
              </w:rPr>
              <w:t>95575564110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327.</w:t>
            </w:r>
          </w:p>
        </w:tc>
        <w:tc>
          <w:tcPr>
            <w:tcW w:type="dxa" w:w="9072"/>
            <w:shd w:fill="auto" w:color="auto" w:val="clear"/>
            <w:vAlign w:val="center"/>
          </w:tcPr>
          <w:p w:rsidRDefault="00007F45" w:rsidP="009A465A" w:rsidR="00007F45">
            <w:pPr>
              <w:rPr>
                <w:color w:val="000000"/>
              </w:rPr>
            </w:pPr>
            <w:r>
              <w:rPr>
                <w:color w:val="000000"/>
              </w:rPr>
              <w:t xml:space="preserve">1.MILIČEVIĆ NILIJA (supruga) iz Podstrane, Mosorska 48, OIB: </w:t>
            </w:r>
            <w:r w:rsidRPr="00F83E71">
              <w:rPr>
                <w:color w:val="000000"/>
              </w:rPr>
              <w:t>43845890852</w:t>
            </w:r>
            <w:r>
              <w:rPr>
                <w:color w:val="000000"/>
              </w:rPr>
              <w:t>;</w:t>
            </w:r>
          </w:p>
          <w:p w:rsidRDefault="00007F45" w:rsidP="009A465A" w:rsidR="00007F45">
            <w:pPr>
              <w:rPr>
                <w:color w:val="000000"/>
              </w:rPr>
            </w:pPr>
            <w:r>
              <w:rPr>
                <w:color w:val="000000"/>
              </w:rPr>
              <w:t xml:space="preserve">2.TAYA IWANYK (kćerka) iz Kanade, </w:t>
            </w:r>
            <w:r w:rsidRPr="00F83E71">
              <w:rPr>
                <w:color w:val="000000"/>
              </w:rPr>
              <w:t>16520 106 St NW Edmonton AB T5X1W6</w:t>
            </w:r>
            <w:r>
              <w:rPr>
                <w:color w:val="000000"/>
              </w:rPr>
              <w:t xml:space="preserve">, </w:t>
            </w:r>
          </w:p>
          <w:p w:rsidRDefault="00007F45" w:rsidP="009A465A" w:rsidR="00007F45">
            <w:pPr>
              <w:rPr>
                <w:color w:val="000000"/>
              </w:rPr>
            </w:pPr>
            <w:r>
              <w:rPr>
                <w:color w:val="000000"/>
              </w:rPr>
              <w:t xml:space="preserve">OIB: </w:t>
            </w:r>
            <w:r w:rsidRPr="00F83E71">
              <w:rPr>
                <w:color w:val="000000"/>
              </w:rPr>
              <w:t>32509309751</w:t>
            </w:r>
            <w:r>
              <w:rPr>
                <w:color w:val="000000"/>
              </w:rPr>
              <w:t>;</w:t>
            </w:r>
          </w:p>
          <w:p w:rsidRDefault="00007F45" w:rsidP="009A465A" w:rsidR="00007F45">
            <w:pPr>
              <w:rPr>
                <w:color w:val="000000"/>
              </w:rPr>
            </w:pPr>
            <w:r>
              <w:rPr>
                <w:color w:val="000000"/>
              </w:rPr>
              <w:t xml:space="preserve">3.MARY GINI POBURAN (kćerka) iz Kanade, </w:t>
            </w:r>
            <w:r w:rsidRPr="00F83E71">
              <w:rPr>
                <w:color w:val="000000"/>
              </w:rPr>
              <w:t>736 Balfour Close NW, Edmonton, AB T5T 6H7</w:t>
            </w:r>
            <w:r>
              <w:rPr>
                <w:color w:val="000000"/>
              </w:rPr>
              <w:t xml:space="preserve">, OIB: </w:t>
            </w:r>
            <w:r w:rsidRPr="00F83E71">
              <w:rPr>
                <w:color w:val="000000"/>
              </w:rPr>
              <w:t>49987227347</w:t>
            </w:r>
            <w:r>
              <w:rPr>
                <w:color w:val="000000"/>
              </w:rPr>
              <w:t>;</w:t>
            </w:r>
          </w:p>
          <w:p w:rsidRDefault="00007F45" w:rsidP="009A465A" w:rsidR="00007F45">
            <w:pPr>
              <w:rPr>
                <w:color w:val="000000"/>
              </w:rPr>
            </w:pPr>
            <w:r w:rsidRPr="00F83E71">
              <w:rPr>
                <w:color w:val="000000"/>
              </w:rPr>
              <w:t>4.MAR</w:t>
            </w:r>
            <w:r>
              <w:rPr>
                <w:color w:val="000000"/>
              </w:rPr>
              <w:t xml:space="preserve">IO VINKO MILIČEVIĆ (kćerka) iz Kanade, </w:t>
            </w:r>
            <w:r w:rsidRPr="00F83E71">
              <w:rPr>
                <w:color w:val="000000"/>
              </w:rPr>
              <w:t>3465 Apple Way Blv, West Kelowna BC V4T 1Y6</w:t>
            </w:r>
            <w:r>
              <w:rPr>
                <w:color w:val="000000"/>
              </w:rPr>
              <w:t xml:space="preserve">, OIB: </w:t>
            </w:r>
            <w:r w:rsidRPr="00F83E71">
              <w:rPr>
                <w:color w:val="000000"/>
              </w:rPr>
              <w:t>58269819399</w:t>
            </w:r>
            <w:r>
              <w:rPr>
                <w:color w:val="000000"/>
              </w:rPr>
              <w:t>;</w:t>
            </w:r>
          </w:p>
          <w:p w:rsidRDefault="00007F45" w:rsidP="009A465A" w:rsidR="00007F45">
            <w:pPr>
              <w:rPr>
                <w:color w:val="000000"/>
              </w:rPr>
            </w:pPr>
          </w:p>
          <w:p w:rsidRDefault="00007F45" w:rsidP="009A465A" w:rsidR="00007F45" w:rsidRPr="00C055F9">
            <w:pPr>
              <w:rPr>
                <w:color w:val="000000"/>
              </w:rPr>
            </w:pPr>
            <w:r>
              <w:rPr>
                <w:color w:val="000000"/>
              </w:rPr>
              <w:t xml:space="preserve">nasljednici iza pok. </w:t>
            </w:r>
            <w:r w:rsidRPr="00F83E71">
              <w:rPr>
                <w:color w:val="000000"/>
              </w:rPr>
              <w:t xml:space="preserve">MILIČEVIĆ ANTE </w:t>
            </w:r>
            <w:r w:rsidRPr="00C055F9">
              <w:rPr>
                <w:color w:val="000000"/>
              </w:rPr>
              <w:t xml:space="preserve">                </w:t>
            </w:r>
            <w:r>
              <w:rPr>
                <w:color w:val="000000"/>
              </w:rPr>
              <w:t xml:space="preserve">       u iznosu od            </w:t>
            </w:r>
            <w:r w:rsidRPr="00C055F9">
              <w:rPr>
                <w:color w:val="000000"/>
              </w:rPr>
              <w:t xml:space="preserve">  </w:t>
            </w:r>
            <w:r w:rsidRPr="00987B70">
              <w:rPr>
                <w:color w:val="000000"/>
              </w:rPr>
              <w:t>6.405.331,86</w:t>
            </w:r>
            <w:r w:rsidRPr="00C055F9">
              <w:rPr>
                <w:color w:val="000000"/>
              </w:rPr>
              <w:t xml:space="preserve"> kn</w:t>
            </w:r>
          </w:p>
          <w:p w:rsidRDefault="00007F45" w:rsidP="009A465A" w:rsidR="00007F45" w:rsidRPr="002B3525">
            <w:pPr>
              <w:rPr>
                <w:color w:val="000000"/>
              </w:rPr>
            </w:pP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328.</w:t>
            </w:r>
          </w:p>
        </w:tc>
        <w:tc>
          <w:tcPr>
            <w:tcW w:type="dxa" w:w="9072"/>
            <w:shd w:fill="auto" w:color="auto" w:val="clear"/>
            <w:vAlign w:val="center"/>
          </w:tcPr>
          <w:p w:rsidRDefault="00007F45" w:rsidP="009A465A" w:rsidR="00007F45">
            <w:pPr>
              <w:rPr>
                <w:color w:val="000000"/>
              </w:rPr>
            </w:pPr>
            <w:r w:rsidRPr="00987B70">
              <w:rPr>
                <w:color w:val="000000"/>
              </w:rPr>
              <w:t xml:space="preserve">NILIJA MILIČEVIĆ </w:t>
            </w:r>
          </w:p>
          <w:p w:rsidRDefault="00007F45" w:rsidP="009A465A" w:rsidR="00007F45" w:rsidRPr="00C055F9">
            <w:pPr>
              <w:rPr>
                <w:color w:val="000000"/>
              </w:rPr>
            </w:pPr>
            <w:r>
              <w:rPr>
                <w:color w:val="000000"/>
              </w:rPr>
              <w:t>Podstrana</w:t>
            </w:r>
            <w:r w:rsidRPr="00C055F9">
              <w:rPr>
                <w:color w:val="000000"/>
              </w:rPr>
              <w:t xml:space="preserve">, </w:t>
            </w:r>
            <w:r w:rsidRPr="00987B70">
              <w:rPr>
                <w:color w:val="000000"/>
              </w:rPr>
              <w:t>Mosorska 59</w:t>
            </w:r>
            <w:r>
              <w:rPr>
                <w:color w:val="000000"/>
              </w:rPr>
              <w:t xml:space="preserve"> </w:t>
            </w:r>
            <w:r w:rsidRPr="00C055F9">
              <w:rPr>
                <w:color w:val="000000"/>
              </w:rPr>
              <w:t xml:space="preserve">                                         </w:t>
            </w:r>
            <w:r>
              <w:rPr>
                <w:color w:val="000000"/>
              </w:rPr>
              <w:t xml:space="preserve">        u iznosu od          </w:t>
            </w:r>
            <w:r w:rsidRPr="00C055F9">
              <w:rPr>
                <w:color w:val="000000"/>
              </w:rPr>
              <w:t xml:space="preserve">    </w:t>
            </w:r>
            <w:r w:rsidRPr="00987B70">
              <w:rPr>
                <w:color w:val="000000"/>
              </w:rPr>
              <w:t>1.769.786,57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43845890852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329.</w:t>
            </w:r>
          </w:p>
        </w:tc>
        <w:tc>
          <w:tcPr>
            <w:tcW w:type="dxa" w:w="9072"/>
            <w:shd w:fill="auto" w:color="auto" w:val="clear"/>
            <w:vAlign w:val="center"/>
          </w:tcPr>
          <w:p w:rsidRDefault="00007F45" w:rsidP="009A465A" w:rsidR="00007F45">
            <w:pPr>
              <w:rPr>
                <w:color w:val="000000"/>
              </w:rPr>
            </w:pPr>
            <w:r>
              <w:rPr>
                <w:color w:val="000000"/>
              </w:rPr>
              <w:t>ZLATA DELIĆ, nasljednica iza pok. Zlatka Delića</w:t>
            </w:r>
          </w:p>
          <w:p w:rsidRDefault="00007F45" w:rsidP="009A465A" w:rsidR="00007F45" w:rsidRPr="00C055F9">
            <w:pPr>
              <w:rPr>
                <w:color w:val="000000"/>
              </w:rPr>
            </w:pPr>
            <w:r w:rsidRPr="00C055F9">
              <w:rPr>
                <w:color w:val="000000"/>
              </w:rPr>
              <w:t xml:space="preserve">Split, </w:t>
            </w:r>
            <w:r w:rsidRPr="00987B70">
              <w:rPr>
                <w:color w:val="000000"/>
              </w:rPr>
              <w:t>Svete Klare 5</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987B70">
              <w:rPr>
                <w:color w:val="000000"/>
              </w:rPr>
              <w:t>97.959,58</w:t>
            </w:r>
            <w:r w:rsidRPr="00C055F9">
              <w:rPr>
                <w:color w:val="000000"/>
              </w:rPr>
              <w:t xml:space="preserve"> kn</w:t>
            </w:r>
          </w:p>
          <w:p w:rsidRDefault="00007F45" w:rsidP="009A465A" w:rsidR="00007F45" w:rsidRPr="002B3525">
            <w:pPr>
              <w:rPr>
                <w:color w:val="000000"/>
              </w:rPr>
            </w:pPr>
            <w:r w:rsidRPr="00C055F9">
              <w:rPr>
                <w:color w:val="000000"/>
              </w:rPr>
              <w:t xml:space="preserve">OIB: </w:t>
            </w:r>
            <w:r>
              <w:rPr>
                <w:color w:val="000000"/>
              </w:rPr>
              <w:t>10375873787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330.</w:t>
            </w:r>
          </w:p>
        </w:tc>
        <w:tc>
          <w:tcPr>
            <w:tcW w:type="dxa" w:w="9072"/>
            <w:shd w:fill="auto" w:color="auto" w:val="clear"/>
            <w:vAlign w:val="center"/>
          </w:tcPr>
          <w:p w:rsidRDefault="00007F45" w:rsidP="009A465A" w:rsidR="00007F45">
            <w:pPr>
              <w:rPr>
                <w:color w:val="000000"/>
              </w:rPr>
            </w:pPr>
            <w:r w:rsidRPr="00987B70">
              <w:rPr>
                <w:color w:val="000000"/>
              </w:rPr>
              <w:t xml:space="preserve">ZLATA MAROVIĆ </w:t>
            </w:r>
          </w:p>
          <w:p w:rsidRDefault="00007F45" w:rsidP="009A465A" w:rsidR="00007F45" w:rsidRPr="00C055F9">
            <w:pPr>
              <w:rPr>
                <w:color w:val="000000"/>
              </w:rPr>
            </w:pPr>
            <w:r w:rsidRPr="00C055F9">
              <w:rPr>
                <w:color w:val="000000"/>
              </w:rPr>
              <w:t xml:space="preserve">Split, </w:t>
            </w:r>
            <w:r w:rsidRPr="00987B70">
              <w:rPr>
                <w:color w:val="000000"/>
              </w:rPr>
              <w:t>Kralja Zvonimira 42</w:t>
            </w:r>
            <w:r w:rsidRPr="00C055F9">
              <w:rPr>
                <w:color w:val="000000"/>
              </w:rPr>
              <w:t xml:space="preserve">                                              u iznosu od                 </w:t>
            </w:r>
            <w:r w:rsidRPr="00987B70">
              <w:rPr>
                <w:color w:val="000000"/>
              </w:rPr>
              <w:t>137.794,66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70390034286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331.</w:t>
            </w:r>
          </w:p>
        </w:tc>
        <w:tc>
          <w:tcPr>
            <w:tcW w:type="dxa" w:w="9072"/>
            <w:shd w:fill="auto" w:color="auto" w:val="clear"/>
            <w:vAlign w:val="center"/>
          </w:tcPr>
          <w:p w:rsidRDefault="00007F45" w:rsidP="009A465A" w:rsidR="00007F45">
            <w:pPr>
              <w:rPr>
                <w:color w:val="000000"/>
              </w:rPr>
            </w:pPr>
            <w:r w:rsidRPr="00987B70">
              <w:rPr>
                <w:color w:val="000000"/>
              </w:rPr>
              <w:t xml:space="preserve">DANKO BATISTIĆ </w:t>
            </w:r>
          </w:p>
          <w:p w:rsidRDefault="00007F45" w:rsidP="009A465A" w:rsidR="00007F45" w:rsidRPr="00C055F9">
            <w:pPr>
              <w:rPr>
                <w:color w:val="000000"/>
              </w:rPr>
            </w:pPr>
            <w:r w:rsidRPr="00C055F9">
              <w:rPr>
                <w:color w:val="000000"/>
              </w:rPr>
              <w:t xml:space="preserve">Split, </w:t>
            </w:r>
            <w:r w:rsidRPr="00987B70">
              <w:rPr>
                <w:color w:val="000000"/>
              </w:rPr>
              <w:t>Lička 23</w:t>
            </w:r>
            <w:r>
              <w:rPr>
                <w:color w:val="000000"/>
              </w:rPr>
              <w:t xml:space="preserve">             </w:t>
            </w:r>
            <w:r w:rsidRPr="00C055F9">
              <w:rPr>
                <w:color w:val="000000"/>
              </w:rPr>
              <w:t xml:space="preserve">                                                    u iznosu od                 </w:t>
            </w:r>
            <w:r w:rsidRPr="00987B70">
              <w:rPr>
                <w:color w:val="000000"/>
              </w:rPr>
              <w:t>213.765,66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21112927509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332.</w:t>
            </w:r>
          </w:p>
        </w:tc>
        <w:tc>
          <w:tcPr>
            <w:tcW w:type="dxa" w:w="9072"/>
            <w:shd w:fill="auto" w:color="auto" w:val="clear"/>
            <w:vAlign w:val="center"/>
          </w:tcPr>
          <w:p w:rsidRDefault="00007F45" w:rsidP="009A465A" w:rsidR="00007F45">
            <w:pPr>
              <w:rPr>
                <w:color w:val="000000"/>
              </w:rPr>
            </w:pPr>
            <w:r w:rsidRPr="00987B70">
              <w:rPr>
                <w:color w:val="000000"/>
              </w:rPr>
              <w:t xml:space="preserve">BORANA BATISTIĆ </w:t>
            </w:r>
          </w:p>
          <w:p w:rsidRDefault="00007F45" w:rsidP="009A465A" w:rsidR="00007F45" w:rsidRPr="00C055F9">
            <w:pPr>
              <w:rPr>
                <w:color w:val="000000"/>
              </w:rPr>
            </w:pPr>
            <w:r w:rsidRPr="00C055F9">
              <w:rPr>
                <w:color w:val="000000"/>
              </w:rPr>
              <w:t xml:space="preserve">Split, </w:t>
            </w:r>
            <w:r w:rsidRPr="00987B70">
              <w:rPr>
                <w:color w:val="000000"/>
              </w:rPr>
              <w:t>Lička 23</w:t>
            </w:r>
            <w:r>
              <w:rPr>
                <w:color w:val="000000"/>
              </w:rPr>
              <w:t xml:space="preserve">              </w:t>
            </w:r>
            <w:r w:rsidRPr="00C055F9">
              <w:rPr>
                <w:color w:val="000000"/>
              </w:rPr>
              <w:t xml:space="preserve">                                                   u iznosu od                 </w:t>
            </w:r>
            <w:r w:rsidRPr="00987B70">
              <w:rPr>
                <w:color w:val="000000"/>
              </w:rPr>
              <w:t>291.441,57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59421034422</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333.</w:t>
            </w:r>
          </w:p>
        </w:tc>
        <w:tc>
          <w:tcPr>
            <w:tcW w:type="dxa" w:w="9072"/>
            <w:shd w:fill="auto" w:color="auto" w:val="clear"/>
            <w:vAlign w:val="center"/>
          </w:tcPr>
          <w:p w:rsidRDefault="00007F45" w:rsidP="009A465A" w:rsidR="00007F45">
            <w:pPr>
              <w:rPr>
                <w:color w:val="000000"/>
              </w:rPr>
            </w:pPr>
            <w:r w:rsidRPr="00987B70">
              <w:rPr>
                <w:color w:val="000000"/>
              </w:rPr>
              <w:t xml:space="preserve">DARKO KATIĆ </w:t>
            </w:r>
          </w:p>
          <w:p w:rsidRDefault="00007F45" w:rsidP="009A465A" w:rsidR="00007F45" w:rsidRPr="00C055F9">
            <w:pPr>
              <w:rPr>
                <w:color w:val="000000"/>
              </w:rPr>
            </w:pPr>
            <w:r w:rsidRPr="00C055F9">
              <w:rPr>
                <w:color w:val="000000"/>
              </w:rPr>
              <w:t xml:space="preserve">Split, </w:t>
            </w:r>
            <w:r w:rsidRPr="00987B70">
              <w:rPr>
                <w:color w:val="000000"/>
              </w:rPr>
              <w:t>Vinkovačka 31</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987B70">
              <w:rPr>
                <w:color w:val="000000"/>
              </w:rPr>
              <w:t>54.197,03</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13290232780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334.</w:t>
            </w:r>
          </w:p>
        </w:tc>
        <w:tc>
          <w:tcPr>
            <w:tcW w:type="dxa" w:w="9072"/>
            <w:shd w:fill="auto" w:color="auto" w:val="clear"/>
            <w:vAlign w:val="center"/>
          </w:tcPr>
          <w:p w:rsidRDefault="00007F45" w:rsidP="009A465A" w:rsidR="00007F45">
            <w:pPr>
              <w:rPr>
                <w:color w:val="000000"/>
              </w:rPr>
            </w:pPr>
            <w:r w:rsidRPr="00987B70">
              <w:rPr>
                <w:color w:val="000000"/>
              </w:rPr>
              <w:t xml:space="preserve">FILIP PELIĆ </w:t>
            </w:r>
          </w:p>
          <w:p w:rsidRDefault="00007F45" w:rsidP="009A465A" w:rsidR="00007F45" w:rsidRPr="00C055F9">
            <w:pPr>
              <w:rPr>
                <w:color w:val="000000"/>
              </w:rPr>
            </w:pPr>
            <w:r w:rsidRPr="00C055F9">
              <w:rPr>
                <w:color w:val="000000"/>
              </w:rPr>
              <w:t xml:space="preserve">Split, </w:t>
            </w:r>
            <w:r w:rsidRPr="00987B70">
              <w:rPr>
                <w:color w:val="000000"/>
              </w:rPr>
              <w:t>Lovretska 21</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987B70">
              <w:rPr>
                <w:color w:val="000000"/>
              </w:rPr>
              <w:t>25.575,35</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93208676858</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335.</w:t>
            </w:r>
          </w:p>
        </w:tc>
        <w:tc>
          <w:tcPr>
            <w:tcW w:type="dxa" w:w="9072"/>
            <w:shd w:fill="auto" w:color="auto" w:val="clear"/>
            <w:vAlign w:val="center"/>
          </w:tcPr>
          <w:p w:rsidRDefault="00007F45" w:rsidP="009A465A" w:rsidR="00007F45">
            <w:pPr>
              <w:rPr>
                <w:color w:val="000000"/>
              </w:rPr>
            </w:pPr>
            <w:r w:rsidRPr="00987B70">
              <w:rPr>
                <w:color w:val="000000"/>
              </w:rPr>
              <w:t xml:space="preserve">ANICA KRILETIĆ </w:t>
            </w:r>
          </w:p>
          <w:p w:rsidRDefault="00007F45" w:rsidP="009A465A" w:rsidR="00007F45" w:rsidRPr="00C055F9">
            <w:pPr>
              <w:rPr>
                <w:color w:val="000000"/>
              </w:rPr>
            </w:pPr>
            <w:r w:rsidRPr="00C055F9">
              <w:rPr>
                <w:color w:val="000000"/>
              </w:rPr>
              <w:t xml:space="preserve">Split, </w:t>
            </w:r>
            <w:r w:rsidRPr="00987B70">
              <w:rPr>
                <w:color w:val="000000"/>
              </w:rPr>
              <w:t>Sv. Mihovila, Kamen</w:t>
            </w:r>
            <w:r w:rsidRPr="00C055F9">
              <w:rPr>
                <w:color w:val="000000"/>
              </w:rPr>
              <w:t xml:space="preserve">                                             u iznosu od                 </w:t>
            </w:r>
            <w:r w:rsidRPr="00987B70">
              <w:rPr>
                <w:color w:val="000000"/>
              </w:rPr>
              <w:t>122.309,61</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78860602870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336.</w:t>
            </w:r>
          </w:p>
        </w:tc>
        <w:tc>
          <w:tcPr>
            <w:tcW w:type="dxa" w:w="9072"/>
            <w:shd w:fill="auto" w:color="auto" w:val="clear"/>
            <w:vAlign w:val="center"/>
          </w:tcPr>
          <w:p w:rsidRDefault="00007F45" w:rsidP="009A465A" w:rsidR="00007F45">
            <w:pPr>
              <w:rPr>
                <w:color w:val="000000"/>
              </w:rPr>
            </w:pPr>
            <w:r w:rsidRPr="00987B70">
              <w:rPr>
                <w:color w:val="000000"/>
              </w:rPr>
              <w:t xml:space="preserve">DALIBOR BILIĆ </w:t>
            </w:r>
          </w:p>
          <w:p w:rsidRDefault="00007F45" w:rsidP="009A465A" w:rsidR="00007F45" w:rsidRPr="00C055F9">
            <w:pPr>
              <w:rPr>
                <w:color w:val="000000"/>
              </w:rPr>
            </w:pPr>
            <w:r>
              <w:rPr>
                <w:color w:val="000000"/>
              </w:rPr>
              <w:t>Solin</w:t>
            </w:r>
            <w:r w:rsidRPr="00C055F9">
              <w:rPr>
                <w:color w:val="000000"/>
              </w:rPr>
              <w:t xml:space="preserve">, </w:t>
            </w:r>
            <w:r w:rsidRPr="00987B70">
              <w:rPr>
                <w:color w:val="000000"/>
              </w:rPr>
              <w:t>Gašpina Mlinica 65</w:t>
            </w:r>
            <w:r w:rsidRPr="00C055F9">
              <w:rPr>
                <w:color w:val="000000"/>
              </w:rPr>
              <w:t xml:space="preserve">                                               u iznosu od              </w:t>
            </w:r>
            <w:r w:rsidRPr="00987B70">
              <w:rPr>
                <w:color w:val="000000"/>
              </w:rPr>
              <w:t>1.050.118,66</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56491215201</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337.</w:t>
            </w:r>
          </w:p>
        </w:tc>
        <w:tc>
          <w:tcPr>
            <w:tcW w:type="dxa" w:w="9072"/>
            <w:shd w:fill="auto" w:color="auto" w:val="clear"/>
            <w:vAlign w:val="center"/>
          </w:tcPr>
          <w:p w:rsidRDefault="00007F45" w:rsidP="009A465A" w:rsidR="00007F45">
            <w:pPr>
              <w:rPr>
                <w:color w:val="000000"/>
              </w:rPr>
            </w:pPr>
            <w:r w:rsidRPr="00987B70">
              <w:rPr>
                <w:color w:val="000000"/>
              </w:rPr>
              <w:t xml:space="preserve">MIROSLAV MADUNIĆ </w:t>
            </w:r>
          </w:p>
          <w:p w:rsidRDefault="00007F45" w:rsidP="009A465A" w:rsidR="00007F45" w:rsidRPr="00C055F9">
            <w:pPr>
              <w:rPr>
                <w:color w:val="000000"/>
              </w:rPr>
            </w:pPr>
            <w:r w:rsidRPr="00C055F9">
              <w:rPr>
                <w:color w:val="000000"/>
              </w:rPr>
              <w:t xml:space="preserve">Split, </w:t>
            </w:r>
            <w:r w:rsidRPr="00987B70">
              <w:rPr>
                <w:color w:val="000000"/>
              </w:rPr>
              <w:t>Rooseweltova 54</w:t>
            </w:r>
            <w:r>
              <w:rPr>
                <w:color w:val="000000"/>
              </w:rPr>
              <w:t xml:space="preserve">  </w:t>
            </w:r>
            <w:r w:rsidRPr="00C055F9">
              <w:rPr>
                <w:color w:val="000000"/>
              </w:rPr>
              <w:t xml:space="preserve">                                                 u iznosu od              </w:t>
            </w:r>
            <w:r w:rsidRPr="00987B70">
              <w:rPr>
                <w:color w:val="000000"/>
              </w:rPr>
              <w:t>3.101.413,10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07354568849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338.</w:t>
            </w:r>
          </w:p>
        </w:tc>
        <w:tc>
          <w:tcPr>
            <w:tcW w:type="dxa" w:w="9072"/>
            <w:shd w:fill="auto" w:color="auto" w:val="clear"/>
            <w:vAlign w:val="center"/>
          </w:tcPr>
          <w:p w:rsidRDefault="00007F45" w:rsidP="009A465A" w:rsidR="00007F45">
            <w:pPr>
              <w:rPr>
                <w:color w:val="000000"/>
              </w:rPr>
            </w:pPr>
            <w:r w:rsidRPr="00987B70">
              <w:rPr>
                <w:color w:val="000000"/>
              </w:rPr>
              <w:t xml:space="preserve">RINO RUPNIK </w:t>
            </w:r>
          </w:p>
          <w:p w:rsidRDefault="00007F45" w:rsidP="009A465A" w:rsidR="00007F45" w:rsidRPr="00C055F9">
            <w:pPr>
              <w:rPr>
                <w:color w:val="000000"/>
              </w:rPr>
            </w:pPr>
            <w:r w:rsidRPr="00C055F9">
              <w:rPr>
                <w:color w:val="000000"/>
              </w:rPr>
              <w:t xml:space="preserve">Split, </w:t>
            </w:r>
            <w:r w:rsidRPr="00987B70">
              <w:rPr>
                <w:color w:val="000000"/>
              </w:rPr>
              <w:t>Trondheimska 4 b</w:t>
            </w:r>
            <w:r w:rsidRPr="00C055F9">
              <w:rPr>
                <w:color w:val="000000"/>
              </w:rPr>
              <w:t xml:space="preserve">                                                  u iznosu od                 </w:t>
            </w:r>
            <w:r w:rsidRPr="00987B70">
              <w:rPr>
                <w:color w:val="000000"/>
              </w:rPr>
              <w:t>966.224,10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87B70">
              <w:rPr>
                <w:color w:val="000000"/>
              </w:rPr>
              <w:t>24002887864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340.</w:t>
            </w:r>
          </w:p>
        </w:tc>
        <w:tc>
          <w:tcPr>
            <w:tcW w:type="dxa" w:w="9072"/>
            <w:shd w:fill="auto" w:color="auto" w:val="clear"/>
            <w:vAlign w:val="center"/>
          </w:tcPr>
          <w:p w:rsidRDefault="00007F45" w:rsidP="009A465A" w:rsidR="00007F45">
            <w:pPr>
              <w:rPr>
                <w:color w:val="000000"/>
              </w:rPr>
            </w:pPr>
            <w:r w:rsidRPr="00900599">
              <w:rPr>
                <w:color w:val="000000"/>
              </w:rPr>
              <w:t xml:space="preserve">TEA NIŽETIĆ </w:t>
            </w:r>
          </w:p>
          <w:p w:rsidRDefault="00007F45" w:rsidP="009A465A" w:rsidR="00007F45" w:rsidRPr="00C055F9">
            <w:pPr>
              <w:rPr>
                <w:color w:val="000000"/>
              </w:rPr>
            </w:pPr>
            <w:r>
              <w:rPr>
                <w:color w:val="000000"/>
              </w:rPr>
              <w:t>Brač</w:t>
            </w:r>
            <w:r w:rsidRPr="00C055F9">
              <w:rPr>
                <w:color w:val="000000"/>
              </w:rPr>
              <w:t xml:space="preserve">, </w:t>
            </w:r>
            <w:r w:rsidRPr="00900599">
              <w:rPr>
                <w:color w:val="000000"/>
              </w:rPr>
              <w:t>Ulica Gospe Karmelske 8, Selca</w:t>
            </w:r>
            <w:r w:rsidRPr="00C055F9">
              <w:rPr>
                <w:color w:val="000000"/>
              </w:rPr>
              <w:t xml:space="preserve">                           u iznosu od           </w:t>
            </w:r>
            <w:r>
              <w:rPr>
                <w:color w:val="000000"/>
              </w:rPr>
              <w:t xml:space="preserve">  </w:t>
            </w:r>
            <w:r w:rsidRPr="00C055F9">
              <w:rPr>
                <w:color w:val="000000"/>
              </w:rPr>
              <w:t xml:space="preserve">      </w:t>
            </w:r>
            <w:r>
              <w:rPr>
                <w:color w:val="000000"/>
              </w:rPr>
              <w:t>83.764,39</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00599">
              <w:rPr>
                <w:color w:val="000000"/>
              </w:rPr>
              <w:t>01043957999</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341.</w:t>
            </w:r>
          </w:p>
        </w:tc>
        <w:tc>
          <w:tcPr>
            <w:tcW w:type="dxa" w:w="9072"/>
            <w:shd w:fill="auto" w:color="auto" w:val="clear"/>
            <w:vAlign w:val="center"/>
          </w:tcPr>
          <w:p w:rsidRDefault="00007F45" w:rsidP="009A465A" w:rsidR="00007F45">
            <w:pPr>
              <w:rPr>
                <w:color w:val="000000"/>
              </w:rPr>
            </w:pPr>
            <w:r w:rsidRPr="00900599">
              <w:rPr>
                <w:color w:val="000000"/>
              </w:rPr>
              <w:t xml:space="preserve">MILIČIĆ ADICA </w:t>
            </w:r>
          </w:p>
          <w:p w:rsidRDefault="00007F45" w:rsidP="009A465A" w:rsidR="00007F45" w:rsidRPr="00C055F9">
            <w:pPr>
              <w:rPr>
                <w:color w:val="000000"/>
              </w:rPr>
            </w:pPr>
            <w:r w:rsidRPr="00C055F9">
              <w:rPr>
                <w:color w:val="000000"/>
              </w:rPr>
              <w:t xml:space="preserve">Split, </w:t>
            </w:r>
            <w:r w:rsidRPr="00900599">
              <w:rPr>
                <w:color w:val="000000"/>
              </w:rPr>
              <w:t>Vojka Krstulović 10</w:t>
            </w:r>
            <w:r w:rsidRPr="00C055F9">
              <w:rPr>
                <w:color w:val="000000"/>
              </w:rPr>
              <w:t xml:space="preserve">                                              u iznosu od                 </w:t>
            </w:r>
            <w:r w:rsidRPr="00900599">
              <w:rPr>
                <w:color w:val="000000"/>
              </w:rPr>
              <w:t>271.572,64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900599">
              <w:rPr>
                <w:color w:val="000000"/>
              </w:rPr>
              <w:t>97205392218</w:t>
            </w:r>
          </w:p>
        </w:tc>
      </w:tr>
    </w:tbl>
    <w:p w:rsidRDefault="00007F45" w:rsidP="00007F45" w:rsidR="00007F45">
      <w:pPr>
        <w:tabs>
          <w:tab w:pos="5245" w:val="left"/>
        </w:tabs>
        <w:jc w:val="both"/>
      </w:pPr>
    </w:p>
    <w:p w:rsidRDefault="00007F45" w:rsidP="00007F45" w:rsidR="00007F45" w:rsidRPr="00D35219">
      <w:pPr>
        <w:tabs>
          <w:tab w:pos="5245" w:val="left"/>
        </w:tabs>
        <w:jc w:val="both"/>
      </w:pPr>
    </w:p>
    <w:p w:rsidRDefault="00007F45" w:rsidP="00007F45" w:rsidR="00007F45">
      <w:r>
        <w:t xml:space="preserve">C) Peti viši isplatni red: </w:t>
      </w:r>
    </w:p>
    <w:p w:rsidRDefault="00007F45" w:rsidP="00007F45" w:rsidR="00007F45"/>
    <w:tbl>
      <w:tblPr>
        <w:tblW w:type="dxa" w:w="9752"/>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80"/>
        <w:gridCol w:w="9072"/>
      </w:tblGrid>
      <w:tr w:rsidTr="009A465A" w:rsidR="00007F45" w:rsidRPr="00C055F9">
        <w:trPr>
          <w:trHeight w:val="907"/>
        </w:trPr>
        <w:tc>
          <w:tcPr>
            <w:tcW w:type="dxa" w:w="680"/>
            <w:shd w:fill="auto" w:color="auto" w:val="clear"/>
            <w:vAlign w:val="center"/>
          </w:tcPr>
          <w:p w:rsidRDefault="00007F45" w:rsidP="009A465A" w:rsidR="00007F45" w:rsidRPr="00C055F9">
            <w:pPr>
              <w:jc w:val="center"/>
              <w:rPr>
                <w:bCs/>
                <w:lang w:eastAsia="hr-HR"/>
              </w:rPr>
            </w:pPr>
            <w:r w:rsidRPr="00C055F9">
              <w:rPr>
                <w:bCs/>
                <w:lang w:eastAsia="hr-HR"/>
              </w:rPr>
              <w:t>1.</w:t>
            </w:r>
          </w:p>
        </w:tc>
        <w:tc>
          <w:tcPr>
            <w:tcW w:type="dxa" w:w="9072"/>
            <w:shd w:fill="auto" w:color="auto" w:val="clear"/>
            <w:vAlign w:val="center"/>
          </w:tcPr>
          <w:p w:rsidRDefault="00007F45" w:rsidP="009A465A" w:rsidR="00007F45" w:rsidRPr="00C055F9">
            <w:pPr>
              <w:rPr>
                <w:color w:val="000000"/>
              </w:rPr>
            </w:pPr>
            <w:r w:rsidRPr="00C9098E">
              <w:rPr>
                <w:color w:val="000000"/>
              </w:rPr>
              <w:t>VODOVOD I KANALIZACIJA d.o.o.</w:t>
            </w:r>
          </w:p>
          <w:p w:rsidRDefault="00007F45" w:rsidP="009A465A" w:rsidR="00007F45" w:rsidRPr="00C055F9">
            <w:pPr>
              <w:tabs>
                <w:tab w:pos="5680" w:val="left"/>
              </w:tabs>
              <w:rPr>
                <w:color w:val="000000"/>
              </w:rPr>
            </w:pPr>
            <w:r>
              <w:rPr>
                <w:color w:val="000000"/>
              </w:rPr>
              <w:t xml:space="preserve">Split, </w:t>
            </w:r>
            <w:r w:rsidRPr="00C9098E">
              <w:rPr>
                <w:color w:val="000000"/>
              </w:rPr>
              <w:t>Biokovska 3</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sidRPr="00C9098E">
              <w:rPr>
                <w:color w:val="000000"/>
              </w:rPr>
              <w:t xml:space="preserve">135,91 </w:t>
            </w:r>
            <w:r w:rsidRPr="00C055F9">
              <w:rPr>
                <w:color w:val="000000"/>
              </w:rPr>
              <w:t>kn</w:t>
            </w:r>
          </w:p>
          <w:p w:rsidRDefault="00007F45" w:rsidP="009A465A" w:rsidR="00007F45" w:rsidRPr="00C055F9">
            <w:r w:rsidRPr="00C055F9">
              <w:rPr>
                <w:color w:val="000000"/>
              </w:rPr>
              <w:t xml:space="preserve">OIB: </w:t>
            </w:r>
            <w:r w:rsidRPr="00C9098E">
              <w:rPr>
                <w:color w:val="000000"/>
              </w:rPr>
              <w:t>56826138353</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2.</w:t>
            </w:r>
          </w:p>
        </w:tc>
        <w:tc>
          <w:tcPr>
            <w:tcW w:type="dxa" w:w="9072"/>
            <w:shd w:fill="auto" w:color="auto" w:val="clear"/>
            <w:vAlign w:val="center"/>
          </w:tcPr>
          <w:p w:rsidRDefault="00007F45" w:rsidP="009A465A" w:rsidR="00007F45" w:rsidRPr="00C055F9">
            <w:pPr>
              <w:rPr>
                <w:color w:val="000000"/>
              </w:rPr>
            </w:pPr>
            <w:r w:rsidRPr="00C055F9">
              <w:rPr>
                <w:color w:val="000000"/>
              </w:rPr>
              <w:t>FINANCIJSKA AGENCIJA</w:t>
            </w:r>
            <w:r>
              <w:rPr>
                <w:color w:val="000000"/>
              </w:rPr>
              <w:t>,</w:t>
            </w:r>
          </w:p>
          <w:p w:rsidRDefault="00007F45" w:rsidP="009A465A" w:rsidR="00007F45" w:rsidRPr="00C055F9">
            <w:pPr>
              <w:rPr>
                <w:color w:val="000000"/>
              </w:rPr>
            </w:pPr>
            <w:r w:rsidRPr="00C055F9">
              <w:rPr>
                <w:color w:val="000000"/>
              </w:rPr>
              <w:t xml:space="preserve">Zagreb, Ulica grada Vukovara 70                                 u iznosu od        </w:t>
            </w:r>
            <w:r>
              <w:rPr>
                <w:color w:val="000000"/>
              </w:rPr>
              <w:t xml:space="preserve"> </w:t>
            </w:r>
            <w:r w:rsidRPr="00C055F9">
              <w:rPr>
                <w:color w:val="000000"/>
              </w:rPr>
              <w:t xml:space="preserve">             </w:t>
            </w:r>
            <w:r>
              <w:rPr>
                <w:color w:val="000000"/>
              </w:rPr>
              <w:t xml:space="preserve"> </w:t>
            </w:r>
            <w:r w:rsidRPr="00C055F9">
              <w:rPr>
                <w:color w:val="000000"/>
              </w:rPr>
              <w:t xml:space="preserve">   </w:t>
            </w:r>
            <w:r w:rsidRPr="00C9098E">
              <w:rPr>
                <w:color w:val="000000"/>
              </w:rPr>
              <w:t>650,00</w:t>
            </w:r>
            <w:r w:rsidRPr="00C055F9">
              <w:rPr>
                <w:color w:val="000000"/>
              </w:rPr>
              <w:t xml:space="preserve"> kn</w:t>
            </w:r>
          </w:p>
          <w:p w:rsidRDefault="00007F45" w:rsidP="009A465A" w:rsidR="00007F45" w:rsidRPr="00C055F9">
            <w:r w:rsidRPr="00C055F9">
              <w:rPr>
                <w:color w:val="000000"/>
              </w:rPr>
              <w:t>OIB: 85821130368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rPr>
                <w:bCs/>
                <w:lang w:eastAsia="hr-HR"/>
              </w:rPr>
            </w:pPr>
            <w:r w:rsidRPr="00C055F9">
              <w:rPr>
                <w:bCs/>
                <w:lang w:eastAsia="hr-HR"/>
              </w:rPr>
              <w:t>5.</w:t>
            </w:r>
          </w:p>
        </w:tc>
        <w:tc>
          <w:tcPr>
            <w:tcW w:type="dxa" w:w="9072"/>
            <w:shd w:fill="auto" w:color="auto" w:val="clear"/>
            <w:vAlign w:val="center"/>
          </w:tcPr>
          <w:p w:rsidRDefault="00007F45" w:rsidP="009A465A" w:rsidR="00007F45" w:rsidRPr="00C055F9">
            <w:pPr>
              <w:rPr>
                <w:color w:val="000000"/>
              </w:rPr>
            </w:pPr>
            <w:r w:rsidRPr="00C9098E">
              <w:rPr>
                <w:color w:val="000000"/>
              </w:rPr>
              <w:t>ALLIANZ ZAGREB d.d.</w:t>
            </w:r>
            <w:r>
              <w:rPr>
                <w:color w:val="000000"/>
              </w:rPr>
              <w:t xml:space="preserve">  </w:t>
            </w:r>
          </w:p>
          <w:p w:rsidRDefault="00007F45" w:rsidP="009A465A" w:rsidR="00007F45" w:rsidRPr="00C055F9">
            <w:pPr>
              <w:tabs>
                <w:tab w:pos="5680" w:val="left"/>
              </w:tabs>
              <w:rPr>
                <w:color w:val="000000"/>
              </w:rPr>
            </w:pPr>
            <w:r w:rsidRPr="00C055F9">
              <w:rPr>
                <w:color w:val="000000"/>
              </w:rPr>
              <w:t xml:space="preserve">Zagreb, </w:t>
            </w:r>
            <w:r w:rsidRPr="00C9098E">
              <w:rPr>
                <w:color w:val="000000"/>
              </w:rPr>
              <w:t>Heinzelova 70</w:t>
            </w:r>
            <w:r w:rsidRPr="00C055F9">
              <w:rPr>
                <w:color w:val="000000"/>
              </w:rPr>
              <w:t xml:space="preserve">                                    </w:t>
            </w:r>
            <w:r>
              <w:rPr>
                <w:color w:val="000000"/>
              </w:rPr>
              <w:t xml:space="preserve">           </w:t>
            </w:r>
            <w:r w:rsidRPr="00C055F9">
              <w:rPr>
                <w:color w:val="000000"/>
              </w:rPr>
              <w:t xml:space="preserve">   u iznosu od                    </w:t>
            </w:r>
            <w:r>
              <w:rPr>
                <w:color w:val="000000"/>
              </w:rPr>
              <w:t xml:space="preserve"> </w:t>
            </w:r>
            <w:r w:rsidRPr="00C055F9">
              <w:rPr>
                <w:color w:val="000000"/>
              </w:rPr>
              <w:t xml:space="preserve"> </w:t>
            </w:r>
            <w:r>
              <w:rPr>
                <w:color w:val="000000"/>
              </w:rPr>
              <w:t xml:space="preserve">   </w:t>
            </w:r>
            <w:r w:rsidRPr="00C055F9">
              <w:rPr>
                <w:color w:val="000000"/>
              </w:rPr>
              <w:t xml:space="preserve"> </w:t>
            </w:r>
            <w:r w:rsidRPr="00C9098E">
              <w:rPr>
                <w:color w:val="000000"/>
              </w:rPr>
              <w:t>876,91</w:t>
            </w:r>
            <w:r w:rsidRPr="00C055F9">
              <w:rPr>
                <w:color w:val="000000"/>
              </w:rPr>
              <w:t xml:space="preserve"> kn</w:t>
            </w:r>
          </w:p>
          <w:p w:rsidRDefault="00007F45" w:rsidP="009A465A" w:rsidR="00007F45" w:rsidRPr="00C055F9">
            <w:r w:rsidRPr="00C055F9">
              <w:rPr>
                <w:color w:val="000000"/>
              </w:rPr>
              <w:t xml:space="preserve">OIB: </w:t>
            </w:r>
            <w:r w:rsidRPr="00C9098E">
              <w:rPr>
                <w:color w:val="000000"/>
              </w:rPr>
              <w:t>23759810849</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48.</w:t>
            </w:r>
          </w:p>
        </w:tc>
        <w:tc>
          <w:tcPr>
            <w:tcW w:type="dxa" w:w="9072"/>
            <w:shd w:fill="auto" w:color="auto" w:val="clear"/>
            <w:vAlign w:val="center"/>
          </w:tcPr>
          <w:p w:rsidRDefault="00007F45" w:rsidP="009A465A" w:rsidR="00007F45">
            <w:pPr>
              <w:rPr>
                <w:color w:val="000000"/>
              </w:rPr>
            </w:pPr>
            <w:r w:rsidRPr="00140D1E">
              <w:rPr>
                <w:color w:val="000000"/>
              </w:rPr>
              <w:t>HEP ELEKTRA d.o.o.</w:t>
            </w:r>
          </w:p>
          <w:p w:rsidRDefault="00007F45" w:rsidP="009A465A" w:rsidR="00007F45" w:rsidRPr="00C055F9">
            <w:pPr>
              <w:rPr>
                <w:color w:val="000000"/>
              </w:rPr>
            </w:pPr>
            <w:r>
              <w:rPr>
                <w:color w:val="000000"/>
              </w:rPr>
              <w:t>Zagreb</w:t>
            </w:r>
            <w:r w:rsidRPr="00C055F9">
              <w:rPr>
                <w:color w:val="000000"/>
              </w:rPr>
              <w:t xml:space="preserve">, </w:t>
            </w:r>
            <w:r w:rsidRPr="00140D1E">
              <w:rPr>
                <w:color w:val="000000"/>
              </w:rPr>
              <w:t>Ulica grada Vukovara 37</w:t>
            </w:r>
            <w:r w:rsidRPr="00C055F9">
              <w:rPr>
                <w:color w:val="000000"/>
              </w:rPr>
              <w:t xml:space="preserve">                                   u iznosu od               </w:t>
            </w:r>
            <w:r>
              <w:rPr>
                <w:color w:val="000000"/>
              </w:rPr>
              <w:t xml:space="preserve">       </w:t>
            </w:r>
            <w:r w:rsidRPr="00C055F9">
              <w:rPr>
                <w:color w:val="000000"/>
              </w:rPr>
              <w:t xml:space="preserve">  </w:t>
            </w:r>
            <w:r w:rsidRPr="00140D1E">
              <w:rPr>
                <w:color w:val="000000"/>
              </w:rPr>
              <w:t>757,97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140D1E">
              <w:rPr>
                <w:color w:val="000000"/>
              </w:rPr>
              <w:t>43965974818</w:t>
            </w:r>
          </w:p>
        </w:tc>
      </w:tr>
      <w:tr w:rsidTr="009A465A" w:rsidR="00007F45" w:rsidRPr="00C055F9">
        <w:trPr>
          <w:trHeight w:val="907"/>
        </w:trPr>
        <w:tc>
          <w:tcPr>
            <w:tcW w:type="dxa" w:w="680"/>
            <w:shd w:fill="auto" w:color="auto" w:val="clear"/>
            <w:noWrap/>
            <w:vAlign w:val="center"/>
          </w:tcPr>
          <w:p w:rsidRDefault="00007F45" w:rsidP="009A465A" w:rsidR="00007F45" w:rsidRPr="00C055F9">
            <w:pPr>
              <w:jc w:val="center"/>
            </w:pPr>
            <w:r>
              <w:t>116.</w:t>
            </w:r>
          </w:p>
        </w:tc>
        <w:tc>
          <w:tcPr>
            <w:tcW w:type="dxa" w:w="9072"/>
            <w:shd w:fill="auto" w:color="auto" w:val="clear"/>
            <w:vAlign w:val="center"/>
          </w:tcPr>
          <w:p w:rsidRDefault="00007F45" w:rsidP="009A465A" w:rsidR="00007F45">
            <w:pPr>
              <w:rPr>
                <w:color w:val="000000"/>
              </w:rPr>
            </w:pPr>
            <w:r w:rsidRPr="00E920D5">
              <w:rPr>
                <w:color w:val="000000"/>
              </w:rPr>
              <w:t xml:space="preserve">Odvjetnik VLAHO DUPLANČIĆ </w:t>
            </w:r>
          </w:p>
          <w:p w:rsidRDefault="00007F45" w:rsidP="009A465A" w:rsidR="00007F45" w:rsidRPr="00C055F9">
            <w:pPr>
              <w:rPr>
                <w:color w:val="000000"/>
              </w:rPr>
            </w:pPr>
            <w:r w:rsidRPr="00C055F9">
              <w:rPr>
                <w:color w:val="000000"/>
              </w:rPr>
              <w:t xml:space="preserve">Split, </w:t>
            </w:r>
            <w:r w:rsidRPr="00E920D5">
              <w:rPr>
                <w:color w:val="000000"/>
              </w:rPr>
              <w:t>Ivana Gundulića 18</w:t>
            </w:r>
            <w:r w:rsidRPr="00C055F9">
              <w:rPr>
                <w:color w:val="000000"/>
              </w:rPr>
              <w:t xml:space="preserve">                                                u iznosu od              </w:t>
            </w:r>
            <w:r w:rsidRPr="00E920D5">
              <w:rPr>
                <w:color w:val="000000"/>
              </w:rPr>
              <w:t>1.879.294,64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E920D5">
              <w:rPr>
                <w:color w:val="000000"/>
              </w:rPr>
              <w:t>32089925676</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177.</w:t>
            </w:r>
          </w:p>
        </w:tc>
        <w:tc>
          <w:tcPr>
            <w:tcW w:type="dxa" w:w="9072"/>
            <w:shd w:fill="auto" w:color="auto" w:val="clear"/>
            <w:vAlign w:val="center"/>
          </w:tcPr>
          <w:p w:rsidRDefault="00007F45" w:rsidP="009A465A" w:rsidR="00007F45" w:rsidRPr="00C055F9">
            <w:r w:rsidRPr="00C055F9">
              <w:t xml:space="preserve">REPUBLIKA HRVATSKA, </w:t>
            </w:r>
          </w:p>
          <w:p w:rsidRDefault="00007F45" w:rsidP="009A465A" w:rsidR="00007F45" w:rsidRPr="00C055F9">
            <w:r w:rsidRPr="00C055F9">
              <w:t xml:space="preserve">Ministarstvo financija            </w:t>
            </w:r>
            <w:r>
              <w:t xml:space="preserve">                                       </w:t>
            </w:r>
            <w:r w:rsidRPr="00C055F9">
              <w:t xml:space="preserve">  u iznosu od        </w:t>
            </w:r>
            <w:r>
              <w:t xml:space="preserve">    </w:t>
            </w:r>
            <w:r w:rsidRPr="00C055F9">
              <w:t xml:space="preserve"> </w:t>
            </w:r>
            <w:r>
              <w:t xml:space="preserve">      </w:t>
            </w:r>
            <w:r w:rsidRPr="00F84E7F">
              <w:rPr>
                <w:color w:val="000000"/>
              </w:rPr>
              <w:t>63.372,68</w:t>
            </w:r>
            <w:r w:rsidRPr="00C055F9">
              <w:t xml:space="preserve"> kn</w:t>
            </w:r>
          </w:p>
          <w:p w:rsidRDefault="00007F45" w:rsidP="009A465A" w:rsidR="00007F45" w:rsidRPr="002B3525">
            <w:pPr>
              <w:rPr>
                <w:color w:val="000000"/>
              </w:rPr>
            </w:pPr>
            <w:r w:rsidRPr="00C055F9">
              <w:t>OIB: 18683136487</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268.</w:t>
            </w:r>
          </w:p>
        </w:tc>
        <w:tc>
          <w:tcPr>
            <w:tcW w:type="dxa" w:w="9072"/>
            <w:shd w:fill="auto" w:color="auto" w:val="clear"/>
            <w:vAlign w:val="center"/>
          </w:tcPr>
          <w:p w:rsidRDefault="00007F45" w:rsidP="009A465A" w:rsidR="00007F45">
            <w:pPr>
              <w:rPr>
                <w:color w:val="000000"/>
              </w:rPr>
            </w:pPr>
            <w:r w:rsidRPr="003174C1">
              <w:rPr>
                <w:color w:val="000000"/>
              </w:rPr>
              <w:t xml:space="preserve">GRAD SPLIT </w:t>
            </w:r>
          </w:p>
          <w:p w:rsidRDefault="00007F45" w:rsidP="009A465A" w:rsidR="00007F45" w:rsidRPr="00C055F9">
            <w:pPr>
              <w:rPr>
                <w:color w:val="000000"/>
              </w:rPr>
            </w:pPr>
            <w:r w:rsidRPr="00C055F9">
              <w:rPr>
                <w:color w:val="000000"/>
              </w:rPr>
              <w:t xml:space="preserve">Split, </w:t>
            </w:r>
            <w:r w:rsidRPr="003174C1">
              <w:rPr>
                <w:color w:val="000000"/>
              </w:rPr>
              <w:t>Obala kneza Branimira 17</w:t>
            </w:r>
            <w:r w:rsidRPr="00C055F9">
              <w:rPr>
                <w:color w:val="000000"/>
              </w:rPr>
              <w:t xml:space="preserve">                                     u iznosu od           </w:t>
            </w:r>
            <w:r>
              <w:rPr>
                <w:color w:val="000000"/>
              </w:rPr>
              <w:t xml:space="preserve">   </w:t>
            </w:r>
            <w:r w:rsidRPr="00C055F9">
              <w:rPr>
                <w:color w:val="000000"/>
              </w:rPr>
              <w:t xml:space="preserve">     </w:t>
            </w:r>
            <w:r w:rsidRPr="00885CD8">
              <w:rPr>
                <w:color w:val="000000"/>
              </w:rPr>
              <w:t>12.255,54</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885CD8">
              <w:rPr>
                <w:color w:val="000000"/>
              </w:rPr>
              <w:t>78755598868</w:t>
            </w:r>
          </w:p>
        </w:tc>
      </w:tr>
      <w:tr w:rsidTr="009A465A" w:rsidR="00007F45" w:rsidRPr="00A77072">
        <w:trPr>
          <w:trHeight w:val="907"/>
        </w:trPr>
        <w:tc>
          <w:tcPr>
            <w:tcW w:type="dxa" w:w="680"/>
            <w:shd w:fill="auto" w:color="auto" w:val="clear"/>
            <w:noWrap/>
            <w:vAlign w:val="center"/>
          </w:tcPr>
          <w:p w:rsidRDefault="00007F45" w:rsidP="009A465A" w:rsidR="00007F45" w:rsidRPr="00A77072">
            <w:pPr>
              <w:jc w:val="center"/>
              <w:rPr>
                <w:color w:val="000000"/>
              </w:rPr>
            </w:pPr>
            <w:r w:rsidRPr="00A77072">
              <w:rPr>
                <w:color w:val="000000"/>
              </w:rPr>
              <w:t>277.</w:t>
            </w:r>
          </w:p>
        </w:tc>
        <w:tc>
          <w:tcPr>
            <w:tcW w:type="dxa" w:w="9072"/>
            <w:shd w:fill="auto" w:color="auto" w:val="clear"/>
            <w:vAlign w:val="center"/>
          </w:tcPr>
          <w:p w:rsidRDefault="00007F45" w:rsidP="009A465A" w:rsidR="00007F45" w:rsidRPr="00A77072">
            <w:pPr>
              <w:rPr>
                <w:color w:val="000000"/>
              </w:rPr>
            </w:pPr>
            <w:r w:rsidRPr="00A77072">
              <w:rPr>
                <w:color w:val="000000"/>
              </w:rPr>
              <w:t xml:space="preserve">MADUNIĆ LEONARDO </w:t>
            </w:r>
          </w:p>
          <w:p w:rsidRDefault="00007F45" w:rsidP="009A465A" w:rsidR="00007F45" w:rsidRPr="00A77072">
            <w:pPr>
              <w:rPr>
                <w:color w:val="000000"/>
              </w:rPr>
            </w:pPr>
            <w:r w:rsidRPr="00A77072">
              <w:rPr>
                <w:color w:val="000000"/>
              </w:rPr>
              <w:t>Split, Slobode 2b                                                             u iznosu od                   3.322,49 kn</w:t>
            </w:r>
          </w:p>
          <w:p w:rsidRDefault="00007F45" w:rsidP="009A465A" w:rsidR="00007F45" w:rsidRPr="00A77072">
            <w:pPr>
              <w:rPr>
                <w:color w:val="000000"/>
              </w:rPr>
            </w:pPr>
            <w:r w:rsidRPr="00A77072">
              <w:rPr>
                <w:color w:val="000000"/>
              </w:rPr>
              <w:t>OIB: 53493334554</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309.</w:t>
            </w:r>
          </w:p>
        </w:tc>
        <w:tc>
          <w:tcPr>
            <w:tcW w:type="dxa" w:w="9072"/>
            <w:shd w:fill="auto" w:color="auto" w:val="clear"/>
            <w:vAlign w:val="center"/>
          </w:tcPr>
          <w:p w:rsidRDefault="00007F45" w:rsidP="009A465A" w:rsidR="00007F45">
            <w:pPr>
              <w:rPr>
                <w:color w:val="000000"/>
              </w:rPr>
            </w:pPr>
            <w:r w:rsidRPr="006348BD">
              <w:rPr>
                <w:color w:val="000000"/>
              </w:rPr>
              <w:t xml:space="preserve">Odvjetnik ANTE VUJČIĆ </w:t>
            </w:r>
          </w:p>
          <w:p w:rsidRDefault="00007F45" w:rsidP="009A465A" w:rsidR="00007F45" w:rsidRPr="00C055F9">
            <w:pPr>
              <w:rPr>
                <w:color w:val="000000"/>
              </w:rPr>
            </w:pPr>
            <w:r w:rsidRPr="00C055F9">
              <w:rPr>
                <w:color w:val="000000"/>
              </w:rPr>
              <w:t xml:space="preserve">Split, </w:t>
            </w:r>
            <w:r w:rsidRPr="006348BD">
              <w:rPr>
                <w:color w:val="000000"/>
              </w:rPr>
              <w:t>Trg Hrvatske bratske 2B/II</w:t>
            </w:r>
            <w:r w:rsidRPr="00C055F9">
              <w:rPr>
                <w:color w:val="000000"/>
              </w:rPr>
              <w:t xml:space="preserve">                                    u iznosu od                 </w:t>
            </w:r>
            <w:r w:rsidRPr="006348BD">
              <w:rPr>
                <w:color w:val="000000"/>
              </w:rPr>
              <w:t>794.923,77</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56757211190</w:t>
            </w:r>
          </w:p>
        </w:tc>
      </w:tr>
      <w:tr w:rsidTr="009A465A" w:rsidR="00007F45" w:rsidRPr="00C055F9">
        <w:trPr>
          <w:trHeight w:val="907"/>
        </w:trPr>
        <w:tc>
          <w:tcPr>
            <w:tcW w:type="dxa" w:w="680"/>
            <w:shd w:fill="auto" w:color="auto" w:val="clear"/>
            <w:noWrap/>
            <w:vAlign w:val="center"/>
          </w:tcPr>
          <w:p w:rsidRDefault="00007F45" w:rsidP="009A465A" w:rsidR="00007F45">
            <w:pPr>
              <w:jc w:val="center"/>
              <w:rPr>
                <w:color w:val="000000"/>
              </w:rPr>
            </w:pPr>
            <w:r>
              <w:rPr>
                <w:color w:val="000000"/>
              </w:rPr>
              <w:t>312.</w:t>
            </w:r>
          </w:p>
        </w:tc>
        <w:tc>
          <w:tcPr>
            <w:tcW w:type="dxa" w:w="9072"/>
            <w:shd w:fill="auto" w:color="auto" w:val="clear"/>
            <w:vAlign w:val="center"/>
          </w:tcPr>
          <w:p w:rsidRDefault="00007F45" w:rsidP="009A465A" w:rsidR="00007F45">
            <w:pPr>
              <w:rPr>
                <w:color w:val="000000"/>
              </w:rPr>
            </w:pPr>
            <w:r w:rsidRPr="006348BD">
              <w:rPr>
                <w:color w:val="000000"/>
              </w:rPr>
              <w:t>Odvjetničko društvo JURIČKO &amp; PARTNERI d</w:t>
            </w:r>
            <w:r>
              <w:rPr>
                <w:color w:val="000000"/>
              </w:rPr>
              <w:t>.</w:t>
            </w:r>
            <w:r w:rsidRPr="006348BD">
              <w:rPr>
                <w:color w:val="000000"/>
              </w:rPr>
              <w:t>o.o.</w:t>
            </w:r>
            <w:r>
              <w:rPr>
                <w:color w:val="000000"/>
              </w:rPr>
              <w:t xml:space="preserve"> </w:t>
            </w:r>
          </w:p>
          <w:p w:rsidRDefault="00007F45" w:rsidP="009A465A" w:rsidR="00007F45" w:rsidRPr="00C055F9">
            <w:pPr>
              <w:rPr>
                <w:color w:val="000000"/>
              </w:rPr>
            </w:pPr>
            <w:r w:rsidRPr="00C055F9">
              <w:rPr>
                <w:color w:val="000000"/>
              </w:rPr>
              <w:t xml:space="preserve">Split, </w:t>
            </w:r>
            <w:r w:rsidRPr="006348BD">
              <w:rPr>
                <w:color w:val="000000"/>
              </w:rPr>
              <w:t>Ćiril-Metodova 38</w:t>
            </w:r>
            <w:r>
              <w:rPr>
                <w:color w:val="000000"/>
              </w:rPr>
              <w:t xml:space="preserve"> </w:t>
            </w:r>
            <w:r w:rsidRPr="00C055F9">
              <w:rPr>
                <w:color w:val="000000"/>
              </w:rPr>
              <w:t xml:space="preserve">                                                u iznosu od                 </w:t>
            </w:r>
            <w:r w:rsidRPr="006348BD">
              <w:rPr>
                <w:color w:val="000000"/>
              </w:rPr>
              <w:t>116.050,00</w:t>
            </w:r>
            <w:r w:rsidRPr="00C055F9">
              <w:rPr>
                <w:color w:val="000000"/>
              </w:rPr>
              <w:t xml:space="preserve"> kn</w:t>
            </w:r>
          </w:p>
          <w:p w:rsidRDefault="00007F45" w:rsidP="009A465A" w:rsidR="00007F45" w:rsidRPr="002B3525">
            <w:pPr>
              <w:rPr>
                <w:color w:val="000000"/>
              </w:rPr>
            </w:pPr>
            <w:r w:rsidRPr="00C055F9">
              <w:rPr>
                <w:color w:val="000000"/>
              </w:rPr>
              <w:t xml:space="preserve">OIB: </w:t>
            </w:r>
            <w:r w:rsidRPr="006348BD">
              <w:rPr>
                <w:color w:val="000000"/>
              </w:rPr>
              <w:t>44481098842</w:t>
            </w:r>
          </w:p>
        </w:tc>
      </w:tr>
      <w:tr w:rsidTr="009A465A" w:rsidR="00007F45" w:rsidRPr="00A77072">
        <w:trPr>
          <w:trHeight w:val="907"/>
        </w:trPr>
        <w:tc>
          <w:tcPr>
            <w:tcW w:type="dxa" w:w="680"/>
            <w:shd w:fill="auto" w:color="auto" w:val="clear"/>
            <w:noWrap/>
            <w:vAlign w:val="center"/>
          </w:tcPr>
          <w:p w:rsidRDefault="00007F45" w:rsidP="009A465A" w:rsidR="00007F45" w:rsidRPr="00A77072">
            <w:pPr>
              <w:jc w:val="center"/>
              <w:rPr>
                <w:color w:val="000000"/>
              </w:rPr>
            </w:pPr>
            <w:r w:rsidRPr="00A77072">
              <w:rPr>
                <w:color w:val="000000"/>
              </w:rPr>
              <w:t>339.</w:t>
            </w:r>
          </w:p>
        </w:tc>
        <w:tc>
          <w:tcPr>
            <w:tcW w:type="dxa" w:w="9072"/>
            <w:shd w:fill="auto" w:color="auto" w:val="clear"/>
            <w:vAlign w:val="center"/>
          </w:tcPr>
          <w:p w:rsidRDefault="00007F45" w:rsidP="009A465A" w:rsidR="00007F45" w:rsidRPr="00A77072">
            <w:pPr>
              <w:rPr>
                <w:color w:val="000000"/>
              </w:rPr>
            </w:pPr>
            <w:r w:rsidRPr="00A77072">
              <w:rPr>
                <w:color w:val="000000"/>
              </w:rPr>
              <w:t xml:space="preserve">OLGA UVODIĆ </w:t>
            </w:r>
          </w:p>
          <w:p w:rsidRDefault="00007F45" w:rsidP="009A465A" w:rsidR="00007F45" w:rsidRPr="00A77072">
            <w:pPr>
              <w:rPr>
                <w:color w:val="000000"/>
              </w:rPr>
            </w:pPr>
            <w:r w:rsidRPr="00A77072">
              <w:rPr>
                <w:color w:val="000000"/>
              </w:rPr>
              <w:t xml:space="preserve">Split, Skradinska 3                                                          u iznosu od                </w:t>
            </w:r>
            <w:r>
              <w:rPr>
                <w:color w:val="000000"/>
              </w:rPr>
              <w:t xml:space="preserve">   </w:t>
            </w:r>
            <w:r w:rsidRPr="00A77072">
              <w:rPr>
                <w:color w:val="000000"/>
              </w:rPr>
              <w:t>82.618,75 kn</w:t>
            </w:r>
          </w:p>
          <w:p w:rsidRDefault="00007F45" w:rsidP="009A465A" w:rsidR="00007F45" w:rsidRPr="00A77072">
            <w:pPr>
              <w:rPr>
                <w:color w:val="000000"/>
              </w:rPr>
            </w:pPr>
            <w:r w:rsidRPr="00A77072">
              <w:rPr>
                <w:color w:val="000000"/>
              </w:rPr>
              <w:t>OIB: 54942250690</w:t>
            </w:r>
          </w:p>
        </w:tc>
      </w:tr>
      <w:tr w:rsidTr="009A465A" w:rsidR="00007F45" w:rsidRPr="00A77072">
        <w:trPr>
          <w:trHeight w:val="907"/>
        </w:trPr>
        <w:tc>
          <w:tcPr>
            <w:tcW w:type="dxa" w:w="680"/>
            <w:shd w:fill="auto" w:color="auto" w:val="clear"/>
            <w:noWrap/>
            <w:vAlign w:val="center"/>
          </w:tcPr>
          <w:p w:rsidRDefault="00007F45" w:rsidP="009A465A" w:rsidR="00007F45" w:rsidRPr="00A77072">
            <w:pPr>
              <w:jc w:val="center"/>
              <w:rPr>
                <w:color w:val="000000"/>
              </w:rPr>
            </w:pPr>
            <w:r w:rsidRPr="00A77072">
              <w:rPr>
                <w:color w:val="000000"/>
              </w:rPr>
              <w:t>342.</w:t>
            </w:r>
          </w:p>
        </w:tc>
        <w:tc>
          <w:tcPr>
            <w:tcW w:type="dxa" w:w="9072"/>
            <w:shd w:fill="auto" w:color="auto" w:val="clear"/>
            <w:vAlign w:val="center"/>
          </w:tcPr>
          <w:p w:rsidRDefault="00007F45" w:rsidP="009A465A" w:rsidR="00007F45" w:rsidRPr="00A77072">
            <w:pPr>
              <w:rPr>
                <w:color w:val="000000"/>
              </w:rPr>
            </w:pPr>
            <w:r w:rsidRPr="00A77072">
              <w:rPr>
                <w:color w:val="000000"/>
              </w:rPr>
              <w:t xml:space="preserve">SANDRA BIOČIĆ </w:t>
            </w:r>
          </w:p>
          <w:p w:rsidRDefault="00007F45" w:rsidP="009A465A" w:rsidR="00007F45" w:rsidRPr="00A77072">
            <w:pPr>
              <w:rPr>
                <w:color w:val="000000"/>
              </w:rPr>
            </w:pPr>
            <w:r w:rsidRPr="00A77072">
              <w:rPr>
                <w:color w:val="000000"/>
              </w:rPr>
              <w:t xml:space="preserve">Okrug Donji, Dalmatinska 11                                         u iznosu od             </w:t>
            </w:r>
            <w:r>
              <w:rPr>
                <w:color w:val="000000"/>
              </w:rPr>
              <w:t xml:space="preserve"> </w:t>
            </w:r>
            <w:r w:rsidRPr="00A77072">
              <w:rPr>
                <w:color w:val="000000"/>
              </w:rPr>
              <w:t>3.329.713,64 kn</w:t>
            </w:r>
          </w:p>
          <w:p w:rsidRDefault="00007F45" w:rsidP="009A465A" w:rsidR="00007F45" w:rsidRPr="00A77072">
            <w:pPr>
              <w:rPr>
                <w:color w:val="000000"/>
              </w:rPr>
            </w:pPr>
            <w:r w:rsidRPr="00A77072">
              <w:rPr>
                <w:color w:val="000000"/>
              </w:rPr>
              <w:t>OIB: 31786057918</w:t>
            </w:r>
          </w:p>
        </w:tc>
      </w:tr>
    </w:tbl>
    <w:p w:rsidRDefault="00007F45" w:rsidP="00007F45" w:rsidR="00007F45"/>
    <w:p w:rsidRDefault="00A5765B" w:rsidP="00012B98" w:rsidR="00012B98" w:rsidRPr="00D35219">
      <w:pPr>
        <w:jc w:val="both"/>
      </w:pPr>
      <w:r>
        <w:t xml:space="preserve">Napominje se prisutnim vjerovnicima da su redni brojevi pored imena vjerovnika navedeni, a radi lakšeg praćenja i snalaženja, kao u tablici dostavljenoj od strane stečajnog upravitelja. </w:t>
      </w:r>
    </w:p>
    <w:p w:rsidRDefault="00283631" w:rsidP="00E56AB8" w:rsidR="00283631" w:rsidRPr="002D0390">
      <w:pPr>
        <w:jc w:val="both"/>
        <w:rPr>
          <w:sz w:val="20"/>
          <w:szCs w:val="20"/>
        </w:rPr>
      </w:pPr>
    </w:p>
    <w:p w:rsidRDefault="00E56AB8" w:rsidP="00E56AB8" w:rsidR="00E56AB8" w:rsidRPr="006A5206">
      <w:pPr>
        <w:jc w:val="both"/>
      </w:pPr>
      <w:r w:rsidRPr="00D35219">
        <w:t>Poziva se stečajn</w:t>
      </w:r>
      <w:r w:rsidR="0030492F" w:rsidRPr="00D35219">
        <w:t>i</w:t>
      </w:r>
      <w:r w:rsidRPr="00D35219">
        <w:t xml:space="preserve"> upravitelj </w:t>
      </w:r>
      <w:r w:rsidR="00007F45">
        <w:t>Stjepan Lov</w:t>
      </w:r>
      <w:r w:rsidR="00012B98">
        <w:t>ić</w:t>
      </w:r>
      <w:r w:rsidRPr="00D35219">
        <w:t xml:space="preserve"> izričito se izjasniti o tome priznaje li ili osporava</w:t>
      </w:r>
      <w:r w:rsidRPr="006A5206">
        <w:t xml:space="preserve"> svaku od naprijed navedenih prijavljenih tražbina koje se ispituju na ovom ispitnom ročištu.</w:t>
      </w:r>
    </w:p>
    <w:p w:rsidRDefault="00E56AB8" w:rsidP="00E56AB8" w:rsidR="00E56AB8" w:rsidRPr="006A5206">
      <w:pPr>
        <w:jc w:val="both"/>
      </w:pPr>
    </w:p>
    <w:p w:rsidRDefault="00CE265C" w:rsidP="00E56AB8" w:rsidR="00012B98">
      <w:pPr>
        <w:jc w:val="both"/>
      </w:pPr>
      <w:r w:rsidRPr="00CE265C">
        <w:t xml:space="preserve">Stečajni upravitelj </w:t>
      </w:r>
      <w:r w:rsidR="00012B98">
        <w:t>Stjepan Lović</w:t>
      </w:r>
      <w:r w:rsidRPr="00CE265C">
        <w:t xml:space="preserve"> navodi da</w:t>
      </w:r>
      <w:r w:rsidR="00012B98">
        <w:t xml:space="preserve"> tražbinu vjerovnika koja je svrstana u prvi viši isplatni red priznaje u cijelosti.</w:t>
      </w:r>
    </w:p>
    <w:p w:rsidRDefault="00012B98" w:rsidP="00E56AB8" w:rsidR="00012B98">
      <w:pPr>
        <w:jc w:val="both"/>
      </w:pPr>
    </w:p>
    <w:p w:rsidRDefault="00012B98" w:rsidP="00E56AB8" w:rsidR="00012B98">
      <w:pPr>
        <w:jc w:val="both"/>
      </w:pPr>
      <w:r>
        <w:t>U odnosu na tražbine vjerovnika koje su svrstane u četvrti viši isplatni red, stečajni upravitelj navodi da se slijedećim vjerovnicima</w:t>
      </w:r>
      <w:r w:rsidR="00761961">
        <w:t xml:space="preserve"> djelomično ili u cijelosti osporavaju tražbine koje su predmet ispitivanja na ovom ispitnom ročištu i to: </w:t>
      </w:r>
    </w:p>
    <w:p w:rsidRDefault="00761961" w:rsidP="00761961" w:rsidR="00761961">
      <w:pPr>
        <w:jc w:val="both"/>
      </w:pPr>
      <w:r>
        <w:t xml:space="preserve">1. Vjerovnici TEI NIŽETIĆ od ukupno prijavljene tražbine u iznosu od 91.584,23 kn predloženo je odbaciti dio prijavljene tražbine s osnova članskih udjela i to u iznosu od 7.819,84 kn. Preostali iznos prijavljene tražbine, koji je predmet ispitivanja na današnjem ročištu i to u iznosu od 83.764,39 kn spada u tražbine IV. višeg isplatnog reda, od koje tražbine se osporava iznos od 22.854,72 kn budući da je prema knjigovodstvenoj dokumentaciji dužnika za taj iznos izvršen prijeboj sa dospjelim potraživanjem kojeg je dužnik imao prema vjerovniku, dok se u preostalom dijelu i to u iznosu od 60.909,67 kn tražbina tog vjerovnika priznaje. </w:t>
      </w:r>
    </w:p>
    <w:p w:rsidRDefault="00761961" w:rsidP="00761961" w:rsidR="00761961" w:rsidRPr="00761961">
      <w:pPr>
        <w:jc w:val="both"/>
      </w:pPr>
      <w:r w:rsidRPr="00761961">
        <w:t>2. Vjerovnici SONJI VITEZICA, od ukupno prijavljene tražbine u iznosu od 380.516,30 kn predloženo je odbaciti dio prijavljene tražbine s osnova članskih udjela i to u iznosu od 25.000,00 kn. Preostali iznos prijavljene tražbine</w:t>
      </w:r>
      <w:r>
        <w:t>, koji je predmet ispitivanja na današnjem roči</w:t>
      </w:r>
      <w:r w:rsidR="005E61AC">
        <w:t>š</w:t>
      </w:r>
      <w:r>
        <w:t>tu</w:t>
      </w:r>
      <w:r w:rsidRPr="00761961">
        <w:t xml:space="preserve"> i to u iznosu od 355.516,30 kn, djelomično se osporava za iznos od 89.999,98 kn budući da za taj dio prijavljene tražbine vjerovnik nije dostavio dokaz o postojanju iste niti potraživanje vjerovnika u tom dijelu proizlazi iz knjigovodstvene dokumentacije dužnika, dok se u preostalom dijelu i to za iznos od 265.516,32 kn tražbina ovog vjerovnika priznaje.  </w:t>
      </w:r>
    </w:p>
    <w:p w:rsidRDefault="00761961" w:rsidP="00761961" w:rsidR="00761961" w:rsidRPr="00761961">
      <w:pPr>
        <w:jc w:val="both"/>
      </w:pPr>
      <w:r w:rsidRPr="00761961">
        <w:t xml:space="preserve">3. </w:t>
      </w:r>
      <w:r>
        <w:t xml:space="preserve">Vjerovnici </w:t>
      </w:r>
      <w:r w:rsidRPr="00761961">
        <w:t>DOR</w:t>
      </w:r>
      <w:r>
        <w:t>I</w:t>
      </w:r>
      <w:r w:rsidRPr="00761961">
        <w:t xml:space="preserve"> DUPLANČIĆ, od ukupno prijavljene tražbine u iznosu od 157.476,53 kn predloženo je odbaciti dio prijavljene tražbine s osnova članskih udjela i to u iznosu od 13.500,00 kn. Preostali iznos prijavljene tražbine</w:t>
      </w:r>
      <w:r>
        <w:t>, koji je predmet ispitivanja na današnjem ročištu</w:t>
      </w:r>
      <w:r w:rsidRPr="00761961">
        <w:t xml:space="preserve"> i to u iznosu od 143.976,53 kn, djelomično se osporava za iznos od 40,00 kn budući da za taj dio prijavljene tražbine vjerovnik nije dostavio dokaz o postojanju iste niti potraživanje vjerovnika u tom dijelu proizlazi iz knjigovodstvene dokumentacije dužnika, dok se u preostalom dijelu i to za iznos od 143.936,53 kn tražbina ovog vjerovnika priznaje.  </w:t>
      </w:r>
    </w:p>
    <w:p w:rsidRDefault="00761961" w:rsidP="00761961" w:rsidR="00761961">
      <w:pPr>
        <w:jc w:val="both"/>
        <w:rPr>
          <w:b/>
        </w:rPr>
      </w:pPr>
    </w:p>
    <w:p w:rsidRDefault="00761961" w:rsidP="00761961" w:rsidR="00761961">
      <w:pPr>
        <w:jc w:val="both"/>
      </w:pPr>
      <w:r>
        <w:t xml:space="preserve">Stečajni upravitelj izjavljuje da svim ostalim vjerovnicima koji su svrstani u četvrti viši isplatni red priznaje njihove tražbine, koje su predmet ispitivanja na današnjem ročištu, u cijelosti. </w:t>
      </w:r>
    </w:p>
    <w:p w:rsidRDefault="00761961" w:rsidP="00761961" w:rsidR="00761961">
      <w:pPr>
        <w:jc w:val="both"/>
      </w:pPr>
    </w:p>
    <w:p w:rsidRDefault="00761961" w:rsidP="00761961" w:rsidR="00761961">
      <w:pPr>
        <w:jc w:val="both"/>
      </w:pPr>
      <w:r>
        <w:t xml:space="preserve">U odnosu na tražbine vjerovnika koje su svrstane u peti viši isplatni red, stečajni upravitelj navodi da se slijedećim vjerovnicima djelomično ili u cijelosti osporavaju tražbine koje su predmet ispitivanja na ovom ispitnom ročištu i to: </w:t>
      </w:r>
    </w:p>
    <w:p w:rsidRDefault="00761961" w:rsidP="00761961" w:rsidR="00761961">
      <w:pPr>
        <w:jc w:val="both"/>
      </w:pPr>
      <w:r>
        <w:t>1. Vjerovniku LEONARDU MADUNIĆU, tražbina ovog vjerovnika koja je prijavljena u iznosu od 3.322,49 kn, na temelju ugovora o pozajmici, osporava se u cijelosti zbog zastare potraživanja.</w:t>
      </w:r>
    </w:p>
    <w:p w:rsidRDefault="00761961" w:rsidP="00761961" w:rsidR="00761961">
      <w:pPr>
        <w:jc w:val="both"/>
      </w:pPr>
      <w:r>
        <w:t xml:space="preserve">2. Vjerovnici OLGI UVODIĆ, tražbina ovog vjerovnika koja je prijavljena u iznosu od 82.618,75 kn, a koja je prijavljena po osnovu dosuđenih parničnih troškova, osporava se u cijelosti budući da prvostupanjska presuda i rješenje Općinskog suda u Splitu br. P-55/18 od 25.05.2018., kojim je taj trošak dosuđen vjerovniku, nisu pravomoćni te je dužnik protiv istih podnio žalbu, a o kojoj do sada još uvijek nije odlučeno. </w:t>
      </w:r>
    </w:p>
    <w:p w:rsidRDefault="00761961" w:rsidP="00761961" w:rsidR="00761961">
      <w:pPr>
        <w:jc w:val="both"/>
      </w:pPr>
      <w:r>
        <w:t xml:space="preserve">3. Vjerovnici SANDRI BIOČIĆ, tražbina ovog vjerovnika koja je prijavljena u iznosu od 3.329.713,64 kn i to na ime imovinskopravnog zahtjeva koji je vjerovnik postavio u kaznenom predmetu Županijskog državnog odvjetništva broj K-DO-15/17, osporava se u cijelosti iz razloga što u knjigovodstvenoj dokumentaciji dužnika ne postoji evidentirano dugovanje prema tom vjerovniku u tom iznosu, a isto tako uz prijavu tražbine nije dostavljena bilo kakva dokumentacija iz koje bi proizlazila osnovanost prijavljene tražbine. </w:t>
      </w:r>
    </w:p>
    <w:p w:rsidRDefault="00761961" w:rsidP="00E56AB8" w:rsidR="00761961">
      <w:pPr>
        <w:jc w:val="both"/>
      </w:pPr>
    </w:p>
    <w:p w:rsidRDefault="00761961" w:rsidP="00761961" w:rsidR="00761961">
      <w:pPr>
        <w:jc w:val="both"/>
      </w:pPr>
      <w:r>
        <w:t xml:space="preserve">Stečajni upravitelj izjavljuje da svim ostalim vjerovnicima koji su svrstani u peti viši isplatni red priznaje njihove tražbine, koje su predmet ispitivanja na današnjem ročištu, u cijelosti. </w:t>
      </w:r>
    </w:p>
    <w:p w:rsidRDefault="00CE265C" w:rsidP="00E56AB8" w:rsidR="00CE265C">
      <w:pPr>
        <w:jc w:val="both"/>
      </w:pPr>
    </w:p>
    <w:p w:rsidRDefault="00E56AB8" w:rsidP="00E56AB8" w:rsidR="00E56AB8">
      <w:pPr>
        <w:jc w:val="both"/>
      </w:pPr>
      <w:r w:rsidRPr="006A5206">
        <w:t xml:space="preserve">Prisutnim vjerovnicima se ukazuje na odredbe Stečajnog zakona prema kojima svaki stečajni vjerovnik može osporiti prijavljenu tražbinu drugog stečajnog vjerovnika koju je priznao stečajni upravitelj. </w:t>
      </w:r>
    </w:p>
    <w:p w:rsidRDefault="00BA5D53" w:rsidP="00E56AB8" w:rsidR="00BA5D53">
      <w:pPr>
        <w:jc w:val="both"/>
      </w:pPr>
    </w:p>
    <w:p w:rsidRDefault="00BA5D53" w:rsidP="00E56AB8" w:rsidR="00BA5D53">
      <w:pPr>
        <w:jc w:val="both"/>
      </w:pPr>
      <w:r>
        <w:t xml:space="preserve">Odvjetnik Ivan Krželj, kao punomoćnik vjerovnika Ante Vuke, (u tablici tražbina naveden pod red. br. 321.) izjavljuje da taj vjerovnik Ante Vuko osporava tražbine koje je priznao stečajni upravitelj i to slijedećim vjerovnicima, čije su tražbine svrstane u </w:t>
      </w:r>
      <w:r w:rsidR="00A5765B">
        <w:t>četvrtom</w:t>
      </w:r>
      <w:r>
        <w:t xml:space="preserve"> višem isplatnom redu i to slijedećim vjerovnicima, čije se tražbine osporavaju u cijelosti:  </w:t>
      </w:r>
    </w:p>
    <w:p w:rsidRDefault="00BA5D53" w:rsidP="00BA5D53" w:rsidR="00BA5D53">
      <w:pPr>
        <w:pStyle w:val="Odlomakpopisa"/>
        <w:numPr>
          <w:ilvl w:val="0"/>
          <w:numId w:val="32"/>
        </w:numPr>
        <w:jc w:val="both"/>
      </w:pPr>
      <w:r>
        <w:t>Red. br. 8. vjerovniku Ivanu Jeloviću osporava se u cijelosti priznata traž</w:t>
      </w:r>
      <w:r w:rsidR="00253FCD">
        <w:t>bina u iznosu od 193.555,38 kn.</w:t>
      </w:r>
    </w:p>
    <w:p w:rsidRDefault="00BA5D53" w:rsidP="00BA5D53" w:rsidR="00BA5D53">
      <w:pPr>
        <w:pStyle w:val="Odlomakpopisa"/>
        <w:numPr>
          <w:ilvl w:val="0"/>
          <w:numId w:val="32"/>
        </w:numPr>
        <w:jc w:val="both"/>
      </w:pPr>
      <w:r>
        <w:t>Red. br. 9. vjerovniku Jelović Mariji, osporava se u cijelosti priznata tražbina u iznosu od</w:t>
      </w:r>
      <w:r w:rsidR="00253FCD">
        <w:t xml:space="preserve"> 6.463,54 kn.</w:t>
      </w:r>
    </w:p>
    <w:p w:rsidRDefault="00BA5D53" w:rsidP="00BA5D53" w:rsidR="00BA5D53">
      <w:pPr>
        <w:pStyle w:val="Odlomakpopisa"/>
        <w:numPr>
          <w:ilvl w:val="0"/>
          <w:numId w:val="32"/>
        </w:numPr>
        <w:jc w:val="both"/>
      </w:pPr>
      <w:r>
        <w:t>Red. br. 90. vjerovniku Vedranu Maduniću osporava se u cijelosti priznata tražbina u iznosu od</w:t>
      </w:r>
      <w:r w:rsidR="00253FCD">
        <w:t xml:space="preserve"> 5.230.999,08 kn.</w:t>
      </w:r>
    </w:p>
    <w:p w:rsidRDefault="00BA5D53" w:rsidP="00BA5D53" w:rsidR="00BA5D53">
      <w:pPr>
        <w:pStyle w:val="Odlomakpopisa"/>
        <w:numPr>
          <w:ilvl w:val="0"/>
          <w:numId w:val="32"/>
        </w:numPr>
        <w:jc w:val="both"/>
      </w:pPr>
      <w:r>
        <w:t>Red. br. 205. vjerovniku Ivoni Madunić osporava se u cijelosti priznata tražbina u iznosu od</w:t>
      </w:r>
      <w:r w:rsidR="00253FCD">
        <w:t xml:space="preserve"> 187.150,74 kn.</w:t>
      </w:r>
    </w:p>
    <w:p w:rsidRDefault="00BA5D53" w:rsidP="00BA5D53" w:rsidR="00BA5D53">
      <w:pPr>
        <w:pStyle w:val="Odlomakpopisa"/>
        <w:numPr>
          <w:ilvl w:val="0"/>
          <w:numId w:val="32"/>
        </w:numPr>
        <w:jc w:val="both"/>
      </w:pPr>
      <w:r>
        <w:t>Red. br. 216. Vjerovniku Leonardu Maduniću osporava se u cijelosti priznata tražbina u iznosu od 2</w:t>
      </w:r>
      <w:r w:rsidR="00253FCD">
        <w:t>.645.084,94 kn.</w:t>
      </w:r>
    </w:p>
    <w:p w:rsidRDefault="00BA5D53" w:rsidP="00BA5D53" w:rsidR="00BA5D53">
      <w:pPr>
        <w:pStyle w:val="Odlomakpopisa"/>
        <w:numPr>
          <w:ilvl w:val="0"/>
          <w:numId w:val="32"/>
        </w:numPr>
        <w:jc w:val="both"/>
      </w:pPr>
      <w:r>
        <w:t xml:space="preserve">Red. br. 229. </w:t>
      </w:r>
      <w:r w:rsidR="00253FCD">
        <w:t xml:space="preserve">vjerovniku </w:t>
      </w:r>
      <w:r>
        <w:t>Mužinić Ani osporava se u cijelosti priznata tražbina u iznosu od</w:t>
      </w:r>
      <w:r w:rsidR="00253FCD">
        <w:t xml:space="preserve"> 679.069,07 kn.</w:t>
      </w:r>
    </w:p>
    <w:p w:rsidRDefault="00BA5D53" w:rsidP="00BA5D53" w:rsidR="00BA5D53">
      <w:pPr>
        <w:pStyle w:val="Odlomakpopisa"/>
        <w:numPr>
          <w:ilvl w:val="0"/>
          <w:numId w:val="32"/>
        </w:numPr>
        <w:jc w:val="both"/>
      </w:pPr>
      <w:r>
        <w:t xml:space="preserve">Red. br. 231. </w:t>
      </w:r>
      <w:r w:rsidR="00253FCD">
        <w:t xml:space="preserve">vjerovniku </w:t>
      </w:r>
      <w:r>
        <w:t>Pavi Jukiću osporava se u cijelosti priznata tražbina u iznosu od</w:t>
      </w:r>
      <w:r w:rsidR="00253FCD">
        <w:t xml:space="preserve"> 55.237,83 kn.</w:t>
      </w:r>
    </w:p>
    <w:p w:rsidRDefault="00BA5D53" w:rsidP="00BA5D53" w:rsidR="00BA5D53" w:rsidRPr="006A5206">
      <w:pPr>
        <w:pStyle w:val="Odlomakpopisa"/>
        <w:numPr>
          <w:ilvl w:val="0"/>
          <w:numId w:val="32"/>
        </w:numPr>
        <w:jc w:val="both"/>
      </w:pPr>
      <w:r>
        <w:t xml:space="preserve">Red. br. 337. </w:t>
      </w:r>
      <w:r w:rsidR="00253FCD">
        <w:t xml:space="preserve">vjerovniku </w:t>
      </w:r>
      <w:r>
        <w:t>Miroslavu Maduniću</w:t>
      </w:r>
      <w:r w:rsidR="00253FCD" w:rsidRPr="00253FCD">
        <w:t xml:space="preserve"> </w:t>
      </w:r>
      <w:r w:rsidR="00253FCD">
        <w:t>osporava se u cijelosti priznata tražbina u iznosu od 3.101.413,10 kn.</w:t>
      </w:r>
    </w:p>
    <w:p w:rsidRDefault="00253FCD" w:rsidP="00E56AB8" w:rsidR="00761961">
      <w:pPr>
        <w:jc w:val="both"/>
      </w:pPr>
      <w:r>
        <w:t xml:space="preserve">Punomoćnik vjerovnika Ante Vuke, odvjetnik Ivan Krželj navodi da se tražbine svih naprijed navedenih vjerovnika osporavaju iz razloga što postoje osnovane sumnje da su iste tražbine rezultat kaznenih dijela počinjenih protiv stečajnog dužnika te da je u tijeku kazneni postupak koji se upravo zbog toga vodi protiv naprijed navedenih vjerovnika, a neosnovanost postojanja tih tražbina će vjerovnik Ante Vuko dokazati i u parničnom postupku. Pritom ističe i da tražbine vjerovnika koje su rezultat kaznenih dijela ne mogu biti priznate niti isplaćene iz stečajne mase, a radi čega se naprijed navedene tražbine i osporavaju. </w:t>
      </w:r>
    </w:p>
    <w:p w:rsidRDefault="00253FCD" w:rsidP="00E56AB8" w:rsidR="00253FCD">
      <w:pPr>
        <w:jc w:val="both"/>
      </w:pPr>
    </w:p>
    <w:p w:rsidRDefault="00253FCD" w:rsidP="00E56AB8" w:rsidR="00253FCD">
      <w:pPr>
        <w:jc w:val="both"/>
      </w:pPr>
      <w:r>
        <w:t xml:space="preserve">Odvjetnik Tomislav Krka, kao punomoćnik vjerovnika Vedrana Madunića (red. br. 90.) i Leonarda Madunića (red. br. 216.) izjavljuje da ti vjerovnici osporavaju tražbinu stečajnom vjerovniku Anti Vuko (red. br. 321.) koju je stečajni upravitelj priznao kao tražbinu </w:t>
      </w:r>
      <w:r w:rsidR="00A5765B">
        <w:t>četvrtog</w:t>
      </w:r>
      <w:r>
        <w:t xml:space="preserve"> višeg isplatnog reda u iznosu od 1.374.639,71 kn, a koja tražbina se osporava u cijelosti. Tražbina vjerovnika Ante Vuke se osporava jer je isti neosnovano osporio tražbine vjerovnika Vedrana Madunića i Leonarda Madunića premda u knjigovodstvu nesporno postoje dokazi o navedenim tražbinama pa ih je zbog toga i priznao stečajni upravitelj, a ujedno se ističe i da je protiv Ante Vuko podnesena kaznena prijava.</w:t>
      </w:r>
    </w:p>
    <w:p w:rsidRDefault="00761961" w:rsidP="00E56AB8" w:rsidR="00761961">
      <w:pPr>
        <w:jc w:val="both"/>
      </w:pPr>
    </w:p>
    <w:p w:rsidRDefault="00E56AB8" w:rsidP="00E56AB8" w:rsidR="00E56AB8" w:rsidRPr="006A5206">
      <w:pPr>
        <w:jc w:val="both"/>
        <w:rPr>
          <w:b/>
        </w:rPr>
      </w:pPr>
      <w:r w:rsidRPr="006A5206">
        <w:t xml:space="preserve">Utvrđuje se da </w:t>
      </w:r>
      <w:r w:rsidR="00761961">
        <w:t xml:space="preserve">više </w:t>
      </w:r>
      <w:r w:rsidRPr="006A5206">
        <w:t xml:space="preserve">nitko od prisutnih vjerovnika ne osporava tražbine </w:t>
      </w:r>
      <w:r w:rsidR="00761961">
        <w:t xml:space="preserve">drugih </w:t>
      </w:r>
      <w:r w:rsidRPr="006A5206">
        <w:t>stečajnih vjerovnika koje je na današnjem roči</w:t>
      </w:r>
      <w:r w:rsidR="00AB4FA7" w:rsidRPr="006A5206">
        <w:t>štu priznao</w:t>
      </w:r>
      <w:r w:rsidRPr="006A5206">
        <w:t xml:space="preserve"> steča</w:t>
      </w:r>
      <w:r w:rsidR="00AB4FA7" w:rsidRPr="006A5206">
        <w:t>jni</w:t>
      </w:r>
      <w:r w:rsidRPr="006A5206">
        <w:t xml:space="preserve"> upravitelj, a isto</w:t>
      </w:r>
      <w:r w:rsidR="008F3CBE">
        <w:t xml:space="preserve"> tako se utvrđuje da osporavanja</w:t>
      </w:r>
      <w:r w:rsidRPr="006A5206">
        <w:t xml:space="preserve"> tražbin</w:t>
      </w:r>
      <w:r w:rsidR="008F3CBE">
        <w:t>a</w:t>
      </w:r>
      <w:r w:rsidRPr="006A5206">
        <w:t xml:space="preserve"> izjavljen</w:t>
      </w:r>
      <w:r w:rsidR="008F3CBE">
        <w:t>a</w:t>
      </w:r>
      <w:r w:rsidRPr="006A5206">
        <w:t xml:space="preserve"> od strane stečajn</w:t>
      </w:r>
      <w:r w:rsidR="00AB4FA7" w:rsidRPr="006A5206">
        <w:t>og</w:t>
      </w:r>
      <w:r w:rsidRPr="006A5206">
        <w:t xml:space="preserve"> upravitelj</w:t>
      </w:r>
      <w:r w:rsidR="008F3CBE">
        <w:t>a,</w:t>
      </w:r>
      <w:r w:rsidR="00761961">
        <w:t xml:space="preserve"> kao i osporavanja tražbina izjavljena od strane stečajnih vjerovnika,</w:t>
      </w:r>
      <w:r w:rsidR="008F3CBE">
        <w:t xml:space="preserve"> na današnjem ročištu nisu</w:t>
      </w:r>
      <w:r w:rsidR="00AB4FA7" w:rsidRPr="006A5206">
        <w:t xml:space="preserve"> otklonjen</w:t>
      </w:r>
      <w:r w:rsidR="008F3CBE">
        <w:t>a</w:t>
      </w:r>
      <w:r w:rsidRPr="006A5206">
        <w:t xml:space="preserve">. </w:t>
      </w:r>
    </w:p>
    <w:p w:rsidRDefault="00E56AB8" w:rsidP="00E56AB8" w:rsidR="00E56AB8" w:rsidRPr="006A5206">
      <w:pPr>
        <w:jc w:val="both"/>
      </w:pPr>
      <w:r w:rsidRPr="006A5206">
        <w:t xml:space="preserve"> </w:t>
      </w:r>
    </w:p>
    <w:p w:rsidRDefault="00761961" w:rsidP="00E56AB8" w:rsidR="00E56AB8" w:rsidRPr="006A5206">
      <w:pPr>
        <w:jc w:val="both"/>
      </w:pPr>
      <w:r>
        <w:t>Stečajni upravitelj izjavljuje da su na današnjem ročištu ispitane sve prijavljene tražbine te da v</w:t>
      </w:r>
      <w:r w:rsidR="00E56AB8" w:rsidRPr="006A5206">
        <w:t>iše tražbina za ispitivanje nema.</w:t>
      </w:r>
    </w:p>
    <w:p w:rsidRDefault="00E56AB8" w:rsidP="00E56AB8" w:rsidR="00E56AB8" w:rsidRPr="006A5206">
      <w:pPr>
        <w:jc w:val="both"/>
      </w:pPr>
    </w:p>
    <w:p w:rsidRDefault="00E56AB8" w:rsidP="00E56AB8" w:rsidR="00E56AB8" w:rsidRPr="006A5206">
      <w:pPr>
        <w:jc w:val="both"/>
      </w:pPr>
      <w:r w:rsidRPr="006A5206">
        <w:t>Pitanja i primjedbi za ispitno ročište nema.</w:t>
      </w:r>
    </w:p>
    <w:p w:rsidRDefault="00E56AB8" w:rsidP="00E56AB8" w:rsidR="00E56AB8" w:rsidRPr="006A5206">
      <w:pPr>
        <w:jc w:val="both"/>
      </w:pPr>
    </w:p>
    <w:p w:rsidRDefault="00E56AB8" w:rsidP="00E56AB8" w:rsidR="00E56AB8" w:rsidRPr="006A5206">
      <w:pPr>
        <w:jc w:val="both"/>
      </w:pPr>
      <w:r w:rsidRPr="006A5206">
        <w:t xml:space="preserve">Sud donosi </w:t>
      </w:r>
    </w:p>
    <w:p w:rsidRDefault="00E56AB8" w:rsidP="00E56AB8" w:rsidR="00E56AB8" w:rsidRPr="00283631">
      <w:pPr>
        <w:jc w:val="both"/>
      </w:pPr>
    </w:p>
    <w:p w:rsidRDefault="00E56AB8" w:rsidP="00E56AB8" w:rsidR="00E56AB8" w:rsidRPr="006A5206">
      <w:pPr>
        <w:jc w:val="center"/>
      </w:pPr>
      <w:r w:rsidRPr="006A5206">
        <w:t>z a k lj u č a k</w:t>
      </w:r>
    </w:p>
    <w:p w:rsidRDefault="00E56AB8" w:rsidP="00E56AB8" w:rsidR="00E56AB8" w:rsidRPr="006A5206">
      <w:pPr>
        <w:jc w:val="center"/>
      </w:pPr>
    </w:p>
    <w:p w:rsidRDefault="00E56AB8" w:rsidP="00E56AB8" w:rsidR="00E56AB8">
      <w:pPr>
        <w:jc w:val="both"/>
      </w:pPr>
      <w:r w:rsidRPr="006A5206">
        <w:t>Na temelju rezultata s današnjeg ispitnog ročišta i izjašnjenja stečajn</w:t>
      </w:r>
      <w:r w:rsidR="0030492F" w:rsidRPr="006A5206">
        <w:t>og upravitelja</w:t>
      </w:r>
      <w:r w:rsidRPr="006A5206">
        <w:t xml:space="preserve"> o prijavljenim tražbinama, sud će sastaviti posebnu tablicu ispitanih tražbina stečajnih vjerovnika, a na temelju koje tablice će nakon toga donijeti rješenje o utvrđenim i osporenim tražbinama stečajnih vjerovnika,</w:t>
      </w:r>
      <w:r w:rsidR="00D248DD">
        <w:t xml:space="preserve"> a isto tako će rješenjem odlučiti i o prijedlogu stečajnog upravitelja za odbačaj dijela prijavljenih tražbina. To rješenje neće se posebno dostavljati vjerovnicima već će isto biti </w:t>
      </w:r>
      <w:r w:rsidRPr="006A5206">
        <w:t>objavljeno na e-O</w:t>
      </w:r>
      <w:r w:rsidR="00D248DD">
        <w:t xml:space="preserve">glasnoj ploči suda, a istekom osmog dana od te objave smatra se da je rješenje dostavljeno svim sudionicima stečajnog postupka, sve to sukladno odredbama čl. 12. st. 1. i 2. Stečajnog zakona. Vjerovnici mogu tražiti da im se na njihov trošak izda ovjerovljeni izvadak rješenja. </w:t>
      </w:r>
    </w:p>
    <w:p w:rsidRDefault="008741ED" w:rsidP="00E56AB8" w:rsidR="008741ED" w:rsidRPr="006A5206">
      <w:pPr>
        <w:jc w:val="both"/>
      </w:pPr>
    </w:p>
    <w:p w:rsidRDefault="00E56AB8" w:rsidP="00E56AB8" w:rsidR="00E56AB8">
      <w:pPr>
        <w:jc w:val="both"/>
      </w:pPr>
      <w:r w:rsidRPr="006A5206">
        <w:t xml:space="preserve">Ispitno ročište dovršeno u </w:t>
      </w:r>
      <w:r w:rsidR="00D054AF">
        <w:t>10,40</w:t>
      </w:r>
      <w:r w:rsidRPr="006A5206">
        <w:t xml:space="preserve"> sati.</w:t>
      </w:r>
    </w:p>
    <w:p w:rsidRDefault="008F3CBE" w:rsidP="00E56AB8" w:rsidR="008F3CBE">
      <w:pPr>
        <w:jc w:val="both"/>
      </w:pPr>
    </w:p>
    <w:p w:rsidRDefault="003A508B" w:rsidP="00E56AB8" w:rsidR="00E56AB8" w:rsidRPr="006A5206">
      <w:pPr>
        <w:jc w:val="both"/>
      </w:pPr>
      <w:r>
        <w:t>Nakon održanog ispitnog ročišta p</w:t>
      </w:r>
      <w:r w:rsidR="00E56AB8" w:rsidRPr="006A5206">
        <w:t xml:space="preserve">relazi se na </w:t>
      </w:r>
    </w:p>
    <w:p w:rsidRDefault="00E56AB8" w:rsidP="00E56AB8" w:rsidR="00E56AB8" w:rsidRPr="003A508B">
      <w:pPr>
        <w:jc w:val="both"/>
        <w:rPr>
          <w:sz w:val="20"/>
          <w:szCs w:val="20"/>
        </w:rPr>
      </w:pPr>
    </w:p>
    <w:p w:rsidRDefault="003A508B" w:rsidP="00E56AB8" w:rsidR="003A508B" w:rsidRPr="003A508B">
      <w:pPr>
        <w:jc w:val="both"/>
        <w:rPr>
          <w:sz w:val="16"/>
          <w:szCs w:val="16"/>
        </w:rPr>
      </w:pPr>
    </w:p>
    <w:p w:rsidRDefault="00E56AB8" w:rsidP="00E56AB8" w:rsidR="00E56AB8" w:rsidRPr="006A5206">
      <w:pPr>
        <w:jc w:val="center"/>
      </w:pPr>
      <w:r w:rsidRPr="006A5206">
        <w:t>IZVJEŠTAJNO ROČIŠTE</w:t>
      </w:r>
    </w:p>
    <w:p w:rsidRDefault="00B43680" w:rsidP="00E56AB8" w:rsidR="00B43680" w:rsidRPr="003A508B">
      <w:pPr>
        <w:jc w:val="both"/>
        <w:rPr>
          <w:sz w:val="28"/>
          <w:szCs w:val="28"/>
        </w:rPr>
      </w:pPr>
    </w:p>
    <w:p w:rsidRDefault="00E56AB8" w:rsidP="00E56AB8" w:rsidR="00E56AB8" w:rsidRPr="006A5206">
      <w:pPr>
        <w:jc w:val="both"/>
      </w:pPr>
      <w:r w:rsidRPr="006A5206">
        <w:t xml:space="preserve">Početak izvještajnog ročišta je u </w:t>
      </w:r>
      <w:r w:rsidR="00D054AF">
        <w:t>10,40</w:t>
      </w:r>
      <w:r w:rsidRPr="006A5206">
        <w:t xml:space="preserve"> sati.</w:t>
      </w:r>
    </w:p>
    <w:p w:rsidRDefault="00B43680" w:rsidP="00E56AB8" w:rsidR="00B43680" w:rsidRPr="006A5206">
      <w:pPr>
        <w:jc w:val="both"/>
      </w:pPr>
    </w:p>
    <w:p w:rsidRDefault="00E56AB8" w:rsidP="00E56AB8" w:rsidR="00E56AB8">
      <w:pPr>
        <w:jc w:val="both"/>
      </w:pPr>
      <w:r w:rsidRPr="006A5206">
        <w:t>Utvrđuje se da su n</w:t>
      </w:r>
      <w:r w:rsidR="003A508B">
        <w:t>a izvještajnom ročištu prisutni stečajni upravitelj Stjepan Lović te svi vjerovnici odnosno punomoćnici vjerovnika koji su bili prisutni i na ispitnom ročištu.</w:t>
      </w:r>
    </w:p>
    <w:p w:rsidRDefault="00283631" w:rsidP="00E56AB8" w:rsidR="00283631" w:rsidRPr="006A5206">
      <w:pPr>
        <w:jc w:val="both"/>
      </w:pPr>
    </w:p>
    <w:p w:rsidRDefault="00AA261B" w:rsidP="00AA261B" w:rsidR="00AA261B" w:rsidRPr="006A5206">
      <w:pPr>
        <w:jc w:val="both"/>
      </w:pPr>
      <w:r>
        <w:t>Stečajni sudac otvara izvještajno ročište te poziva s</w:t>
      </w:r>
      <w:r w:rsidRPr="006A5206">
        <w:t>tečajn</w:t>
      </w:r>
      <w:r>
        <w:t>og</w:t>
      </w:r>
      <w:r w:rsidRPr="006A5206">
        <w:t xml:space="preserve"> upravitelj</w:t>
      </w:r>
      <w:r w:rsidR="00E6672D">
        <w:t>a podnijeti</w:t>
      </w:r>
      <w:r>
        <w:t xml:space="preserve"> vjerovnicima </w:t>
      </w:r>
      <w:r w:rsidRPr="006A5206">
        <w:t>izvješće o gospodarskom položaju stečajnog dužnika i njegovim uzrocima.</w:t>
      </w:r>
    </w:p>
    <w:p w:rsidRDefault="00E56AB8" w:rsidP="00E56AB8" w:rsidR="00E56AB8" w:rsidRPr="006A5206">
      <w:pPr>
        <w:jc w:val="both"/>
      </w:pPr>
    </w:p>
    <w:p w:rsidRDefault="00E56AB8" w:rsidP="00E56AB8" w:rsidR="00E56AB8" w:rsidRPr="006A5206">
      <w:pPr>
        <w:jc w:val="both"/>
      </w:pPr>
      <w:r w:rsidRPr="006A5206">
        <w:t>Utvrđuje se da je stečajn</w:t>
      </w:r>
      <w:r w:rsidR="0030492F" w:rsidRPr="006A5206">
        <w:t>i upravitelj</w:t>
      </w:r>
      <w:r w:rsidRPr="006A5206">
        <w:t xml:space="preserve"> </w:t>
      </w:r>
      <w:r w:rsidR="00D248DD">
        <w:t>Stjepan Lović</w:t>
      </w:r>
      <w:r w:rsidRPr="006A5206">
        <w:t xml:space="preserve"> podneskom od </w:t>
      </w:r>
      <w:r w:rsidR="003A508B">
        <w:t xml:space="preserve">6. kolovoza </w:t>
      </w:r>
      <w:r w:rsidR="008F3CBE">
        <w:t>2018</w:t>
      </w:r>
      <w:r w:rsidR="0030492F" w:rsidRPr="006A5206">
        <w:t>. dostavio</w:t>
      </w:r>
      <w:r w:rsidRPr="006A5206">
        <w:t xml:space="preserve"> u spis pisano izvješće o gospodarskom položaju stečajnog dužnika,</w:t>
      </w:r>
      <w:r w:rsidR="008F3CBE">
        <w:t xml:space="preserve"> a koje izvješće </w:t>
      </w:r>
      <w:r w:rsidR="00B05626">
        <w:t xml:space="preserve">između ostalog sadrži </w:t>
      </w:r>
      <w:r w:rsidR="008F3CBE">
        <w:t>pregled i</w:t>
      </w:r>
      <w:r w:rsidR="003A508B">
        <w:t xml:space="preserve"> popis imovine i</w:t>
      </w:r>
      <w:r w:rsidR="008F3CBE">
        <w:t xml:space="preserve"> obveza dužnika</w:t>
      </w:r>
      <w:r w:rsidR="003A508B">
        <w:t>,</w:t>
      </w:r>
      <w:r w:rsidR="00BD74BF">
        <w:t xml:space="preserve"> </w:t>
      </w:r>
      <w:r w:rsidR="00197904">
        <w:t>prijedlog predrač</w:t>
      </w:r>
      <w:r w:rsidR="00AA261B">
        <w:t>una troškova stečajnog postupka</w:t>
      </w:r>
      <w:r w:rsidR="003A508B">
        <w:t>, ka</w:t>
      </w:r>
      <w:r w:rsidR="00B05626">
        <w:t>o i popis sudskih i ostalih postupaka u tijeku u kojima je dužnik stranka u postupku</w:t>
      </w:r>
      <w:r w:rsidR="00BD74BF">
        <w:t xml:space="preserve">. Utvrđuje se da je </w:t>
      </w:r>
      <w:r w:rsidR="00B05626">
        <w:t xml:space="preserve">navedeno </w:t>
      </w:r>
      <w:r w:rsidR="00BD74BF">
        <w:t>izvješće stečajnog upravitelja objavljeno na e-O</w:t>
      </w:r>
      <w:r w:rsidR="00E6672D">
        <w:t xml:space="preserve">glasnoj ploči suda </w:t>
      </w:r>
      <w:r w:rsidR="00B05626">
        <w:t>17.08.2018</w:t>
      </w:r>
      <w:r w:rsidR="00BD74BF">
        <w:t>.</w:t>
      </w:r>
    </w:p>
    <w:p w:rsidRDefault="00E56AB8" w:rsidP="00E56AB8" w:rsidR="00E56AB8" w:rsidRPr="006A5206">
      <w:pPr>
        <w:jc w:val="both"/>
      </w:pPr>
    </w:p>
    <w:p w:rsidRDefault="0030492F" w:rsidP="00E56AB8" w:rsidR="00E56AB8">
      <w:pPr>
        <w:jc w:val="both"/>
      </w:pPr>
      <w:r w:rsidRPr="006A5206">
        <w:t>Stečajni</w:t>
      </w:r>
      <w:r w:rsidR="00E56AB8" w:rsidRPr="006A5206">
        <w:t xml:space="preserve"> upravitelj u ovaj čas čita pisano izvješće o gospodarskom položaju dužnika te usmeno iznosi na način kako je to navedeno u pisanom</w:t>
      </w:r>
      <w:r w:rsidR="00AB4FA7" w:rsidRPr="006A5206">
        <w:t xml:space="preserve"> izvješću</w:t>
      </w:r>
      <w:r w:rsidR="00E56AB8" w:rsidRPr="006A5206">
        <w:t>.</w:t>
      </w:r>
    </w:p>
    <w:p w:rsidRDefault="00BD74BF" w:rsidP="00E56AB8" w:rsidR="00BD74BF">
      <w:pPr>
        <w:jc w:val="both"/>
      </w:pPr>
    </w:p>
    <w:p w:rsidRDefault="00BD74BF" w:rsidP="00BD74BF" w:rsidR="00D248DD">
      <w:pPr>
        <w:jc w:val="both"/>
      </w:pPr>
      <w:r>
        <w:t xml:space="preserve">Stečajni upravitelj posebno napominje </w:t>
      </w:r>
      <w:r w:rsidR="00D248DD">
        <w:t>da je u pisanom izvješću dao pregled i popis nekretnina dužnika od kojih veći dio nije opterećen založnim odnosno razlučnim pravima. Međutim u odnosu na te nekretnine koje nisu opterećene založnim pravima za dio tih nekretnina pokrenuti su sudski postupci te su upisane zabilježbe sporova radi utvrđivanja prava vlasništva, a isto tako dio tih nekretnina nije u posjedu dužnika budući da su u tijeku postupci deložac</w:t>
      </w:r>
      <w:r w:rsidR="005C45A3">
        <w:t>ije odnosno iseljenja. Stoga je</w:t>
      </w:r>
      <w:r w:rsidR="00D248DD">
        <w:t xml:space="preserve"> stečajni upravitelj </w:t>
      </w:r>
      <w:r w:rsidR="005C45A3">
        <w:t xml:space="preserve">u </w:t>
      </w:r>
      <w:r w:rsidR="00D248DD">
        <w:t xml:space="preserve">svojim prijedlozima odluka predložio donijeti odluke o prodaji nekretnina koje nisu opterećene razlučnim pravima </w:t>
      </w:r>
      <w:r w:rsidR="005C45A3">
        <w:t xml:space="preserve">i koje su u posjedu dužnika, a za koje također ne postoje pokrenuti bilo kakvi sudski sporovi, dok će se u odnosu na ostale nekretnine prijedlog o načinu i uvjetima prodaje podnijeti naknadno nakon što se za to steknu potpuni uvjeti. U odnosu na nekretnine koje su opterećene razlučnim pravom napominje se da se prodaja istih provodi u skladu s odredbama čl. 247. Stečajnog zakona. U odnosu na pokretnine dužnika napominje se da iste čine jedno motorno vozilo – automobil marke Audi 1.8, god. proizvodnje 1999. te uredska i računalna oprema, kao i umjetničke slike. U odnosu na uredsku i računalnu opremu stečajni upravitelj ističe kako se većim dijelom radi o amortiziranoj imovini koja nema značajnije vrijednosti, a za onu opremu za koju je procijenjeno da bi se mogla prodati, kao u odnosu na umjetničke slike stečajni upravitelj je podnio prijedlog o načinu prodaje istih. Isto tako podnesen je i prijedlog za prodaju navedenog automobila. </w:t>
      </w:r>
      <w:r w:rsidR="00957E5D">
        <w:t>Također stečajni upravitelj smatra i kako bi bilo oportuno napraviti i novu procjenu po sudskom vještaku a čiju je prodaju predložio u svom izvješću.</w:t>
      </w:r>
    </w:p>
    <w:p w:rsidRDefault="005C45A3" w:rsidP="00BD74BF" w:rsidR="005C45A3">
      <w:pPr>
        <w:jc w:val="both"/>
      </w:pPr>
    </w:p>
    <w:p w:rsidRDefault="00957E5D" w:rsidP="00957E5D" w:rsidR="00957E5D">
      <w:pPr>
        <w:jc w:val="both"/>
      </w:pPr>
      <w:r>
        <w:t xml:space="preserve">Sukladno navedenom stečajni upravitelj predlaže skupštini vjerovnika donijeti predložene odluke iz podnesenog izvješća. </w:t>
      </w:r>
    </w:p>
    <w:p w:rsidRDefault="00957E5D" w:rsidP="00BD74BF" w:rsidR="00957E5D">
      <w:pPr>
        <w:jc w:val="both"/>
      </w:pPr>
    </w:p>
    <w:p w:rsidRDefault="00957E5D" w:rsidP="00BD74BF" w:rsidR="00957E5D">
      <w:pPr>
        <w:jc w:val="both"/>
      </w:pPr>
      <w:r>
        <w:t xml:space="preserve">Vezano uz  izvještajno ročište odvjetnik Tomislav Krka navodi kako želi istaknuti da su u stavci Imovina i bilanci dužnika sastavljena na dan 30.04.2018., a nakon provedene obvezene korekcije i ispravaka vrijednosti, navedenu u stavci Ukupne obveze i kapital da iznose 57.860.950,00 kn a u prethodnoj godini navedene stavke su iznosile 70.672.186,00 kn. </w:t>
      </w:r>
    </w:p>
    <w:p w:rsidRDefault="00957E5D" w:rsidP="00BD74BF" w:rsidR="00957E5D">
      <w:pPr>
        <w:jc w:val="both"/>
      </w:pPr>
    </w:p>
    <w:p w:rsidRDefault="00957E5D" w:rsidP="00BD74BF" w:rsidR="00957E5D">
      <w:pPr>
        <w:jc w:val="both"/>
      </w:pPr>
      <w:r>
        <w:t xml:space="preserve">Stečajni upravitelj, a u odnosu na naprijed izneseni navod odvjetnika Tomislava Krke izjavljuje kako navedene knjigovodstvene podatke ne može potvrditi budući da je isti nakon otvaranja stečajnog postupka zatražio provedbu revizije i izrade završnog računa sa stanjem na dan 30.04.2018., kao dana kada je otvoren stečajni postupak, a koju bilancu i završno stanje će isti dostaviti u spis radi objave. </w:t>
      </w:r>
    </w:p>
    <w:p w:rsidRDefault="00994C76" w:rsidP="00E56AB8" w:rsidR="00994C76" w:rsidRPr="006A5206">
      <w:pPr>
        <w:jc w:val="both"/>
      </w:pPr>
    </w:p>
    <w:p w:rsidRDefault="00AA261B" w:rsidP="00AA261B" w:rsidR="00AA261B" w:rsidRPr="006A5206">
      <w:pPr>
        <w:jc w:val="both"/>
      </w:pPr>
      <w:r w:rsidRPr="006A5206">
        <w:t xml:space="preserve">Nakon </w:t>
      </w:r>
      <w:r w:rsidR="00B05626">
        <w:t>provedene</w:t>
      </w:r>
      <w:r w:rsidRPr="006A5206">
        <w:t xml:space="preserve"> rasprave skupština vjerovnika jednoglasno donosi slijedeće </w:t>
      </w:r>
    </w:p>
    <w:p w:rsidRDefault="00AA261B" w:rsidP="00AA261B" w:rsidR="00AA261B" w:rsidRPr="00B05626">
      <w:pPr>
        <w:rPr>
          <w:b/>
          <w:sz w:val="20"/>
          <w:szCs w:val="20"/>
        </w:rPr>
      </w:pPr>
    </w:p>
    <w:p w:rsidRDefault="00B05626" w:rsidP="00AA261B" w:rsidR="00B05626" w:rsidRPr="00B05626">
      <w:pPr>
        <w:rPr>
          <w:b/>
          <w:sz w:val="16"/>
          <w:szCs w:val="16"/>
        </w:rPr>
      </w:pPr>
    </w:p>
    <w:p w:rsidRDefault="00AA261B" w:rsidP="00AA261B" w:rsidR="00AA261B" w:rsidRPr="006A5206">
      <w:pPr>
        <w:jc w:val="center"/>
      </w:pPr>
      <w:r w:rsidRPr="006A5206">
        <w:t>ODLUKE</w:t>
      </w:r>
    </w:p>
    <w:p w:rsidRDefault="00AA261B" w:rsidP="00AA261B" w:rsidR="00AA261B"/>
    <w:p w:rsidRDefault="00B05626" w:rsidP="00B05626" w:rsidR="00B05626">
      <w:pPr>
        <w:jc w:val="both"/>
      </w:pPr>
      <w:r>
        <w:t>1. Prihvaća se u cijelosti Izvješće stečajnog upravitelja o gospodarskom položaju</w:t>
      </w:r>
      <w:r>
        <w:tab/>
        <w:t>stečajnog dužnika i njegovim uzrocima.</w:t>
      </w:r>
    </w:p>
    <w:p w:rsidRDefault="00B05626" w:rsidP="00B05626" w:rsidR="00B05626">
      <w:pPr>
        <w:jc w:val="both"/>
      </w:pPr>
    </w:p>
    <w:p w:rsidRDefault="00B05626" w:rsidP="00B05626" w:rsidR="00B05626">
      <w:pPr>
        <w:jc w:val="both"/>
      </w:pPr>
      <w:r>
        <w:t xml:space="preserve">2. Utvrđuje se da nema mogućnosti da se poslovanje stečajnog dužnika nastavi ili </w:t>
      </w:r>
      <w:r>
        <w:tab/>
        <w:t xml:space="preserve">ponovno pokrene. </w:t>
      </w:r>
    </w:p>
    <w:p w:rsidRDefault="00B05626" w:rsidP="00B05626" w:rsidR="00B05626">
      <w:pPr>
        <w:jc w:val="both"/>
      </w:pPr>
    </w:p>
    <w:p w:rsidRDefault="00B05626" w:rsidP="00B05626" w:rsidR="00B05626">
      <w:pPr>
        <w:jc w:val="both"/>
      </w:pPr>
      <w:r>
        <w:t>3. Prihvaćaju se do sada poduzete radnje stečajnog upravitelja.</w:t>
      </w:r>
    </w:p>
    <w:p w:rsidRDefault="00B05626" w:rsidP="00B05626" w:rsidR="00B05626">
      <w:pPr>
        <w:jc w:val="both"/>
      </w:pPr>
    </w:p>
    <w:p w:rsidRDefault="00B05626" w:rsidP="00B05626" w:rsidR="00B05626">
      <w:pPr>
        <w:jc w:val="both"/>
      </w:pPr>
      <w:r>
        <w:t>4. Parnice i postupci u tijeku</w:t>
      </w:r>
      <w:r w:rsidR="005C45A3">
        <w:t xml:space="preserve"> u kojima je stečajni dužnik stranka u postupku</w:t>
      </w:r>
      <w:r>
        <w:t xml:space="preserve"> </w:t>
      </w:r>
      <w:r w:rsidR="005C45A3">
        <w:t xml:space="preserve">nastavit će se </w:t>
      </w:r>
      <w:r>
        <w:t xml:space="preserve">odnosno novi postupci </w:t>
      </w:r>
      <w:r w:rsidR="005C45A3">
        <w:t xml:space="preserve">će se pokrenuti </w:t>
      </w:r>
      <w:r>
        <w:t>ovisno o procjeni stečajnog upravitelja</w:t>
      </w:r>
      <w:r w:rsidR="005C45A3">
        <w:t xml:space="preserve"> o uspjehu dužnika u tim postupcima, a za pokretanje odnosno nastavak parnica veće vrijednosti predmeta spora ili u slučaju odustanka od vođenja takve parnice ili sklapanja nagodbe stečajni upravitelj se upućuje zatražiti suglasnost odbora ili skupštine vjerovnika. </w:t>
      </w:r>
      <w:r>
        <w:t xml:space="preserve">U tu svrhu </w:t>
      </w:r>
      <w:r w:rsidR="005C45A3">
        <w:t xml:space="preserve">daje se suglasnost stečajnom upravitelju </w:t>
      </w:r>
      <w:r>
        <w:t>izdati odvjetniku, po svom izboru, punomoć za zastupanje</w:t>
      </w:r>
      <w:r w:rsidR="005C45A3">
        <w:t xml:space="preserve"> u sudskim i drugim postupcima u kojima stečajni upravitelj procjeni da je to potrebno.</w:t>
      </w:r>
    </w:p>
    <w:p w:rsidRDefault="00B05626" w:rsidP="00B05626" w:rsidR="00B05626">
      <w:pPr>
        <w:jc w:val="both"/>
      </w:pPr>
    </w:p>
    <w:p w:rsidRDefault="00B05626" w:rsidP="00B05626" w:rsidR="00B05626">
      <w:pPr>
        <w:jc w:val="both"/>
      </w:pPr>
      <w:r>
        <w:t>5.</w:t>
      </w:r>
      <w:r w:rsidR="00957E5D">
        <w:t xml:space="preserve"> </w:t>
      </w:r>
      <w:r>
        <w:t>Ovlašćuje se s</w:t>
      </w:r>
      <w:r w:rsidR="005C45A3">
        <w:t>tečajni upravitelj nekretnine st</w:t>
      </w:r>
      <w:r>
        <w:t>ečajnog dužnika na kojima ne postoji razlučno pravo unovčiti javnim prikupljanjem pon</w:t>
      </w:r>
      <w:r w:rsidR="009E2D71">
        <w:t>uda po načelu «viđeno-kupljeno»</w:t>
      </w:r>
      <w:r>
        <w:t xml:space="preserve"> i to </w:t>
      </w:r>
      <w:r w:rsidR="005C45A3">
        <w:t>nekretnine</w:t>
      </w:r>
      <w:r>
        <w:t>:</w:t>
      </w:r>
    </w:p>
    <w:p w:rsidRDefault="00B05626" w:rsidP="00B05626" w:rsidR="00B05626">
      <w:pPr>
        <w:jc w:val="both"/>
      </w:pPr>
    </w:p>
    <w:p w:rsidRDefault="00B05626" w:rsidP="00B05626" w:rsidR="00B05626">
      <w:pPr>
        <w:jc w:val="both"/>
      </w:pPr>
      <w:r>
        <w:t xml:space="preserve">a) k.č.br. 3021/3, pašnjak, ukupne površine 300 m2, sve upisano u zemljišnim knjigama Općinskog suda u Splitu, Zemljišnoknjižni odjel Imotski u zk.ul.br. 2581, k.o. Imotski, s početnom cijenom kod 1. javnog prikupljanja ponuda u skladu s procjenom ovlaštenog sudskog vještaka. </w:t>
      </w:r>
    </w:p>
    <w:p w:rsidRDefault="00B05626" w:rsidP="00B05626" w:rsidR="00B05626">
      <w:pPr>
        <w:jc w:val="both"/>
      </w:pPr>
    </w:p>
    <w:p w:rsidRDefault="00B05626" w:rsidP="00B05626" w:rsidR="00B05626">
      <w:pPr>
        <w:jc w:val="both"/>
      </w:pPr>
      <w:r>
        <w:t xml:space="preserve">b) k.č.br. 755/2, 755/4, 756/3, 756/3, kuća i dvorište, pašnjak ukupne površine 500 m2 (kuća s okućnicom),  sve upisano u zemljišnim knjigama Općinskog suda u Šibeniku, Zemljišnoknjižni odjel Drniš u zk.ul.br. 430, k.o. Širitovci, s početnom cijenom kod 1. javnog prikupljanja ponuda u skladu s procjenom ovlaštenog sudskog vještaka. </w:t>
      </w:r>
    </w:p>
    <w:p w:rsidRDefault="00957E5D" w:rsidP="00B05626" w:rsidR="00957E5D">
      <w:pPr>
        <w:jc w:val="both"/>
      </w:pPr>
    </w:p>
    <w:p w:rsidRDefault="00B05626" w:rsidP="00B05626" w:rsidR="00B05626">
      <w:pPr>
        <w:jc w:val="both"/>
      </w:pPr>
      <w:r>
        <w:t xml:space="preserve">c) 87. udio prava građenja 45/26946 (etažno vlasništvo E87) stambenog poslovnog objekta "Firule-Lazarica" sagrađenom na pravu građenja na čest.zem. 820/1, površine 3620 m2, zemljište ispod objekta, sve upisano u zk uložak 15816, i s njim povezano vlasništvo 1 dijela zgrade sagrađene na pravu građenja na zem.čestici 820/1 "Firule-Lazarica", koji je suvlasnički dio povezan sa cjelinom prodajnog prostora br.11, u podrumu 1, ukupne površine 45,25 (Poslovni prostor), sve upisano u zk.ul.br. 15817, poduložak 4987, k.o. Split, Zemljišnoknjižni odjel Split, Općinski sud u Splitu, s početnom cijenom kod 1. javnog prikupljanja ponuda u skladu s procjenom ovlaštenog sudskog vještaka. </w:t>
      </w:r>
    </w:p>
    <w:p w:rsidRDefault="00957E5D" w:rsidP="00B05626" w:rsidR="00957E5D">
      <w:pPr>
        <w:jc w:val="both"/>
      </w:pPr>
    </w:p>
    <w:p w:rsidRDefault="00B05626" w:rsidP="00B05626" w:rsidR="00B05626">
      <w:pPr>
        <w:jc w:val="both"/>
      </w:pPr>
      <w:r>
        <w:t xml:space="preserve">d) 3. suvlasnički dio s neodređenim omjerom (etažno vlasništvo E-3 k.č.br. 5406/2, zgrada Vjekoslava Paraća 78, ukupne površine 196 m2, i s njim povezano vlasništvo 1. stan u prizemlju, označen br. 1. u površini od 66,66 m2, a koji se sastoji od dvije sobe i nusprostorija),  sve upisano u zk.ul.br. 16637, ko Split, Zemljišnoknjižni odjel Split, Općinski sud u Splitu, s početnom cijenom kod 1. javnog prikupljanja ponuda u skladu s procjenom ovlaštenog sudskog vještaka. </w:t>
      </w:r>
    </w:p>
    <w:p w:rsidRDefault="00957E5D" w:rsidP="00B05626" w:rsidR="00957E5D">
      <w:pPr>
        <w:jc w:val="both"/>
      </w:pPr>
    </w:p>
    <w:p w:rsidRDefault="00B05626" w:rsidP="00646596" w:rsidR="00B05626">
      <w:pPr>
        <w:jc w:val="both"/>
      </w:pPr>
      <w:r>
        <w:t xml:space="preserve">e) 216. suvlasnički dio 53/9084, etažno vlasništvo E-216 k.č.br. ZEM 6337/2, ZEM 6337/4, ZEM 6337/8, ZEM 633710 neplodno, zgrada ukupne površine 1700 m2 i s njim povezano vlasništvo 1. stana označenog kao 905 koji se sastoji od dvije sobe, dnevnog boravka, kuhinje, blagovaone, kupaone, WC-a, predsoblja i dvije lođe, ukupne površine 54,22 m2, sve upisano u zk.ul.br. 17896, poduložak 5224,  Bušićeva ulica,  k.o. Split, Zemljišnoknjižni odjel Split, Općinski sud u Splitu, s početnom cijenom kod 1. javnog prikupljanja ponuda u skladu s procjenom ovlaštenog sudskog vještaka. </w:t>
      </w:r>
    </w:p>
    <w:p w:rsidRDefault="00B05626" w:rsidP="00B05626" w:rsidR="00B05626"/>
    <w:p w:rsidRDefault="00B05626" w:rsidP="00646596" w:rsidR="00B05626">
      <w:pPr>
        <w:jc w:val="both"/>
      </w:pPr>
      <w:r>
        <w:t xml:space="preserve">f) k.č.br.8272, ko Sevid, površina 53 m2, na parceli se nalazi ruševna kuća površine 24 m2 (kuća u Ražnju), s početnom cijenom kod 1. javnog prikupljanja ponuda u skladu s procjenom ovlaštenog sudskog vještaka. </w:t>
      </w:r>
    </w:p>
    <w:p w:rsidRDefault="00B05626" w:rsidP="00B05626" w:rsidR="00B05626"/>
    <w:p w:rsidRDefault="00957E5D" w:rsidP="00CB4E1B" w:rsidR="00957E5D">
      <w:pPr>
        <w:jc w:val="both"/>
      </w:pPr>
    </w:p>
    <w:p w:rsidRDefault="00957E5D" w:rsidP="00CB4E1B" w:rsidR="00B05626">
      <w:pPr>
        <w:jc w:val="both"/>
      </w:pPr>
      <w:r>
        <w:t xml:space="preserve">Upućuje se stečajni upravitelj za sve naprijed navedene nekretnine izvršiti procjenu vrijednosti po ovlaštenom sudskom vještaku za procjenu nekretnina.  </w:t>
      </w:r>
      <w:r w:rsidR="00B05626">
        <w:t xml:space="preserve">Ukoliko se nekretnine ne unovče kod 1. javnog prikupljanja ponuda, početna cijena kod svake naredne prodaje umanjivati će se po 10% u odnosu na početnu cijenu iz prethodnog oglasa. Kao uvjet za dostavljanje ponude, u svim će se oglasima tražiti uplata jamčevine u iznosu od 10% </w:t>
      </w:r>
      <w:r w:rsidR="00C54C22">
        <w:t>početne prodajne cijene</w:t>
      </w:r>
      <w:r w:rsidR="00B05626">
        <w:t>. Oglasi o javnom prikupljanju ponuda objavljivati će se na Internet stranicama Sudačke mreže</w:t>
      </w:r>
      <w:r w:rsidR="00CB4E1B">
        <w:t xml:space="preserve"> i FINE, kao i na e-Oglasnoj ploči suda</w:t>
      </w:r>
      <w:r w:rsidR="00B05626">
        <w:t>. Ponude će se otvarati pred javnim bilježnikom.</w:t>
      </w:r>
    </w:p>
    <w:p w:rsidRDefault="00B05626" w:rsidP="00B05626" w:rsidR="00B05626"/>
    <w:p w:rsidRDefault="00B05626" w:rsidP="00B05626" w:rsidR="00B05626">
      <w:r>
        <w:t xml:space="preserve">6. Ovlašćuje se </w:t>
      </w:r>
      <w:r w:rsidR="00CB4E1B">
        <w:t>stečajni upravitelj pokretnine s</w:t>
      </w:r>
      <w:r>
        <w:t>tečajnog dužnika unovčiti javnim prikupljanjem ponuda po načelu «viđeno-kupljeno» s početnom cijenom kako slijedi:</w:t>
      </w:r>
    </w:p>
    <w:p w:rsidRDefault="00B05626" w:rsidP="00B05626" w:rsidR="00B05626">
      <w:r>
        <w:t>Sef Mottura</w:t>
      </w:r>
      <w:r w:rsidR="00CB4E1B">
        <w:t xml:space="preserve"> po početnoj cijeni od </w:t>
      </w:r>
      <w:r>
        <w:t>1.000,00</w:t>
      </w:r>
      <w:r w:rsidR="00CB4E1B">
        <w:t xml:space="preserve"> kn,</w:t>
      </w:r>
    </w:p>
    <w:p w:rsidRDefault="00B05626" w:rsidP="00B05626" w:rsidR="00B05626">
      <w:r>
        <w:t>Daktilo stolica (6 stolica)</w:t>
      </w:r>
      <w:r w:rsidR="00CB4E1B">
        <w:t xml:space="preserve"> po početnoj cijeni od </w:t>
      </w:r>
      <w:r>
        <w:t>600,00</w:t>
      </w:r>
      <w:r w:rsidR="00CB4E1B">
        <w:t xml:space="preserve"> kn,</w:t>
      </w:r>
    </w:p>
    <w:p w:rsidRDefault="00B05626" w:rsidP="00B05626" w:rsidR="00B05626">
      <w:r>
        <w:t>Brojač novčanica</w:t>
      </w:r>
      <w:r w:rsidR="00CB4E1B">
        <w:t xml:space="preserve"> po početnoj cijeni od </w:t>
      </w:r>
      <w:r>
        <w:t>500,00</w:t>
      </w:r>
      <w:r w:rsidR="00CB4E1B">
        <w:t xml:space="preserve"> kn,</w:t>
      </w:r>
    </w:p>
    <w:p w:rsidRDefault="00B05626" w:rsidP="00B05626" w:rsidR="00B05626">
      <w:r>
        <w:t>Sef Mottura</w:t>
      </w:r>
      <w:r w:rsidR="00CB4E1B">
        <w:t xml:space="preserve"> po početnoj cijeni od </w:t>
      </w:r>
      <w:r>
        <w:t>1.000,00</w:t>
      </w:r>
      <w:r w:rsidR="00CB4E1B">
        <w:t xml:space="preserve"> kn,</w:t>
      </w:r>
    </w:p>
    <w:p w:rsidRDefault="00B05626" w:rsidP="00B05626" w:rsidR="00B05626">
      <w:r>
        <w:t>OBOSTRANI SVIJETLEĆI BOKSO</w:t>
      </w:r>
      <w:r w:rsidR="00CB4E1B">
        <w:t xml:space="preserve"> po početnoj cijeni od </w:t>
      </w:r>
      <w:r>
        <w:t>500,00</w:t>
      </w:r>
      <w:r w:rsidR="00CB4E1B">
        <w:t xml:space="preserve"> kn, </w:t>
      </w:r>
    </w:p>
    <w:p w:rsidRDefault="00B05626" w:rsidP="00B05626" w:rsidR="00B05626">
      <w:r>
        <w:t>UMJ. SLIKA VJEKOSLAV STIPI</w:t>
      </w:r>
      <w:r w:rsidR="00CB4E1B">
        <w:t xml:space="preserve">CA po početnoj cijeni od </w:t>
      </w:r>
      <w:r>
        <w:t>2.440,00</w:t>
      </w:r>
      <w:r w:rsidR="00CB4E1B">
        <w:t xml:space="preserve"> kn, </w:t>
      </w:r>
    </w:p>
    <w:p w:rsidRDefault="00B05626" w:rsidP="00B05626" w:rsidR="00B05626">
      <w:r>
        <w:t>UMJ. SLIKA V. ABRAMOVIĆ</w:t>
      </w:r>
      <w:r w:rsidR="00CB4E1B">
        <w:t xml:space="preserve"> po početnoj cijeni od </w:t>
      </w:r>
      <w:r>
        <w:t>2.440,00</w:t>
      </w:r>
      <w:r w:rsidR="00CB4E1B">
        <w:t xml:space="preserve"> kn, </w:t>
      </w:r>
    </w:p>
    <w:p w:rsidRDefault="00B05626" w:rsidP="00B05626" w:rsidR="00B05626">
      <w:r>
        <w:t>UMJ. SLIKA N. VLAJČIĆ</w:t>
      </w:r>
      <w:r w:rsidR="00CB4E1B">
        <w:t xml:space="preserve"> po početnoj cijeni od </w:t>
      </w:r>
      <w:r>
        <w:t>3.660,00</w:t>
      </w:r>
      <w:r w:rsidR="00CB4E1B">
        <w:t xml:space="preserve"> kn,</w:t>
      </w:r>
    </w:p>
    <w:p w:rsidRDefault="00B05626" w:rsidP="00B05626" w:rsidR="00B05626">
      <w:r>
        <w:t>UMJ. SLIKA M. LEGIN</w:t>
      </w:r>
      <w:r w:rsidR="00CB4E1B">
        <w:t xml:space="preserve"> po početnoj cijeni od </w:t>
      </w:r>
      <w:r>
        <w:t>1.220,00</w:t>
      </w:r>
      <w:r w:rsidR="00CB4E1B">
        <w:t xml:space="preserve"> kn,</w:t>
      </w:r>
    </w:p>
    <w:p w:rsidRDefault="00B05626" w:rsidP="00B05626" w:rsidR="00B05626">
      <w:r>
        <w:t xml:space="preserve">UMJ.SLIKA PAPARELA </w:t>
      </w:r>
      <w:r w:rsidR="00CB4E1B">
        <w:t>–</w:t>
      </w:r>
      <w:r>
        <w:t xml:space="preserve"> CVIJE</w:t>
      </w:r>
      <w:r w:rsidR="00CB4E1B">
        <w:t xml:space="preserve"> po početnoj cijeni od </w:t>
      </w:r>
      <w:r>
        <w:t>4.880,00</w:t>
      </w:r>
      <w:r w:rsidR="00CB4E1B">
        <w:t xml:space="preserve"> kn,</w:t>
      </w:r>
    </w:p>
    <w:p w:rsidRDefault="00B05626" w:rsidP="00B05626" w:rsidR="00B05626">
      <w:r>
        <w:t xml:space="preserve">UMJ. SLIKA PIZZUL </w:t>
      </w:r>
      <w:r w:rsidR="00CB4E1B">
        <w:t>–</w:t>
      </w:r>
      <w:r>
        <w:t xml:space="preserve"> APSTRA</w:t>
      </w:r>
      <w:r w:rsidR="00CB4E1B">
        <w:t xml:space="preserve"> po početnoj cijeni od </w:t>
      </w:r>
      <w:r>
        <w:t>3.660,00</w:t>
      </w:r>
      <w:r w:rsidR="00CB4E1B">
        <w:t xml:space="preserve"> kn,</w:t>
      </w:r>
    </w:p>
    <w:p w:rsidRDefault="00C54C22" w:rsidP="00B05626" w:rsidR="00B05626">
      <w:r>
        <w:t xml:space="preserve">UMJ. SLIKA LEGIN – </w:t>
      </w:r>
      <w:r w:rsidR="00B05626">
        <w:t>ULJE</w:t>
      </w:r>
      <w:r w:rsidR="00B05626">
        <w:tab/>
      </w:r>
      <w:r w:rsidR="00CB4E1B">
        <w:t xml:space="preserve"> po početnoj cijeni od </w:t>
      </w:r>
      <w:r w:rsidR="00B05626">
        <w:t>2.440,00</w:t>
      </w:r>
      <w:r w:rsidR="00CB4E1B">
        <w:t xml:space="preserve"> kn, </w:t>
      </w:r>
    </w:p>
    <w:p w:rsidRDefault="00B05626" w:rsidP="00B05626" w:rsidR="00B05626">
      <w:r>
        <w:t xml:space="preserve">UMJ. SLIKA VRHAR </w:t>
      </w:r>
      <w:r w:rsidR="00CB4E1B">
        <w:t>–</w:t>
      </w:r>
      <w:r>
        <w:t xml:space="preserve"> ULJE</w:t>
      </w:r>
      <w:r w:rsidR="00CB4E1B">
        <w:t xml:space="preserve"> po početnoj cijeni od </w:t>
      </w:r>
      <w:r>
        <w:t>1.220,00</w:t>
      </w:r>
      <w:r w:rsidR="00CB4E1B">
        <w:t xml:space="preserve"> kn, </w:t>
      </w:r>
    </w:p>
    <w:p w:rsidRDefault="00B05626" w:rsidP="00B05626" w:rsidR="00B05626">
      <w:r>
        <w:t xml:space="preserve">UMJ. SLIKA PIZZUL </w:t>
      </w:r>
      <w:r w:rsidR="00CB4E1B">
        <w:t>–</w:t>
      </w:r>
      <w:r>
        <w:t xml:space="preserve"> APSTRA</w:t>
      </w:r>
      <w:r w:rsidR="00CB4E1B">
        <w:t xml:space="preserve"> po početnoj cijeni od </w:t>
      </w:r>
      <w:r>
        <w:t>3.660,00</w:t>
      </w:r>
      <w:r w:rsidR="00CB4E1B">
        <w:t xml:space="preserve"> kn. </w:t>
      </w:r>
    </w:p>
    <w:p w:rsidRDefault="00B05626" w:rsidP="00B05626" w:rsidR="00B05626"/>
    <w:p w:rsidRDefault="00B05626" w:rsidP="00C54C22" w:rsidR="00B05626">
      <w:pPr>
        <w:jc w:val="both"/>
      </w:pPr>
      <w:r>
        <w:t xml:space="preserve">Ukoliko se </w:t>
      </w:r>
      <w:r w:rsidR="00CB4E1B">
        <w:t xml:space="preserve">navedene </w:t>
      </w:r>
      <w:r>
        <w:t xml:space="preserve">pokretnine ne </w:t>
      </w:r>
      <w:r w:rsidR="00C54C22">
        <w:t xml:space="preserve">uspiju unovčiti niti kod drugog javnog prikupljanja ponuda po naprijed navedenim cijenama, ovlašćuje se stečajni upravitelj iste prodati neposrednom pogodbom uz postizanje najpovoljnije cijene. </w:t>
      </w:r>
    </w:p>
    <w:p w:rsidRDefault="00C54C22" w:rsidP="00C54C22" w:rsidR="00C54C22">
      <w:pPr>
        <w:jc w:val="both"/>
      </w:pPr>
    </w:p>
    <w:p w:rsidRDefault="00B05626" w:rsidP="00B05626" w:rsidR="00B05626">
      <w:pPr>
        <w:jc w:val="both"/>
      </w:pPr>
      <w:r>
        <w:t xml:space="preserve">7. Ovlašćuje se stečajni upravitelj nekretnine </w:t>
      </w:r>
      <w:r w:rsidR="00CB4E1B">
        <w:t xml:space="preserve">stečajnog </w:t>
      </w:r>
      <w:r>
        <w:t>dužnika na kojima ne postoji razlučno pravo, nakon brisanja zabilježbe spora P-3281/17,</w:t>
      </w:r>
      <w:r w:rsidR="00CB4E1B">
        <w:t xml:space="preserve"> odnosno nakon što se za to steknu potrebni uvjeti  unovčiti javnim </w:t>
      </w:r>
      <w:r>
        <w:t>prikupljanjem pon</w:t>
      </w:r>
      <w:r w:rsidR="00CB4E1B">
        <w:t>uda po načelu «viđeno-kupljeno»</w:t>
      </w:r>
      <w:r>
        <w:t xml:space="preserve"> i to kako slijedi:</w:t>
      </w:r>
    </w:p>
    <w:p w:rsidRDefault="00B05626" w:rsidP="00B05626" w:rsidR="00B05626">
      <w:pPr>
        <w:jc w:val="both"/>
      </w:pPr>
    </w:p>
    <w:p w:rsidRDefault="00B05626" w:rsidP="00B05626" w:rsidR="00B05626">
      <w:pPr>
        <w:jc w:val="both"/>
      </w:pPr>
      <w:r>
        <w:t xml:space="preserve">a) k.č.br. 1525/2 ZU 2987, oranica ukupne površine 649 m2, ko Solin, upisana u Zemljišnoknjižni odjel Solin, Općinski sud u Splitu, s početnom cijenom kod 1. javnog prikupljanja ponuda u skladu s procjenom ovlaštenog sudskog vještaka. </w:t>
      </w:r>
    </w:p>
    <w:p w:rsidRDefault="00C54C22" w:rsidP="00B05626" w:rsidR="00C54C22">
      <w:pPr>
        <w:jc w:val="both"/>
      </w:pPr>
    </w:p>
    <w:p w:rsidRDefault="00B05626" w:rsidP="00B05626" w:rsidR="00B05626">
      <w:pPr>
        <w:jc w:val="both"/>
      </w:pPr>
      <w:r>
        <w:t xml:space="preserve">b) k.č.br. 1499/8 i 1501/3, pašnjak ukupne površine 3001 m2, sve upisano u zk.ul.br.  2206, ko Jadrtovac, Zemljišnoknjižni odjel Šibenik, s početnom cijenom kod 1. javnog prikupljanja ponuda u skladu s procjenom ovlaštenog sudskog vještaka. </w:t>
      </w:r>
    </w:p>
    <w:p w:rsidRDefault="00C54C22" w:rsidP="00B05626" w:rsidR="00C54C22">
      <w:pPr>
        <w:jc w:val="both"/>
      </w:pPr>
    </w:p>
    <w:p w:rsidRDefault="00B05626" w:rsidP="00B05626" w:rsidR="00B05626">
      <w:pPr>
        <w:jc w:val="both"/>
      </w:pPr>
      <w:r>
        <w:t xml:space="preserve">c) k.č.br. 2984/75, pašnjak ukupne površine 626 m2, sve upisano u zk.ul.br. 3696, ko Marina, Zemljišnoknjižni odjel Trogir, s početnom cijenom kod 1. javnog prikupljanja ponuda u skladu s procjenom ovlaštenog sudskog vještaka. </w:t>
      </w:r>
    </w:p>
    <w:p w:rsidRDefault="00C54C22" w:rsidP="00B05626" w:rsidR="00C54C22">
      <w:pPr>
        <w:jc w:val="both"/>
      </w:pPr>
    </w:p>
    <w:p w:rsidRDefault="00B05626" w:rsidP="00B05626" w:rsidR="00B05626">
      <w:pPr>
        <w:jc w:val="both"/>
      </w:pPr>
      <w:r>
        <w:t xml:space="preserve">d) 1. suvlasnički dio 273/1000 (etažno vlasništvo E-1) k.č.br. 982, zk.ul. 3004, ko Marina, kuća ukupne površine 186 m2 i s njom povezano vlasništvo 1. dijela samostalna uporabna cjelina-P1 (poslovni prostor) sastoji se od: disco-cluba površine 57,95 m2, ulazni dio površine 6,98 m2, ostava površine 8,92 m2, hodnik površine 8,35 m2, WC-a površine 9,45 m2, WC-a površine 8,82 m2, ukupne površine 100,47 m2, sve upisano u zk.ul.br. 3004, k.o. Marina, Zemljišnoknjižni odjel Trogir, s početnom cijenom kod 1. javnog prikupljanja ponuda u skladu s procjenom ovlaštenog sudskog vještaka. </w:t>
      </w:r>
    </w:p>
    <w:p w:rsidRDefault="00C54C22" w:rsidP="00B05626" w:rsidR="00C54C22">
      <w:pPr>
        <w:jc w:val="both"/>
      </w:pPr>
    </w:p>
    <w:p w:rsidRDefault="00B05626" w:rsidP="00B05626" w:rsidR="00B05626">
      <w:pPr>
        <w:jc w:val="both"/>
      </w:pPr>
      <w:r>
        <w:t xml:space="preserve">e) 2. suvlasnički dio 136/1000 (etažno vlasništvo E-2) k.č.br. 982 ZGR, zk.ul. 3004, ko Marina, kuća ukupne površine 186 m2 i s njom povezano vlasništvo 1. dijela samostalna uporabna cjelina-P2 (poslovni prostor) sastoji se od: 7. trgovine površine 20,84 m2,  skladišta površine 29,31 m2, ukupne površine 50,15 m2, Zemljišnoknjižni odjel Trogir, s početnom cijenom kod 1. javnog prikupljanja ponuda u skladu s procjenom ovlaštenog sudskog vještaka. </w:t>
      </w:r>
    </w:p>
    <w:p w:rsidRDefault="00C54C22" w:rsidP="00B05626" w:rsidR="00C54C22">
      <w:pPr>
        <w:jc w:val="both"/>
      </w:pPr>
    </w:p>
    <w:p w:rsidRDefault="00B05626" w:rsidP="00B05626" w:rsidR="00C54C22">
      <w:pPr>
        <w:jc w:val="both"/>
      </w:pPr>
      <w:r>
        <w:t xml:space="preserve">f) 3. suvlasnički dio 54/1000 (etažno vlasništvo E-3) k.č.br. 982 ZGR, zk.ul. 3004, ko Marina, kuća ukupne površine 186 m2 i s njom povezano vlasništvo 1. dijela samostalna uporabna cjelina-1K1 (stan) sastoji se od: 12. kuhinje površine 7,46 m2,  13. spavaonice površine 10,30 m2, 14. kupatila površine 1,95 m2, ukupne površine 19,71 m2, Zemljišnoknjižni odjel Trogir, s početnom cijenom kod 1. javnog prikupljanja ponuda u skladu s procjenom ovlaštenog sudskog vještaka. </w:t>
      </w:r>
    </w:p>
    <w:p w:rsidRDefault="00C54C22" w:rsidP="00B05626" w:rsidR="00C54C22">
      <w:pPr>
        <w:jc w:val="both"/>
      </w:pPr>
    </w:p>
    <w:p w:rsidRDefault="00B05626" w:rsidP="00B05626" w:rsidR="00B05626">
      <w:pPr>
        <w:jc w:val="both"/>
      </w:pPr>
      <w:r>
        <w:t xml:space="preserve">g) 4. suvlasnički dio 78/1000 (etažno vlasništvo E-4) k.č.br. 982 ZGR, zk.ul. 3004, ko Marina, kuća ukupne površine 186 m2 i s njom povezano vlasništvo 1. dijela samostalna uporabna cjelina-1K2 (stan) sastoji se od: 15. kuhinje površine 8,56 m2,  16. spavaonice površine 9,20 m2, 17. spavaonice površine 8,66 m2, 18. kupatila površine 2,25 m2,  ukupne površine 28,66 m2, Zemljišnoknjižni odjel Trogir, s početnom cijenom kod 1. javnog prikupljanja ponuda u skladu s procjenom ovlaštenog sudskog vještaka. </w:t>
      </w:r>
    </w:p>
    <w:p w:rsidRDefault="00C54C22" w:rsidP="00B05626" w:rsidR="00C54C22">
      <w:pPr>
        <w:jc w:val="both"/>
      </w:pPr>
    </w:p>
    <w:p w:rsidRDefault="00B05626" w:rsidP="00B05626" w:rsidR="00B05626">
      <w:pPr>
        <w:jc w:val="both"/>
      </w:pPr>
      <w:r>
        <w:t xml:space="preserve">h) 5. suvlasnički dio 81/1000 (etažno vlasništvo E-5) k.č.br. 982 ZGR, zk.ul. 3004, ko Marina, kuća ukupne površine 186 m2 i s njom povezano vlasništvo 1. dijela samostalna uporabna cjelina-1K3 (stan) sastoji se od: 19. kuhinje površine 12,38 m2,  20. spavaonice površine 14,73 m2, 21. kupatila površine 2,63 m2, ukupne površine 29,74 m2, Zemljišnoknjižni odjel Trogir, s početnom cijenom kod 1. javnog prikupljanja ponuda u skladu s procjenom ovlaštenog sudskog vještaka. </w:t>
      </w:r>
    </w:p>
    <w:p w:rsidRDefault="00C54C22" w:rsidP="00B05626" w:rsidR="00C54C22">
      <w:pPr>
        <w:jc w:val="both"/>
      </w:pPr>
    </w:p>
    <w:p w:rsidRDefault="00B05626" w:rsidP="00B05626" w:rsidR="00C54C22">
      <w:pPr>
        <w:jc w:val="both"/>
      </w:pPr>
      <w:r>
        <w:t xml:space="preserve">i) 6. suvlasnički dio 86/1000 (etažno vlasništvo E-6) k.č.br. 982 ZGR, zk.ul. 3004, ko Marina, kuća ukupne površine 186 m2 i s njom povezano vlasništvo 1. dijela samostalna uporabna cjelina-1K4 (stan) sastoji se od: 22. kuhinje površine 11,15 m2, 23. spavaonice površine 18,20 m2, 24. kupatila površine 2,16 m2, ukupne površine 31,51 m2, Zemljišnoknjižni odjel Trogir, s početnom cijenom kod 1. javnog prikupljanja ponuda u skladu s procjenom ovlaštenog sudskog vještaka. </w:t>
      </w:r>
    </w:p>
    <w:p w:rsidRDefault="00C54C22" w:rsidP="00B05626" w:rsidR="00C54C22">
      <w:pPr>
        <w:jc w:val="both"/>
      </w:pPr>
    </w:p>
    <w:p w:rsidRDefault="00B05626" w:rsidP="00B05626" w:rsidR="00B05626">
      <w:pPr>
        <w:jc w:val="both"/>
      </w:pPr>
      <w:r>
        <w:t xml:space="preserve">j) 2. suvlasnički dio 97/336 etažno vlasništvo (E-2) k.č.br. 2968/2, dvor stambena zgrada ukupne površine 470 m2 i s njom povezano vlasništvo 1. posebnog dijela nad stambenim prostorom koji se nalazi na 1 katu zgrade, a sastoji se od stambenog prostora: hodnik, kuhinja i dnevni boravak, tri sobe, dva kupatila ukupne podne površine 86,57 m2, s pripadajućim sporednim dijelovima lođa ukupne površine 10,90 m2, parking P2, ukupne podne površine 12,40 m2,  ZK uložak 4023, k.o. Marina, Zemljišnoknjižni odjel Trogir, s početnom cijenom kod 1. javnog prikupljanja ponuda u skladu s procjenom ovlaštenog sudskog vještaka. </w:t>
      </w:r>
    </w:p>
    <w:p w:rsidRDefault="00C54C22" w:rsidP="00B05626" w:rsidR="00C54C22">
      <w:pPr>
        <w:jc w:val="both"/>
      </w:pPr>
    </w:p>
    <w:p w:rsidRDefault="00B05626" w:rsidP="00B05626" w:rsidR="00B05626">
      <w:pPr>
        <w:jc w:val="both"/>
      </w:pPr>
      <w:r>
        <w:t xml:space="preserve">k) 3. suvlasnički dio 104/336 etažno vlasništvo (E-3) k.č.br. 2968/2, dvor stambena zgrada ukupne površine 470 m2 i s njom povezano vlasništvo 1. posebnog dijela nad stambenim prostorom koji se nalazi na 2 katu zgrade, a sastoji se od stambenog prostora: hodnik, kuhinja i dnevni boravak, tri sobe, dva kupatila ukupne podne površine 94,37 m2, s pripadajućim sporednim dijelovima lođa ukupne površine 10,90 m2, balkon ukupne podne površine 1,67 m2, parking P3, ukupne podne površine 12,40 m2,  ZK uložak 4023, k.o. Marina, Zemljišnoknjižni odjel Trogir, s početnom cijenom kod 1. javnog prikupljanja ponuda u skladu s procjenom ovlaštenog sudskog vještaka. </w:t>
      </w:r>
    </w:p>
    <w:p w:rsidRDefault="00C54C22" w:rsidP="00B05626" w:rsidR="00C54C22">
      <w:pPr>
        <w:jc w:val="both"/>
      </w:pPr>
    </w:p>
    <w:p w:rsidRDefault="00C54C22" w:rsidP="00B05626" w:rsidR="00B05626">
      <w:pPr>
        <w:jc w:val="both"/>
      </w:pPr>
      <w:r>
        <w:t xml:space="preserve">Upućuje se stečajni upravitelj, a nakon što se steknu uvjeti da se pristupi prodaji naprijed navedenih nekretnina, izvršiti procjenu vrijednosti istih po ovlaštenom sudskom vještaku.  </w:t>
      </w:r>
      <w:r w:rsidR="00B05626">
        <w:t xml:space="preserve">Ukoliko se nekretnine ne unovče kod 1. javnog prikupljanja ponuda, početna cijena kod svake naredne prodaje umanjivati će se po 10% u odnosu na početnu cijenu iz prethodnog oglasa. Kao uvjet za dostavljanje ponude, u svim će se oglasima tražiti </w:t>
      </w:r>
      <w:r>
        <w:t>uplata jamčevine u iznosu od 10</w:t>
      </w:r>
      <w:r w:rsidR="00B05626">
        <w:t xml:space="preserve">% </w:t>
      </w:r>
      <w:r>
        <w:t xml:space="preserve">od oglašene prodajne </w:t>
      </w:r>
      <w:r w:rsidR="00B05626">
        <w:t>vrijednosti nekretnine. Oglasi o javnom prikupljanju ponuda objavljivati će se na Internet stranicama Sudačke mreže</w:t>
      </w:r>
      <w:r w:rsidR="00CB4E1B">
        <w:t xml:space="preserve"> i FINE, kao i na e-Oglasnoj ploči suda</w:t>
      </w:r>
      <w:r w:rsidR="00B05626">
        <w:t>. Ponude će se otvarati pred javnim bilježnikom.</w:t>
      </w:r>
    </w:p>
    <w:p w:rsidRDefault="00B05626" w:rsidP="00B05626" w:rsidR="00B05626">
      <w:pPr>
        <w:jc w:val="both"/>
      </w:pPr>
    </w:p>
    <w:p w:rsidRDefault="00B05626" w:rsidP="00B05626" w:rsidR="00B05626">
      <w:pPr>
        <w:jc w:val="both"/>
      </w:pPr>
      <w:r>
        <w:t xml:space="preserve">8. Ovlašćuje se stečajni upravitelj </w:t>
      </w:r>
      <w:r w:rsidR="00CB4E1B">
        <w:t xml:space="preserve">motorno </w:t>
      </w:r>
      <w:r>
        <w:t xml:space="preserve">vozilo </w:t>
      </w:r>
      <w:r w:rsidR="00CB4E1B">
        <w:t xml:space="preserve">stečajnog </w:t>
      </w:r>
      <w:r>
        <w:t>dužnika marke AUDI 1.8, godina proizvodnje 1999, broj šasije WAUZZZ4BZXN107553, reg. oznake ST542HK unovčiti javnim prikupljanjem ponuda po načelu «viđeno-kupljeno» sa početnom cijenom u skladu s procjenom ovlaštenog sudskog vještaka.</w:t>
      </w:r>
    </w:p>
    <w:p w:rsidRDefault="00B05626" w:rsidP="00B05626" w:rsidR="00B05626">
      <w:pPr>
        <w:jc w:val="both"/>
      </w:pPr>
    </w:p>
    <w:p w:rsidRDefault="00B05626" w:rsidP="00B05626" w:rsidR="00B05626">
      <w:pPr>
        <w:jc w:val="both"/>
      </w:pPr>
      <w:r>
        <w:t>Ukoliko se vozilo ne unovči kod 1. javnog prikupljanja ponuda, početna cijena kod svake naredne prodaje umanjivati će se po 20% u odnosu na početnu cijenu iz prethodnog oglasa. Kao uvjet za dostavljanje ponude, u svim će se oglasima tražiti uplata jamčevine u iznosu od 10%</w:t>
      </w:r>
      <w:r w:rsidR="00C54C22">
        <w:t xml:space="preserve"> od početne prodajne cijene</w:t>
      </w:r>
      <w:r>
        <w:t>. Oglasi o javnom prikupljanju ponuda objavljivati će se na Internet stranicama Sudačke mrež</w:t>
      </w:r>
      <w:r w:rsidR="00CB4E1B">
        <w:t xml:space="preserve">e i u besplatnim oglasnicima. </w:t>
      </w:r>
      <w:r>
        <w:t xml:space="preserve"> </w:t>
      </w:r>
    </w:p>
    <w:p w:rsidRDefault="00B05626" w:rsidP="00B05626" w:rsidR="00B05626">
      <w:pPr>
        <w:jc w:val="both"/>
      </w:pPr>
    </w:p>
    <w:p w:rsidRDefault="00B05626" w:rsidP="00B05626" w:rsidR="00B05626">
      <w:pPr>
        <w:jc w:val="both"/>
      </w:pPr>
      <w:r>
        <w:t xml:space="preserve">9. Odobrava se predračun troškova stečajnog postupka koji je dan u izvješću stečajnog upravitelja o gospodarskom položaju dužnika. </w:t>
      </w:r>
    </w:p>
    <w:p w:rsidRDefault="00C54C22" w:rsidP="00B05626" w:rsidR="00C54C22">
      <w:pPr>
        <w:jc w:val="both"/>
      </w:pPr>
    </w:p>
    <w:p w:rsidRDefault="00283A01" w:rsidP="00B05626" w:rsidR="00C54C22">
      <w:pPr>
        <w:jc w:val="both"/>
      </w:pPr>
      <w:r>
        <w:t xml:space="preserve">Nakon jednoglasno donesenih naprijed navedenih odluka stečajni upravitelj navodi da je isti u svom izvješću predložio odnosno naveo kako bi bilo potrebno osnovati odbor vjerovnika od 5 članova. </w:t>
      </w:r>
    </w:p>
    <w:p w:rsidRDefault="00283A01" w:rsidP="00B05626" w:rsidR="00283A01">
      <w:pPr>
        <w:jc w:val="both"/>
      </w:pPr>
    </w:p>
    <w:p w:rsidRDefault="00283A01" w:rsidP="00B05626" w:rsidR="00283A01">
      <w:pPr>
        <w:jc w:val="both"/>
      </w:pPr>
      <w:r>
        <w:t>Nadalje, utvrđuje se da su podneskom od 28.08.2018. vjerovnici Dražen Pavić i dr. koji su pojedinačno navedeni u tom podnesku, a koji su svi zastupani po odvjetniku Ivanu Krželju iz Splita također predložili osnivanje odbora vjerovnika u sastavu od 5 članova</w:t>
      </w:r>
      <w:r w:rsidR="005F52BD">
        <w:t>.</w:t>
      </w:r>
    </w:p>
    <w:p w:rsidRDefault="0069732E" w:rsidP="00B05626" w:rsidR="0069732E">
      <w:pPr>
        <w:jc w:val="both"/>
      </w:pPr>
    </w:p>
    <w:p w:rsidRDefault="0069732E" w:rsidP="00B05626" w:rsidR="0069732E">
      <w:pPr>
        <w:jc w:val="both"/>
      </w:pPr>
      <w:r>
        <w:t xml:space="preserve">U ovaj čas odvjetnik Ivan Krželj, kao punomoćnik uvodno navedenih vjerovnika, nakon provedene rasprave o imenima vjerovnika i ostalih osoba koji bi bili članovi odbora vjerovnika izjavljuje da vjerovnici koje on zastupa predlažu da se u odbor vjerovnika imenuju slijedeće osobe: </w:t>
      </w:r>
    </w:p>
    <w:p w:rsidRDefault="006F1F14" w:rsidP="00B05626" w:rsidR="006F1F14">
      <w:pPr>
        <w:jc w:val="both"/>
      </w:pPr>
    </w:p>
    <w:p w:rsidRDefault="0069732E" w:rsidP="0069732E" w:rsidR="0069732E">
      <w:pPr>
        <w:pStyle w:val="Odlomakpopisa"/>
        <w:numPr>
          <w:ilvl w:val="0"/>
          <w:numId w:val="33"/>
        </w:numPr>
        <w:jc w:val="both"/>
      </w:pPr>
      <w:r>
        <w:t>Odvjetnik Tomislav Krka iz Splita, kao stručna osoba i punomoćnik jednog dijela vjerovnika,</w:t>
      </w:r>
    </w:p>
    <w:p w:rsidRDefault="0069732E" w:rsidP="0069732E" w:rsidR="0069732E">
      <w:pPr>
        <w:pStyle w:val="Odlomakpopisa"/>
        <w:numPr>
          <w:ilvl w:val="0"/>
          <w:numId w:val="33"/>
        </w:numPr>
        <w:jc w:val="both"/>
      </w:pPr>
      <w:r>
        <w:t>Odvjetnik Ivan Krželj iz Splita, kao stručna osoba i punomoćnik također dijela vjerovnika,</w:t>
      </w:r>
    </w:p>
    <w:p w:rsidRDefault="0069732E" w:rsidP="00B05626" w:rsidR="00C54C22">
      <w:pPr>
        <w:pStyle w:val="Odlomakpopisa"/>
        <w:numPr>
          <w:ilvl w:val="0"/>
          <w:numId w:val="33"/>
        </w:numPr>
        <w:jc w:val="both"/>
      </w:pPr>
      <w:r>
        <w:t xml:space="preserve">Vjerovnik Stanko Jašić iz Splita, Dubrovačka 3, </w:t>
      </w:r>
    </w:p>
    <w:p w:rsidRDefault="0069732E" w:rsidP="0069732E" w:rsidR="0069732E">
      <w:pPr>
        <w:pStyle w:val="Odlomakpopisa"/>
        <w:numPr>
          <w:ilvl w:val="0"/>
          <w:numId w:val="33"/>
        </w:numPr>
        <w:jc w:val="both"/>
      </w:pPr>
      <w:r>
        <w:t>Vjerovnica Tina Vuko iz Splita, Domovinskog rata 58,</w:t>
      </w:r>
    </w:p>
    <w:p w:rsidRDefault="0069732E" w:rsidP="00B05626" w:rsidR="0069732E">
      <w:pPr>
        <w:pStyle w:val="Odlomakpopisa"/>
        <w:numPr>
          <w:ilvl w:val="0"/>
          <w:numId w:val="33"/>
        </w:numPr>
        <w:jc w:val="both"/>
      </w:pPr>
      <w:r>
        <w:t>Vjerovnik Igor Jukić iz Splita, Rendićeva 24.</w:t>
      </w:r>
    </w:p>
    <w:p w:rsidRDefault="0069732E" w:rsidP="0069732E" w:rsidR="0069732E">
      <w:pPr>
        <w:jc w:val="both"/>
      </w:pPr>
    </w:p>
    <w:p w:rsidRDefault="0069732E" w:rsidP="0069732E" w:rsidR="0069732E">
      <w:pPr>
        <w:jc w:val="both"/>
      </w:pPr>
      <w:r>
        <w:t xml:space="preserve">Odvjetnik Tomislav Krka u ovaj čas navodi, a kao punomoćnik uvodno navedenih vjerovnika, da isti nema ništa protiv prvih triju predloženih članova odbora vjerovnika, ali smatra da bi umjesto predloženih vjerovnika pod red. br. 4. i 5. trebalo izabrati nekog vjerovnika kojeg ne zastupa Tomislav Krka, a niti odvjetnik Ivan Krželj jer isti očito nemaju svog predstavnika u odboru vjerovnika. Predlaže da se od ovih koji nemaju predstavnika u odbor vjerovnika izabere jedan vjerovnik s najvećim potraživanjem i jedan vjerovnik s najmanjim potraživanjem. </w:t>
      </w:r>
    </w:p>
    <w:p w:rsidRDefault="0069732E" w:rsidP="0069732E" w:rsidR="0069732E">
      <w:pPr>
        <w:jc w:val="both"/>
      </w:pPr>
    </w:p>
    <w:p w:rsidRDefault="0069732E" w:rsidP="0069732E" w:rsidR="0069732E">
      <w:pPr>
        <w:jc w:val="both"/>
      </w:pPr>
      <w:r>
        <w:t xml:space="preserve">Odvjetnik Ivan Krželj izjavljuje da isti nije suglasan s prijedlogom odvjetnika Tomislava Krke te predlaže da se na glasovanje stavi odluka o izboru članova odbora vjerovnika kako ih je on predložio. </w:t>
      </w:r>
    </w:p>
    <w:p w:rsidRDefault="006F1F14" w:rsidP="0069732E" w:rsidR="006F1F14">
      <w:pPr>
        <w:jc w:val="both"/>
      </w:pPr>
    </w:p>
    <w:p w:rsidRDefault="006F1F14" w:rsidP="0069732E" w:rsidR="006F1F14">
      <w:pPr>
        <w:jc w:val="both"/>
      </w:pPr>
      <w:r>
        <w:t>Utvrđuje se da ukupan iznos priznatih tražbina vjerovnika koji su glasali ZA prihvaćanje prijedloga odvjetnika Ivana Krželja za izbor članova odbora vjerovnika čini preko 63% od ukupnog iznosa tražbina za koji vjerovnici imaju pravo glasa.</w:t>
      </w:r>
    </w:p>
    <w:p w:rsidRDefault="006F1F14" w:rsidP="0069732E" w:rsidR="006F1F14">
      <w:pPr>
        <w:jc w:val="both"/>
      </w:pPr>
    </w:p>
    <w:p w:rsidRDefault="006F1F14" w:rsidP="0069732E" w:rsidR="006F1F14">
      <w:pPr>
        <w:jc w:val="both"/>
      </w:pPr>
      <w:r>
        <w:t>Odvjetnik Tomislav Krka iz Splita izjavljuje da vjerovnici koje on zastupa glasaju PROTIV prijedloga za izbor predloženih članova kako ih je predložio odvjetnik Ivan Krželj pod 4. i 5., ali da su ovi vjerovnici suglasni u glasanju ZA predložene vjerovnike pod red. br. 1., 2. i 3.</w:t>
      </w:r>
    </w:p>
    <w:p w:rsidRDefault="006F1F14" w:rsidP="0069732E" w:rsidR="006F1F14">
      <w:pPr>
        <w:jc w:val="both"/>
      </w:pPr>
    </w:p>
    <w:p w:rsidRDefault="006F1F14" w:rsidP="0069732E" w:rsidR="006F1F14">
      <w:pPr>
        <w:jc w:val="both"/>
      </w:pPr>
      <w:r>
        <w:t xml:space="preserve">Prisutni odvjetnik Tomislav Krka iz Splita, kao i ostali prisutni vjerovnici izjavljuju da nemaju primjedbi ni prigovora na utvrđene rezultate glasovanja. </w:t>
      </w:r>
    </w:p>
    <w:p w:rsidRDefault="006F1F14" w:rsidP="0069732E" w:rsidR="006F1F14">
      <w:pPr>
        <w:jc w:val="both"/>
      </w:pPr>
    </w:p>
    <w:p w:rsidRDefault="006F1F14" w:rsidP="0069732E" w:rsidR="006F1F14">
      <w:pPr>
        <w:jc w:val="both"/>
      </w:pPr>
      <w:r>
        <w:t xml:space="preserve">Utvrđuje se da su s potrebnom većinom glasova vjerovnici donijeli slijedeću </w:t>
      </w:r>
    </w:p>
    <w:p w:rsidRDefault="006F1F14" w:rsidP="0069732E" w:rsidR="006F1F14">
      <w:pPr>
        <w:jc w:val="both"/>
      </w:pPr>
    </w:p>
    <w:p w:rsidRDefault="006F1F14" w:rsidP="0069732E" w:rsidR="006F1F14">
      <w:pPr>
        <w:jc w:val="both"/>
      </w:pPr>
    </w:p>
    <w:p w:rsidRDefault="006F1F14" w:rsidP="006F1F14" w:rsidR="006F1F14">
      <w:pPr>
        <w:jc w:val="center"/>
      </w:pPr>
      <w:r>
        <w:t>O d l u k u</w:t>
      </w:r>
    </w:p>
    <w:p w:rsidRDefault="006F1F14" w:rsidP="006F1F14" w:rsidR="006F1F14">
      <w:pPr>
        <w:jc w:val="center"/>
      </w:pPr>
    </w:p>
    <w:p w:rsidRDefault="006F1F14" w:rsidP="006F1F14" w:rsidR="006F1F14">
      <w:pPr>
        <w:jc w:val="both"/>
      </w:pPr>
      <w:r>
        <w:t>Osniva se odbor vjerovnika od 5 članova i to u slijedećem sastavu:</w:t>
      </w:r>
    </w:p>
    <w:p w:rsidRDefault="006F1F14" w:rsidP="006F1F14" w:rsidR="006F1F14">
      <w:pPr>
        <w:jc w:val="both"/>
      </w:pPr>
    </w:p>
    <w:p w:rsidRDefault="006F1F14" w:rsidP="006F1F14" w:rsidR="006F1F14">
      <w:pPr>
        <w:pStyle w:val="Odlomakpopisa"/>
        <w:numPr>
          <w:ilvl w:val="0"/>
          <w:numId w:val="34"/>
        </w:numPr>
        <w:jc w:val="both"/>
      </w:pPr>
      <w:r>
        <w:t>Odvjetnik Tomislav Krka iz Splita, OIB: 70880522080, kao stručna osoba i punomoćnik jednog dijela vjerovnika,</w:t>
      </w:r>
    </w:p>
    <w:p w:rsidRDefault="006F1F14" w:rsidP="006F1F14" w:rsidR="006F1F14">
      <w:pPr>
        <w:pStyle w:val="Odlomakpopisa"/>
        <w:numPr>
          <w:ilvl w:val="0"/>
          <w:numId w:val="34"/>
        </w:numPr>
        <w:jc w:val="both"/>
      </w:pPr>
      <w:r>
        <w:t>Odvjetnik Ivan Krželj iz Splita, OIB: 74917564443, kao stručna osoba i punomoćnik također dijela vjerovnika,</w:t>
      </w:r>
    </w:p>
    <w:p w:rsidRDefault="006F1F14" w:rsidP="006F1F14" w:rsidR="006F1F14">
      <w:pPr>
        <w:pStyle w:val="Odlomakpopisa"/>
        <w:numPr>
          <w:ilvl w:val="0"/>
          <w:numId w:val="34"/>
        </w:numPr>
        <w:jc w:val="both"/>
      </w:pPr>
      <w:r>
        <w:t>Vjerovnik Stanko Jašić iz Splita, Dubrovačka 3, OIB: 14019433174</w:t>
      </w:r>
    </w:p>
    <w:p w:rsidRDefault="006F1F14" w:rsidP="006F1F14" w:rsidR="006F1F14">
      <w:pPr>
        <w:pStyle w:val="Odlomakpopisa"/>
        <w:numPr>
          <w:ilvl w:val="0"/>
          <w:numId w:val="34"/>
        </w:numPr>
        <w:jc w:val="both"/>
      </w:pPr>
      <w:r>
        <w:t>Vjerovnica Tina Vuko iz Splita, Domovinskog rata 58, OIB: 6826883504</w:t>
      </w:r>
    </w:p>
    <w:p w:rsidRDefault="006F1F14" w:rsidP="006F1F14" w:rsidR="006F1F14">
      <w:pPr>
        <w:pStyle w:val="Odlomakpopisa"/>
        <w:numPr>
          <w:ilvl w:val="0"/>
          <w:numId w:val="34"/>
        </w:numPr>
        <w:jc w:val="both"/>
      </w:pPr>
      <w:r>
        <w:t>Vjerovnik Igor Jukić iz Splita, Rendićeva 24, OIB: 79003784391</w:t>
      </w:r>
    </w:p>
    <w:p w:rsidRDefault="00B05626" w:rsidP="00B05626" w:rsidR="00B05626">
      <w:pPr>
        <w:jc w:val="both"/>
      </w:pPr>
    </w:p>
    <w:p w:rsidRDefault="00B05626" w:rsidP="00B05626" w:rsidR="00B05626" w:rsidRPr="006A5206">
      <w:pPr>
        <w:jc w:val="both"/>
      </w:pPr>
    </w:p>
    <w:p w:rsidRDefault="00CB4E1B" w:rsidP="00CB4E1B" w:rsidR="00AA261B" w:rsidRPr="006A5206">
      <w:pPr>
        <w:jc w:val="both"/>
      </w:pPr>
      <w:r>
        <w:t>Utvrđuje se da daljnjih</w:t>
      </w:r>
      <w:r w:rsidR="00AA261B" w:rsidRPr="006A5206">
        <w:t xml:space="preserve"> prijedloga za raspravu i donošenje odluka nema. </w:t>
      </w:r>
    </w:p>
    <w:p w:rsidRDefault="00AA261B" w:rsidP="00AA261B" w:rsidR="00AA261B" w:rsidRPr="006A5206">
      <w:pPr>
        <w:jc w:val="both"/>
      </w:pPr>
    </w:p>
    <w:p w:rsidRDefault="00AA261B" w:rsidP="00AA261B" w:rsidR="00AA261B" w:rsidRPr="006A5206">
      <w:pPr>
        <w:jc w:val="both"/>
      </w:pPr>
      <w:r w:rsidRPr="006A5206">
        <w:t>Sud donosi</w:t>
      </w:r>
    </w:p>
    <w:p w:rsidRDefault="00CB59E4" w:rsidP="003A508B" w:rsidR="00CB59E4"/>
    <w:p w:rsidRDefault="00AA261B" w:rsidP="00AA261B" w:rsidR="00AA261B" w:rsidRPr="006A5206">
      <w:pPr>
        <w:jc w:val="center"/>
      </w:pPr>
      <w:r w:rsidRPr="006A5206">
        <w:t>zaključak</w:t>
      </w:r>
    </w:p>
    <w:p w:rsidRDefault="00AA261B" w:rsidP="00AA261B" w:rsidR="00AA261B" w:rsidRPr="006A5206">
      <w:pPr>
        <w:rPr>
          <w:b/>
        </w:rPr>
      </w:pPr>
    </w:p>
    <w:p w:rsidRDefault="00AA261B" w:rsidP="00AA261B" w:rsidR="00AA261B" w:rsidRPr="006A5206">
      <w:pPr>
        <w:jc w:val="both"/>
      </w:pPr>
      <w:r w:rsidRPr="006A5206">
        <w:t>Upućuje se stečajni upravitelj postupiti u skladu s danas donesenim odlukama od strane skupštine vjerovnika.</w:t>
      </w:r>
    </w:p>
    <w:p w:rsidRDefault="00AA261B" w:rsidP="00AA261B" w:rsidR="00AA261B" w:rsidRPr="006A5206">
      <w:pPr>
        <w:jc w:val="both"/>
      </w:pPr>
    </w:p>
    <w:p w:rsidRDefault="00AA261B" w:rsidP="00AA261B" w:rsidR="00AA261B">
      <w:pPr>
        <w:jc w:val="both"/>
      </w:pPr>
      <w:r w:rsidRPr="006A5206">
        <w:t xml:space="preserve">Stečajni sudac upoznaje prisutne vjerovnike kako će se slijedeća skupština vjerovnika </w:t>
      </w:r>
      <w:r w:rsidR="00556A8B">
        <w:t>zakazati po potrebi</w:t>
      </w:r>
      <w:r>
        <w:t xml:space="preserve"> </w:t>
      </w:r>
      <w:r w:rsidRPr="006A5206">
        <w:t xml:space="preserve">pisanim putem u skladu s odredbama Stečajnog zakona, a o čemu će vjerovnici biti obaviješteni putem e-Oglasne ploče suda. </w:t>
      </w:r>
    </w:p>
    <w:p w:rsidRDefault="00A0276D" w:rsidP="00AA261B" w:rsidR="00A0276D">
      <w:pPr>
        <w:jc w:val="both"/>
      </w:pPr>
    </w:p>
    <w:p w:rsidRDefault="006F1F14" w:rsidP="00AA261B" w:rsidR="006F1F14">
      <w:pPr>
        <w:jc w:val="both"/>
      </w:pPr>
      <w:r>
        <w:t xml:space="preserve">Isto tako obavještavaju se vjerovnici da će sud sazvati prvu sjednicu odbora vjerovnika u primjerenom roku, a radi izbora predsjednika tog odbora. </w:t>
      </w:r>
    </w:p>
    <w:p w:rsidRDefault="00AA261B" w:rsidP="00AA261B" w:rsidR="00AA261B" w:rsidRPr="006A5206">
      <w:pPr>
        <w:jc w:val="both"/>
      </w:pPr>
    </w:p>
    <w:p w:rsidRDefault="00556A8B" w:rsidP="00AA261B" w:rsidR="00AA261B">
      <w:pPr>
        <w:jc w:val="both"/>
      </w:pPr>
      <w:r>
        <w:t xml:space="preserve">Dovršeno u </w:t>
      </w:r>
      <w:r w:rsidR="00CB4E1B">
        <w:t xml:space="preserve">12,00 </w:t>
      </w:r>
      <w:r w:rsidR="00AA261B" w:rsidRPr="006A5206">
        <w:t xml:space="preserve">sati. </w:t>
      </w:r>
    </w:p>
    <w:p w:rsidRDefault="00CB4E1B" w:rsidP="00AA261B" w:rsidR="00CB4E1B" w:rsidRPr="006A5206">
      <w:pPr>
        <w:jc w:val="both"/>
      </w:pPr>
    </w:p>
    <w:p w:rsidRDefault="00AA261B" w:rsidP="00AA261B" w:rsidR="00AA261B">
      <w:pPr>
        <w:jc w:val="both"/>
      </w:pPr>
      <w:r w:rsidRPr="006A5206">
        <w:t xml:space="preserve"> </w:t>
      </w:r>
    </w:p>
    <w:p w:rsidRDefault="00AA261B" w:rsidP="00AA261B" w:rsidR="00AA261B" w:rsidRPr="006A5206">
      <w:pPr>
        <w:ind w:hanging="2160" w:left="2160"/>
        <w:jc w:val="both"/>
      </w:pPr>
      <w:r w:rsidRPr="006A5206">
        <w:t>ZAPISNIČAR</w:t>
      </w:r>
      <w:r w:rsidRPr="006A5206">
        <w:tab/>
        <w:t xml:space="preserve"> </w:t>
      </w:r>
      <w:r w:rsidRPr="006A5206">
        <w:tab/>
      </w:r>
      <w:r w:rsidRPr="006A5206">
        <w:tab/>
        <w:t xml:space="preserve">   SUDAC </w:t>
      </w:r>
      <w:r w:rsidRPr="006A5206">
        <w:tab/>
      </w:r>
      <w:r w:rsidRPr="006A5206">
        <w:tab/>
      </w:r>
      <w:r w:rsidRPr="006A5206">
        <w:tab/>
        <w:t xml:space="preserve">        STEČ. UPRAVITELJ</w:t>
      </w:r>
    </w:p>
    <w:p w:rsidRDefault="00AA261B" w:rsidP="00AA261B" w:rsidR="00AA261B" w:rsidRPr="006A5206">
      <w:pPr>
        <w:jc w:val="both"/>
      </w:pPr>
    </w:p>
    <w:p w:rsidRDefault="00B1426E" w:rsidP="00AA261B" w:rsidR="00B1426E">
      <w:pPr>
        <w:jc w:val="both"/>
      </w:pPr>
    </w:p>
    <w:p w:rsidRDefault="00B1426E" w:rsidP="00AA261B" w:rsidR="00B1426E" w:rsidRPr="006A5206">
      <w:pPr>
        <w:jc w:val="both"/>
      </w:pPr>
    </w:p>
    <w:p w:rsidRDefault="00AA261B" w:rsidP="00AA261B" w:rsidR="00AA261B" w:rsidRPr="006A5206">
      <w:pPr>
        <w:jc w:val="both"/>
      </w:pPr>
      <w:r w:rsidRPr="006A5206">
        <w:t>VJEROVNICI</w:t>
      </w:r>
    </w:p>
    <w:sectPr w:rsidSect="000B1310" w:rsidR="00AA261B" w:rsidRPr="006A5206">
      <w:headerReference w:type="even" r:id="rId10"/>
      <w:headerReference w:type="default" r:id="rId11"/>
      <w:pgSz w:h="16838" w:w="11906"/>
      <w:pgMar w:gutter="0" w:footer="708" w:header="708" w:left="1417" w:bottom="1560" w:right="1274" w:top="13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F14" w:rsidR="006F1F14">
      <w:r>
        <w:separator/>
      </w:r>
    </w:p>
  </w:endnote>
  <w:endnote w:id="0" w:type="continuationSeparator">
    <w:p w:rsidRDefault="006F1F14" w:rsidR="006F1F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F14" w:rsidR="006F1F14">
      <w:r>
        <w:separator/>
      </w:r>
    </w:p>
  </w:footnote>
  <w:footnote w:id="0" w:type="continuationSeparator">
    <w:p w:rsidRDefault="006F1F14" w:rsidR="006F1F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F14" w:rsidR="006F1F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F14" w:rsidR="006F1F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F14" w:rsidR="006F1F14">
    <w:pPr>
      <w:pStyle w:val="Zaglavlje"/>
      <w:framePr w:y="1" w:xAlign="center" w:vAnchor="text" w:hAnchor="margin" w:wrap="around"/>
      <w:rPr>
        <w:rStyle w:val="Brojstranice"/>
      </w:rPr>
    </w:pPr>
    <w:r>
      <w:rPr>
        <w:rStyle w:val="Brojstranice"/>
      </w:rPr>
      <w:t xml:space="preserve">- </w:t>
    </w:r>
    <w:r>
      <w:rPr>
        <w:rStyle w:val="Brojstranice"/>
      </w:rPr>
      <w:fldChar w:fldCharType="begin"/>
    </w:r>
    <w:r>
      <w:rPr>
        <w:rStyle w:val="Brojstranice"/>
      </w:rPr>
      <w:instrText xml:space="preserve">PAGE  </w:instrText>
    </w:r>
    <w:r>
      <w:rPr>
        <w:rStyle w:val="Brojstranice"/>
      </w:rPr>
      <w:fldChar w:fldCharType="separate"/>
    </w:r>
    <w:r w:rsidR="00300B89">
      <w:rPr>
        <w:rStyle w:val="Brojstranice"/>
        <w:noProof/>
      </w:rPr>
      <w:t>41</w:t>
    </w:r>
    <w:r>
      <w:rPr>
        <w:rStyle w:val="Brojstranice"/>
      </w:rPr>
      <w:fldChar w:fldCharType="end"/>
    </w:r>
    <w:r>
      <w:rPr>
        <w:rStyle w:val="Brojstranice"/>
      </w:rPr>
      <w:t xml:space="preserve"> -</w:t>
    </w:r>
  </w:p>
  <w:p w:rsidRDefault="006F1F14" w:rsidP="005A3D47" w:rsidR="006F1F14" w:rsidRPr="002B5FBF">
    <w:pPr>
      <w:pStyle w:val="Zaglavlje"/>
      <w:jc w:val="right"/>
    </w:pPr>
    <w:r>
      <w:t>12. St-651/2017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355A2"/>
    <w:multiLevelType w:val="hybridMultilevel"/>
    <w:tmpl w:val="E2A0AC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4247AB"/>
    <w:multiLevelType w:val="hybridMultilevel"/>
    <w:tmpl w:val="08749D1E"/>
    <w:lvl w:tplc="041A000F" w:ilvl="0">
      <w:start w:val="1"/>
      <w:numFmt w:val="decimal"/>
      <w:lvlText w:val="%1."/>
      <w:lvlJc w:val="left"/>
      <w:pPr>
        <w:ind w:hanging="360" w:left="720"/>
      </w:pPr>
      <w:rPr>
        <w:rFonts w:hint="default"/>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A20C53"/>
    <w:multiLevelType w:val="hybridMultilevel"/>
    <w:tmpl w:val="A880D096"/>
    <w:lvl w:tplc="A844A2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9291270"/>
    <w:multiLevelType w:val="hybridMultilevel"/>
    <w:tmpl w:val="6D4A18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A10297B"/>
    <w:multiLevelType w:val="hybridMultilevel"/>
    <w:tmpl w:val="8C7C0C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213264"/>
    <w:multiLevelType w:val="hybridMultilevel"/>
    <w:tmpl w:val="9C1C619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101F282C"/>
    <w:multiLevelType w:val="hybridMultilevel"/>
    <w:tmpl w:val="4476D822"/>
    <w:lvl w:tplc="567899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04E2F52"/>
    <w:multiLevelType w:val="hybridMultilevel"/>
    <w:tmpl w:val="3BD612B6"/>
    <w:lvl w:tplc="8966B6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0F64E2"/>
    <w:multiLevelType w:val="hybridMultilevel"/>
    <w:tmpl w:val="FB022976"/>
    <w:lvl w:tplc="0F581D0E"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D77AD5"/>
    <w:multiLevelType w:val="hybridMultilevel"/>
    <w:tmpl w:val="72D6DCF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02447E5"/>
    <w:multiLevelType w:val="hybridMultilevel"/>
    <w:tmpl w:val="39ACDB54"/>
    <w:lvl w:tplc="66C61CF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2AF59D8"/>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3">
    <w:nsid w:val="23AB1BF8"/>
    <w:multiLevelType w:val="hybridMultilevel"/>
    <w:tmpl w:val="12DA7D18"/>
    <w:lvl w:tplc="23A02AF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86E2C7E"/>
    <w:multiLevelType w:val="hybridMultilevel"/>
    <w:tmpl w:val="7018D3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8933ECC"/>
    <w:multiLevelType w:val="hybridMultilevel"/>
    <w:tmpl w:val="A1B4EEC2"/>
    <w:lvl w:tplc="4558CB6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BD4207B"/>
    <w:multiLevelType w:val="hybridMultilevel"/>
    <w:tmpl w:val="713A4DA2"/>
    <w:lvl w:tplc="F56A7CF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B37D36"/>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2D3D4894"/>
    <w:multiLevelType w:val="hybridMultilevel"/>
    <w:tmpl w:val="48A42CE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301F4CB0"/>
    <w:multiLevelType w:val="hybridMultilevel"/>
    <w:tmpl w:val="0E7273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32CF6630"/>
    <w:multiLevelType w:val="hybridMultilevel"/>
    <w:tmpl w:val="63F065AA"/>
    <w:lvl w:tplc="5A2EE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DE371D"/>
    <w:multiLevelType w:val="hybridMultilevel"/>
    <w:tmpl w:val="3D80E824"/>
    <w:lvl w:tplc="9768EA1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1A2238A"/>
    <w:multiLevelType w:val="hybridMultilevel"/>
    <w:tmpl w:val="FA9A9F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7EF7185"/>
    <w:multiLevelType w:val="hybridMultilevel"/>
    <w:tmpl w:val="76B2ED5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8632F5A"/>
    <w:multiLevelType w:val="hybridMultilevel"/>
    <w:tmpl w:val="B66E0EA8"/>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26">
    <w:nsid w:val="4C232621"/>
    <w:multiLevelType w:val="multilevel"/>
    <w:tmpl w:val="5CD25B0E"/>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4F3B4556"/>
    <w:multiLevelType w:val="hybridMultilevel"/>
    <w:tmpl w:val="745C8EDE"/>
    <w:lvl w:tplc="81A871CA" w:ilvl="0">
      <w:start w:val="1"/>
      <w:numFmt w:val="lowerLetter"/>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F6406BC"/>
    <w:multiLevelType w:val="hybridMultilevel"/>
    <w:tmpl w:val="EC38D682"/>
    <w:lvl w:tplc="0409000F" w:ilvl="0">
      <w:start w:val="1"/>
      <w:numFmt w:val="decimal"/>
      <w:lvlText w:val="%1."/>
      <w:lvlJc w:val="left"/>
      <w:pPr>
        <w:tabs>
          <w:tab w:pos="900" w:val="num"/>
        </w:tabs>
        <w:ind w:hanging="360" w:left="90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4FE30491"/>
    <w:multiLevelType w:val="hybridMultilevel"/>
    <w:tmpl w:val="FA9A9F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4A17E8E"/>
    <w:multiLevelType w:val="hybridMultilevel"/>
    <w:tmpl w:val="8A50951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1">
    <w:nsid w:val="5F2B4462"/>
    <w:multiLevelType w:val="hybridMultilevel"/>
    <w:tmpl w:val="980EEC7E"/>
    <w:lvl w:tplc="A134E826"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3DE18CD"/>
    <w:multiLevelType w:val="hybridMultilevel"/>
    <w:tmpl w:val="730AB5C8"/>
    <w:lvl w:tplc="3468D89C" w:ilvl="0">
      <w:start w:val="2"/>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E9C00C0"/>
    <w:multiLevelType w:val="multilevel"/>
    <w:tmpl w:val="EC38D68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5"/>
  </w:num>
  <w:num w:numId="2">
    <w:abstractNumId w:val="21"/>
  </w:num>
  <w:num w:numId="3">
    <w:abstractNumId w:val="19"/>
  </w:num>
  <w:num w:numId="4">
    <w:abstractNumId w:val="24"/>
  </w:num>
  <w:num w:numId="5">
    <w:abstractNumId w:val="30"/>
  </w:num>
  <w:num w:numId="6">
    <w:abstractNumId w:val="18"/>
  </w:num>
  <w:num w:numId="7">
    <w:abstractNumId w:val="28"/>
  </w:num>
  <w:num w:numId="8">
    <w:abstractNumId w:val="26"/>
  </w:num>
  <w:num w:numId="9">
    <w:abstractNumId w:val="25"/>
  </w:num>
  <w:num w:numId="10">
    <w:abstractNumId w:val="17"/>
  </w:num>
  <w:num w:numId="11">
    <w:abstractNumId w:val="12"/>
  </w:num>
  <w:num w:numId="12">
    <w:abstractNumId w:val="33"/>
  </w:num>
  <w:num w:numId="13">
    <w:abstractNumId w:val="10"/>
  </w:num>
  <w:num w:numId="14">
    <w:abstractNumId w:val="4"/>
  </w:num>
  <w:num w:numId="15">
    <w:abstractNumId w:val="7"/>
  </w:num>
  <w:num w:numId="16">
    <w:abstractNumId w:val="27"/>
  </w:num>
  <w:num w:numId="17">
    <w:abstractNumId w:val="22"/>
  </w:num>
  <w:num w:numId="18">
    <w:abstractNumId w:val="1"/>
  </w:num>
  <w:num w:numId="19">
    <w:abstractNumId w:val="8"/>
  </w:num>
  <w:num w:numId="20">
    <w:abstractNumId w:val="9"/>
  </w:num>
  <w:num w:numId="21">
    <w:abstractNumId w:val="2"/>
  </w:num>
  <w:num w:numId="22">
    <w:abstractNumId w:val="16"/>
  </w:num>
  <w:num w:numId="23">
    <w:abstractNumId w:val="20"/>
  </w:num>
  <w:num w:numId="24">
    <w:abstractNumId w:val="6"/>
  </w:num>
  <w:num w:numId="25">
    <w:abstractNumId w:val="0"/>
  </w:num>
  <w:num w:numId="26">
    <w:abstractNumId w:val="32"/>
  </w:num>
  <w:num w:numId="27">
    <w:abstractNumId w:val="31"/>
  </w:num>
  <w:num w:numId="28">
    <w:abstractNumId w:val="15"/>
  </w:num>
  <w:num w:numId="29">
    <w:abstractNumId w:val="13"/>
  </w:num>
  <w:num w:numId="30">
    <w:abstractNumId w:val="11"/>
  </w:num>
  <w:num w:numId="31">
    <w:abstractNumId w:val="14"/>
  </w:num>
  <w:num w:numId="32">
    <w:abstractNumId w:val="3"/>
  </w:num>
  <w:num w:numId="33">
    <w:abstractNumId w:val="29"/>
  </w:num>
  <w:num w:numId="34">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30D2"/>
    <w:rsid w:val="00000EEB"/>
    <w:rsid w:val="00007046"/>
    <w:rsid w:val="0000708D"/>
    <w:rsid w:val="00007F45"/>
    <w:rsid w:val="0001199C"/>
    <w:rsid w:val="00012840"/>
    <w:rsid w:val="00012B98"/>
    <w:rsid w:val="00013741"/>
    <w:rsid w:val="00023739"/>
    <w:rsid w:val="000275E6"/>
    <w:rsid w:val="00042B85"/>
    <w:rsid w:val="000441C5"/>
    <w:rsid w:val="00046B25"/>
    <w:rsid w:val="00056EA0"/>
    <w:rsid w:val="000646D9"/>
    <w:rsid w:val="00064DEE"/>
    <w:rsid w:val="00066D8D"/>
    <w:rsid w:val="00070345"/>
    <w:rsid w:val="000741C8"/>
    <w:rsid w:val="00074312"/>
    <w:rsid w:val="00084A8B"/>
    <w:rsid w:val="00085018"/>
    <w:rsid w:val="00086602"/>
    <w:rsid w:val="000871D6"/>
    <w:rsid w:val="00090203"/>
    <w:rsid w:val="00090AA7"/>
    <w:rsid w:val="00093BD5"/>
    <w:rsid w:val="00094457"/>
    <w:rsid w:val="000A0735"/>
    <w:rsid w:val="000A0D85"/>
    <w:rsid w:val="000A707B"/>
    <w:rsid w:val="000B1310"/>
    <w:rsid w:val="000C0286"/>
    <w:rsid w:val="000C3330"/>
    <w:rsid w:val="000C5CC5"/>
    <w:rsid w:val="000D1295"/>
    <w:rsid w:val="000D68EF"/>
    <w:rsid w:val="000E4D31"/>
    <w:rsid w:val="000E7EDD"/>
    <w:rsid w:val="000F0D64"/>
    <w:rsid w:val="000F3ED7"/>
    <w:rsid w:val="001421B1"/>
    <w:rsid w:val="00143EEC"/>
    <w:rsid w:val="001451B6"/>
    <w:rsid w:val="0014606E"/>
    <w:rsid w:val="00146FCC"/>
    <w:rsid w:val="00153A05"/>
    <w:rsid w:val="00160A88"/>
    <w:rsid w:val="0017150C"/>
    <w:rsid w:val="00176CD8"/>
    <w:rsid w:val="00182999"/>
    <w:rsid w:val="00183707"/>
    <w:rsid w:val="001854DF"/>
    <w:rsid w:val="00186BD8"/>
    <w:rsid w:val="001871F4"/>
    <w:rsid w:val="00187F05"/>
    <w:rsid w:val="001925C8"/>
    <w:rsid w:val="001969EE"/>
    <w:rsid w:val="00197904"/>
    <w:rsid w:val="001A1C55"/>
    <w:rsid w:val="001A4C06"/>
    <w:rsid w:val="001C7F8D"/>
    <w:rsid w:val="001D155F"/>
    <w:rsid w:val="001D2B50"/>
    <w:rsid w:val="001F1DEF"/>
    <w:rsid w:val="001F5139"/>
    <w:rsid w:val="00207304"/>
    <w:rsid w:val="00207499"/>
    <w:rsid w:val="00207743"/>
    <w:rsid w:val="00210F78"/>
    <w:rsid w:val="002223EC"/>
    <w:rsid w:val="00225312"/>
    <w:rsid w:val="002322B1"/>
    <w:rsid w:val="0023484D"/>
    <w:rsid w:val="00236860"/>
    <w:rsid w:val="00244837"/>
    <w:rsid w:val="002455EB"/>
    <w:rsid w:val="0024576A"/>
    <w:rsid w:val="00253FCD"/>
    <w:rsid w:val="00254733"/>
    <w:rsid w:val="00272041"/>
    <w:rsid w:val="00275B77"/>
    <w:rsid w:val="00276502"/>
    <w:rsid w:val="00283631"/>
    <w:rsid w:val="00283A01"/>
    <w:rsid w:val="002903CF"/>
    <w:rsid w:val="002B0062"/>
    <w:rsid w:val="002B1919"/>
    <w:rsid w:val="002B1FA3"/>
    <w:rsid w:val="002B229E"/>
    <w:rsid w:val="002B243A"/>
    <w:rsid w:val="002B30D2"/>
    <w:rsid w:val="002B5BE0"/>
    <w:rsid w:val="002B5FBF"/>
    <w:rsid w:val="002C4C20"/>
    <w:rsid w:val="002D0390"/>
    <w:rsid w:val="002D683E"/>
    <w:rsid w:val="002E1608"/>
    <w:rsid w:val="002E1DDF"/>
    <w:rsid w:val="002E31FD"/>
    <w:rsid w:val="002E4552"/>
    <w:rsid w:val="002E5EAD"/>
    <w:rsid w:val="002F36C8"/>
    <w:rsid w:val="002F6812"/>
    <w:rsid w:val="00300B89"/>
    <w:rsid w:val="00303062"/>
    <w:rsid w:val="003048E3"/>
    <w:rsid w:val="0030492F"/>
    <w:rsid w:val="00304AFE"/>
    <w:rsid w:val="00310E8A"/>
    <w:rsid w:val="00313AD8"/>
    <w:rsid w:val="00315767"/>
    <w:rsid w:val="003178EA"/>
    <w:rsid w:val="00330018"/>
    <w:rsid w:val="00331C4A"/>
    <w:rsid w:val="00333ABE"/>
    <w:rsid w:val="00345B58"/>
    <w:rsid w:val="0035079B"/>
    <w:rsid w:val="00363269"/>
    <w:rsid w:val="003648E5"/>
    <w:rsid w:val="00365C1D"/>
    <w:rsid w:val="003708AB"/>
    <w:rsid w:val="00373C5D"/>
    <w:rsid w:val="00381AA5"/>
    <w:rsid w:val="00384079"/>
    <w:rsid w:val="0038458E"/>
    <w:rsid w:val="00385072"/>
    <w:rsid w:val="00386286"/>
    <w:rsid w:val="00396EFD"/>
    <w:rsid w:val="00397DAB"/>
    <w:rsid w:val="003A508B"/>
    <w:rsid w:val="003A6773"/>
    <w:rsid w:val="003B44D6"/>
    <w:rsid w:val="003C012C"/>
    <w:rsid w:val="003C0B4A"/>
    <w:rsid w:val="003C3F9E"/>
    <w:rsid w:val="003D043E"/>
    <w:rsid w:val="003D5CA3"/>
    <w:rsid w:val="003D5D0B"/>
    <w:rsid w:val="003E518B"/>
    <w:rsid w:val="003E5A94"/>
    <w:rsid w:val="003E633C"/>
    <w:rsid w:val="003F20A5"/>
    <w:rsid w:val="003F2885"/>
    <w:rsid w:val="003F3302"/>
    <w:rsid w:val="003F62A7"/>
    <w:rsid w:val="003F7631"/>
    <w:rsid w:val="00404066"/>
    <w:rsid w:val="00406995"/>
    <w:rsid w:val="00410893"/>
    <w:rsid w:val="00412E67"/>
    <w:rsid w:val="00413A8B"/>
    <w:rsid w:val="00414AE2"/>
    <w:rsid w:val="004230A3"/>
    <w:rsid w:val="00432387"/>
    <w:rsid w:val="00434753"/>
    <w:rsid w:val="00441064"/>
    <w:rsid w:val="00445D96"/>
    <w:rsid w:val="00450C3D"/>
    <w:rsid w:val="0045107E"/>
    <w:rsid w:val="004535D7"/>
    <w:rsid w:val="004643B9"/>
    <w:rsid w:val="0047061D"/>
    <w:rsid w:val="004778F1"/>
    <w:rsid w:val="00477F13"/>
    <w:rsid w:val="00480F82"/>
    <w:rsid w:val="00481D1C"/>
    <w:rsid w:val="00482290"/>
    <w:rsid w:val="00493F52"/>
    <w:rsid w:val="00496A5E"/>
    <w:rsid w:val="004A2409"/>
    <w:rsid w:val="004A4E64"/>
    <w:rsid w:val="004B2672"/>
    <w:rsid w:val="004B7C1D"/>
    <w:rsid w:val="004C0AFB"/>
    <w:rsid w:val="004C15A3"/>
    <w:rsid w:val="004D1482"/>
    <w:rsid w:val="004D1F13"/>
    <w:rsid w:val="004E7894"/>
    <w:rsid w:val="004F6420"/>
    <w:rsid w:val="005013CF"/>
    <w:rsid w:val="00514793"/>
    <w:rsid w:val="00521D56"/>
    <w:rsid w:val="00522295"/>
    <w:rsid w:val="00523064"/>
    <w:rsid w:val="00533291"/>
    <w:rsid w:val="005336BE"/>
    <w:rsid w:val="00536850"/>
    <w:rsid w:val="00537D16"/>
    <w:rsid w:val="00544043"/>
    <w:rsid w:val="00556A8B"/>
    <w:rsid w:val="005577E5"/>
    <w:rsid w:val="00561511"/>
    <w:rsid w:val="005631CC"/>
    <w:rsid w:val="00566E6C"/>
    <w:rsid w:val="00574D3F"/>
    <w:rsid w:val="005750FB"/>
    <w:rsid w:val="00580B6E"/>
    <w:rsid w:val="005839EC"/>
    <w:rsid w:val="00585642"/>
    <w:rsid w:val="00595396"/>
    <w:rsid w:val="00596A3D"/>
    <w:rsid w:val="005A0C44"/>
    <w:rsid w:val="005A1667"/>
    <w:rsid w:val="005A3D47"/>
    <w:rsid w:val="005B5AC2"/>
    <w:rsid w:val="005C45A3"/>
    <w:rsid w:val="005C4D4C"/>
    <w:rsid w:val="005C7B0E"/>
    <w:rsid w:val="005D30A2"/>
    <w:rsid w:val="005D5B3B"/>
    <w:rsid w:val="005D6E7C"/>
    <w:rsid w:val="005E60A2"/>
    <w:rsid w:val="005E61AC"/>
    <w:rsid w:val="005E7501"/>
    <w:rsid w:val="005F1966"/>
    <w:rsid w:val="005F52BD"/>
    <w:rsid w:val="006011E0"/>
    <w:rsid w:val="00605770"/>
    <w:rsid w:val="00607BEE"/>
    <w:rsid w:val="00610041"/>
    <w:rsid w:val="006117D6"/>
    <w:rsid w:val="00613D76"/>
    <w:rsid w:val="00614248"/>
    <w:rsid w:val="00616D32"/>
    <w:rsid w:val="0062124F"/>
    <w:rsid w:val="006233FB"/>
    <w:rsid w:val="00623796"/>
    <w:rsid w:val="006258C6"/>
    <w:rsid w:val="00627C28"/>
    <w:rsid w:val="0063354C"/>
    <w:rsid w:val="00644626"/>
    <w:rsid w:val="00644740"/>
    <w:rsid w:val="00646596"/>
    <w:rsid w:val="00654E1F"/>
    <w:rsid w:val="00656DEE"/>
    <w:rsid w:val="00660A55"/>
    <w:rsid w:val="00660CB2"/>
    <w:rsid w:val="006665CC"/>
    <w:rsid w:val="00673CCB"/>
    <w:rsid w:val="00674ADB"/>
    <w:rsid w:val="00675EEC"/>
    <w:rsid w:val="006805D8"/>
    <w:rsid w:val="00682322"/>
    <w:rsid w:val="00685510"/>
    <w:rsid w:val="00686FCD"/>
    <w:rsid w:val="0069732E"/>
    <w:rsid w:val="006A5206"/>
    <w:rsid w:val="006A7659"/>
    <w:rsid w:val="006A77D0"/>
    <w:rsid w:val="006B0424"/>
    <w:rsid w:val="006B29FC"/>
    <w:rsid w:val="006B5EA0"/>
    <w:rsid w:val="006C72DD"/>
    <w:rsid w:val="006D4852"/>
    <w:rsid w:val="006E7C0A"/>
    <w:rsid w:val="006F1F14"/>
    <w:rsid w:val="006F5F15"/>
    <w:rsid w:val="00710A2A"/>
    <w:rsid w:val="007138F9"/>
    <w:rsid w:val="00715E1A"/>
    <w:rsid w:val="00717289"/>
    <w:rsid w:val="0073227E"/>
    <w:rsid w:val="007373B5"/>
    <w:rsid w:val="00750896"/>
    <w:rsid w:val="0075756D"/>
    <w:rsid w:val="00761961"/>
    <w:rsid w:val="00762CFF"/>
    <w:rsid w:val="00763E70"/>
    <w:rsid w:val="00763E9A"/>
    <w:rsid w:val="007640B8"/>
    <w:rsid w:val="007708E5"/>
    <w:rsid w:val="007809B2"/>
    <w:rsid w:val="0078338D"/>
    <w:rsid w:val="007836B4"/>
    <w:rsid w:val="00785CFA"/>
    <w:rsid w:val="00790738"/>
    <w:rsid w:val="00790E1B"/>
    <w:rsid w:val="00794C66"/>
    <w:rsid w:val="007954F2"/>
    <w:rsid w:val="00795C05"/>
    <w:rsid w:val="007A0A8C"/>
    <w:rsid w:val="007B076C"/>
    <w:rsid w:val="007B2A47"/>
    <w:rsid w:val="007B5D5D"/>
    <w:rsid w:val="007B68D7"/>
    <w:rsid w:val="007B7AC8"/>
    <w:rsid w:val="007D118F"/>
    <w:rsid w:val="007D45A2"/>
    <w:rsid w:val="007D4F11"/>
    <w:rsid w:val="007E23B2"/>
    <w:rsid w:val="007E63F8"/>
    <w:rsid w:val="007E7C51"/>
    <w:rsid w:val="007F4EDB"/>
    <w:rsid w:val="007F62B5"/>
    <w:rsid w:val="00807989"/>
    <w:rsid w:val="00813F4F"/>
    <w:rsid w:val="00814E29"/>
    <w:rsid w:val="00821697"/>
    <w:rsid w:val="00822B19"/>
    <w:rsid w:val="0082629F"/>
    <w:rsid w:val="00831229"/>
    <w:rsid w:val="00836745"/>
    <w:rsid w:val="00846B8C"/>
    <w:rsid w:val="00846E22"/>
    <w:rsid w:val="00847A0C"/>
    <w:rsid w:val="008741ED"/>
    <w:rsid w:val="008878D5"/>
    <w:rsid w:val="0089155C"/>
    <w:rsid w:val="008A5C8D"/>
    <w:rsid w:val="008A5E7C"/>
    <w:rsid w:val="008A7148"/>
    <w:rsid w:val="008B0B58"/>
    <w:rsid w:val="008B1739"/>
    <w:rsid w:val="008B3A45"/>
    <w:rsid w:val="008B4D64"/>
    <w:rsid w:val="008B4D80"/>
    <w:rsid w:val="008C00FB"/>
    <w:rsid w:val="008C339B"/>
    <w:rsid w:val="008C4E4D"/>
    <w:rsid w:val="008D695C"/>
    <w:rsid w:val="008E1D27"/>
    <w:rsid w:val="008E4AD7"/>
    <w:rsid w:val="008E7634"/>
    <w:rsid w:val="008F142F"/>
    <w:rsid w:val="008F3CBE"/>
    <w:rsid w:val="009007BD"/>
    <w:rsid w:val="0090444E"/>
    <w:rsid w:val="009137BB"/>
    <w:rsid w:val="0091491C"/>
    <w:rsid w:val="00920A93"/>
    <w:rsid w:val="00925BF5"/>
    <w:rsid w:val="00933B74"/>
    <w:rsid w:val="009416FD"/>
    <w:rsid w:val="00944835"/>
    <w:rsid w:val="0095157E"/>
    <w:rsid w:val="00951F04"/>
    <w:rsid w:val="0095216B"/>
    <w:rsid w:val="00957314"/>
    <w:rsid w:val="00957E5D"/>
    <w:rsid w:val="00963616"/>
    <w:rsid w:val="00965244"/>
    <w:rsid w:val="009668CD"/>
    <w:rsid w:val="00970643"/>
    <w:rsid w:val="00984A93"/>
    <w:rsid w:val="00993327"/>
    <w:rsid w:val="00994C76"/>
    <w:rsid w:val="0099697F"/>
    <w:rsid w:val="009A349F"/>
    <w:rsid w:val="009A465A"/>
    <w:rsid w:val="009B129B"/>
    <w:rsid w:val="009B55BE"/>
    <w:rsid w:val="009B7781"/>
    <w:rsid w:val="009C4E57"/>
    <w:rsid w:val="009C5208"/>
    <w:rsid w:val="009D2E9E"/>
    <w:rsid w:val="009D59A9"/>
    <w:rsid w:val="009E2D71"/>
    <w:rsid w:val="009E3CF4"/>
    <w:rsid w:val="009F49A3"/>
    <w:rsid w:val="00A0276D"/>
    <w:rsid w:val="00A05765"/>
    <w:rsid w:val="00A071E7"/>
    <w:rsid w:val="00A114D7"/>
    <w:rsid w:val="00A177E3"/>
    <w:rsid w:val="00A272CB"/>
    <w:rsid w:val="00A319B2"/>
    <w:rsid w:val="00A355BD"/>
    <w:rsid w:val="00A4442E"/>
    <w:rsid w:val="00A46400"/>
    <w:rsid w:val="00A54921"/>
    <w:rsid w:val="00A556E1"/>
    <w:rsid w:val="00A57396"/>
    <w:rsid w:val="00A5765B"/>
    <w:rsid w:val="00A62132"/>
    <w:rsid w:val="00A6343F"/>
    <w:rsid w:val="00A6669A"/>
    <w:rsid w:val="00A75123"/>
    <w:rsid w:val="00A777E2"/>
    <w:rsid w:val="00A8324B"/>
    <w:rsid w:val="00A8600B"/>
    <w:rsid w:val="00A900B1"/>
    <w:rsid w:val="00A956AA"/>
    <w:rsid w:val="00AA261B"/>
    <w:rsid w:val="00AB4FA7"/>
    <w:rsid w:val="00AC0AF5"/>
    <w:rsid w:val="00AC3104"/>
    <w:rsid w:val="00AD1169"/>
    <w:rsid w:val="00AD19F5"/>
    <w:rsid w:val="00AD67A4"/>
    <w:rsid w:val="00AE18E5"/>
    <w:rsid w:val="00AE1D22"/>
    <w:rsid w:val="00AE7D5B"/>
    <w:rsid w:val="00AF47A7"/>
    <w:rsid w:val="00AF51C4"/>
    <w:rsid w:val="00B05626"/>
    <w:rsid w:val="00B129BF"/>
    <w:rsid w:val="00B1426E"/>
    <w:rsid w:val="00B15869"/>
    <w:rsid w:val="00B20CFF"/>
    <w:rsid w:val="00B40294"/>
    <w:rsid w:val="00B43680"/>
    <w:rsid w:val="00B66EE8"/>
    <w:rsid w:val="00B709B4"/>
    <w:rsid w:val="00B72CBD"/>
    <w:rsid w:val="00B738A0"/>
    <w:rsid w:val="00B807D6"/>
    <w:rsid w:val="00B81938"/>
    <w:rsid w:val="00B96251"/>
    <w:rsid w:val="00BA1F71"/>
    <w:rsid w:val="00BA2661"/>
    <w:rsid w:val="00BA5D53"/>
    <w:rsid w:val="00BB1819"/>
    <w:rsid w:val="00BB2AE3"/>
    <w:rsid w:val="00BB4CDE"/>
    <w:rsid w:val="00BC6D16"/>
    <w:rsid w:val="00BD4987"/>
    <w:rsid w:val="00BD74BF"/>
    <w:rsid w:val="00BE3E10"/>
    <w:rsid w:val="00BE4C93"/>
    <w:rsid w:val="00BF0C45"/>
    <w:rsid w:val="00BF36F8"/>
    <w:rsid w:val="00BF3CA4"/>
    <w:rsid w:val="00BF7EE0"/>
    <w:rsid w:val="00C055F9"/>
    <w:rsid w:val="00C1567F"/>
    <w:rsid w:val="00C15CCD"/>
    <w:rsid w:val="00C261EC"/>
    <w:rsid w:val="00C263B9"/>
    <w:rsid w:val="00C27B19"/>
    <w:rsid w:val="00C324E5"/>
    <w:rsid w:val="00C36B49"/>
    <w:rsid w:val="00C37733"/>
    <w:rsid w:val="00C37F46"/>
    <w:rsid w:val="00C41CEC"/>
    <w:rsid w:val="00C54C22"/>
    <w:rsid w:val="00C55418"/>
    <w:rsid w:val="00C555C0"/>
    <w:rsid w:val="00C561C2"/>
    <w:rsid w:val="00C567F6"/>
    <w:rsid w:val="00C60424"/>
    <w:rsid w:val="00C61604"/>
    <w:rsid w:val="00C63FF6"/>
    <w:rsid w:val="00C6412A"/>
    <w:rsid w:val="00C65C2C"/>
    <w:rsid w:val="00C663E9"/>
    <w:rsid w:val="00C70381"/>
    <w:rsid w:val="00C725F9"/>
    <w:rsid w:val="00C77CB4"/>
    <w:rsid w:val="00C801DC"/>
    <w:rsid w:val="00C90D00"/>
    <w:rsid w:val="00C953A4"/>
    <w:rsid w:val="00C96A98"/>
    <w:rsid w:val="00C97334"/>
    <w:rsid w:val="00C97533"/>
    <w:rsid w:val="00CA09DE"/>
    <w:rsid w:val="00CA75F5"/>
    <w:rsid w:val="00CB1A98"/>
    <w:rsid w:val="00CB1D00"/>
    <w:rsid w:val="00CB20F5"/>
    <w:rsid w:val="00CB4E1B"/>
    <w:rsid w:val="00CB59E4"/>
    <w:rsid w:val="00CB6890"/>
    <w:rsid w:val="00CC3B1A"/>
    <w:rsid w:val="00CC3FEC"/>
    <w:rsid w:val="00CE169A"/>
    <w:rsid w:val="00CE265C"/>
    <w:rsid w:val="00CE4F2D"/>
    <w:rsid w:val="00CE68D4"/>
    <w:rsid w:val="00CF75D6"/>
    <w:rsid w:val="00D034EA"/>
    <w:rsid w:val="00D047DB"/>
    <w:rsid w:val="00D04C6C"/>
    <w:rsid w:val="00D054AF"/>
    <w:rsid w:val="00D21C0B"/>
    <w:rsid w:val="00D24068"/>
    <w:rsid w:val="00D248DD"/>
    <w:rsid w:val="00D25984"/>
    <w:rsid w:val="00D262BF"/>
    <w:rsid w:val="00D264EF"/>
    <w:rsid w:val="00D268E7"/>
    <w:rsid w:val="00D30647"/>
    <w:rsid w:val="00D335F9"/>
    <w:rsid w:val="00D33DA1"/>
    <w:rsid w:val="00D3464C"/>
    <w:rsid w:val="00D35219"/>
    <w:rsid w:val="00D370E3"/>
    <w:rsid w:val="00D53A35"/>
    <w:rsid w:val="00D56E47"/>
    <w:rsid w:val="00D63361"/>
    <w:rsid w:val="00D90BB5"/>
    <w:rsid w:val="00D921D4"/>
    <w:rsid w:val="00D94766"/>
    <w:rsid w:val="00D96F8C"/>
    <w:rsid w:val="00DB20ED"/>
    <w:rsid w:val="00DB3DA8"/>
    <w:rsid w:val="00DB6C78"/>
    <w:rsid w:val="00DD73DA"/>
    <w:rsid w:val="00DD7575"/>
    <w:rsid w:val="00DD7AC2"/>
    <w:rsid w:val="00DD7F88"/>
    <w:rsid w:val="00DE1B6A"/>
    <w:rsid w:val="00DE70AB"/>
    <w:rsid w:val="00DE7DC8"/>
    <w:rsid w:val="00DE7E54"/>
    <w:rsid w:val="00DF2863"/>
    <w:rsid w:val="00DF638A"/>
    <w:rsid w:val="00E059E1"/>
    <w:rsid w:val="00E10090"/>
    <w:rsid w:val="00E14711"/>
    <w:rsid w:val="00E17A90"/>
    <w:rsid w:val="00E205AB"/>
    <w:rsid w:val="00E21719"/>
    <w:rsid w:val="00E25A2D"/>
    <w:rsid w:val="00E32895"/>
    <w:rsid w:val="00E35074"/>
    <w:rsid w:val="00E370C5"/>
    <w:rsid w:val="00E417EE"/>
    <w:rsid w:val="00E4496C"/>
    <w:rsid w:val="00E44B6F"/>
    <w:rsid w:val="00E50066"/>
    <w:rsid w:val="00E55DA4"/>
    <w:rsid w:val="00E56AB8"/>
    <w:rsid w:val="00E575C4"/>
    <w:rsid w:val="00E628AD"/>
    <w:rsid w:val="00E636C3"/>
    <w:rsid w:val="00E6672D"/>
    <w:rsid w:val="00E70AFA"/>
    <w:rsid w:val="00E77C57"/>
    <w:rsid w:val="00E826E4"/>
    <w:rsid w:val="00E96305"/>
    <w:rsid w:val="00EA3DBA"/>
    <w:rsid w:val="00EA6D32"/>
    <w:rsid w:val="00EB5A22"/>
    <w:rsid w:val="00EE527B"/>
    <w:rsid w:val="00EE6F25"/>
    <w:rsid w:val="00EF5C1A"/>
    <w:rsid w:val="00F01498"/>
    <w:rsid w:val="00F02A28"/>
    <w:rsid w:val="00F047E7"/>
    <w:rsid w:val="00F05362"/>
    <w:rsid w:val="00F13606"/>
    <w:rsid w:val="00F26DB6"/>
    <w:rsid w:val="00F26DDD"/>
    <w:rsid w:val="00F276A9"/>
    <w:rsid w:val="00F27823"/>
    <w:rsid w:val="00F34F55"/>
    <w:rsid w:val="00F350F1"/>
    <w:rsid w:val="00F370A6"/>
    <w:rsid w:val="00F42297"/>
    <w:rsid w:val="00F423BF"/>
    <w:rsid w:val="00F44A39"/>
    <w:rsid w:val="00F47E70"/>
    <w:rsid w:val="00F56AAA"/>
    <w:rsid w:val="00F60ED9"/>
    <w:rsid w:val="00F62D98"/>
    <w:rsid w:val="00F656A5"/>
    <w:rsid w:val="00F6651E"/>
    <w:rsid w:val="00F728FA"/>
    <w:rsid w:val="00F73138"/>
    <w:rsid w:val="00F7379A"/>
    <w:rsid w:val="00F833D5"/>
    <w:rsid w:val="00F844AC"/>
    <w:rsid w:val="00FA078B"/>
    <w:rsid w:val="00FA0FC1"/>
    <w:rsid w:val="00FA2D31"/>
    <w:rsid w:val="00FA3731"/>
    <w:rsid w:val="00FA411B"/>
    <w:rsid w:val="00FB0E65"/>
    <w:rsid w:val="00FB1123"/>
    <w:rsid w:val="00FC1147"/>
    <w:rsid w:val="00FC41CC"/>
    <w:rsid w:val="00FE2B74"/>
    <w:rsid w:val="00FE6F01"/>
    <w:rsid w:val="00FF100B"/>
    <w:rsid w:val="00FF1B90"/>
    <w:rsid w:val="00FF3B6F"/>
    <w:rsid w:val="00FF4070"/>
    <w:rsid w:val="00FF71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56A5"/>
    <w:rPr>
      <w:sz w:val="24"/>
      <w:szCs w:val="24"/>
      <w:lang w:eastAsia="en-US"/>
    </w:rPr>
  </w:style>
  <w:style w:styleId="Naslov1" w:type="paragraph">
    <w:name w:val="heading 1"/>
    <w:basedOn w:val="Normal"/>
    <w:next w:val="Normal"/>
    <w:link w:val="Naslov1Char"/>
    <w:qFormat/>
    <w:rsid w:val="002B30D2"/>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B30D2"/>
    <w:pPr>
      <w:tabs>
        <w:tab w:pos="4536" w:val="center"/>
        <w:tab w:pos="9072" w:val="right"/>
      </w:tabs>
    </w:pPr>
  </w:style>
  <w:style w:styleId="Brojstranice" w:type="character">
    <w:name w:val="page number"/>
    <w:basedOn w:val="Zadanifontodlomka"/>
    <w:rsid w:val="002B30D2"/>
  </w:style>
  <w:style w:styleId="Podnoje" w:type="paragraph">
    <w:name w:val="footer"/>
    <w:basedOn w:val="Normal"/>
    <w:link w:val="PodnojeChar"/>
    <w:rsid w:val="005A3D47"/>
    <w:pPr>
      <w:tabs>
        <w:tab w:pos="4536" w:val="center"/>
        <w:tab w:pos="9072" w:val="right"/>
      </w:tabs>
    </w:pPr>
  </w:style>
  <w:style w:customStyle="true" w:styleId="PodnojeChar" w:type="character">
    <w:name w:val="Podnožje Char"/>
    <w:link w:val="Podnoje"/>
    <w:rsid w:val="005A3D47"/>
    <w:rPr>
      <w:sz w:val="24"/>
      <w:szCs w:val="24"/>
      <w:lang w:eastAsia="en-US" w:val="en-GB"/>
    </w:rPr>
  </w:style>
  <w:style w:styleId="Tekstbalonia" w:type="paragraph">
    <w:name w:val="Balloon Text"/>
    <w:basedOn w:val="Normal"/>
    <w:link w:val="TekstbaloniaChar"/>
    <w:rsid w:val="005750FB"/>
    <w:rPr>
      <w:rFonts w:cs="Tahoma" w:hAnsi="Tahoma" w:ascii="Tahoma"/>
      <w:sz w:val="16"/>
      <w:szCs w:val="16"/>
    </w:rPr>
  </w:style>
  <w:style w:customStyle="true" w:styleId="TekstbaloniaChar" w:type="character">
    <w:name w:val="Tekst balončića Char"/>
    <w:link w:val="Tekstbalonia"/>
    <w:rsid w:val="005750FB"/>
    <w:rPr>
      <w:rFonts w:cs="Tahoma" w:hAnsi="Tahoma" w:ascii="Tahoma"/>
      <w:sz w:val="16"/>
      <w:szCs w:val="16"/>
      <w:lang w:eastAsia="en-US" w:val="en-GB"/>
    </w:rPr>
  </w:style>
  <w:style w:styleId="Odlomakpopisa" w:type="paragraph">
    <w:name w:val="List Paragraph"/>
    <w:basedOn w:val="Normal"/>
    <w:uiPriority w:val="34"/>
    <w:qFormat/>
    <w:rsid w:val="00C953A4"/>
    <w:pPr>
      <w:ind w:left="708"/>
    </w:pPr>
  </w:style>
  <w:style w:customStyle="true" w:styleId="Naslov1Char" w:type="character">
    <w:name w:val="Naslov 1 Char"/>
    <w:basedOn w:val="Zadanifontodlomka"/>
    <w:link w:val="Naslov1"/>
    <w:rsid w:val="00007F45"/>
    <w:rPr>
      <w:b/>
      <w:bCs/>
      <w:sz w:val="24"/>
      <w:szCs w:val="24"/>
      <w:lang w:eastAsia="en-US"/>
    </w:rPr>
  </w:style>
  <w:style w:customStyle="true" w:styleId="ZaglavljeChar" w:type="character">
    <w:name w:val="Zaglavlje Char"/>
    <w:basedOn w:val="Zadanifontodlomka"/>
    <w:link w:val="Zaglavlje"/>
    <w:rsid w:val="00007F45"/>
    <w:rPr>
      <w:sz w:val="24"/>
      <w:szCs w:val="24"/>
      <w:lang w:eastAsia="en-US"/>
    </w:rPr>
  </w:style>
  <w:style w:styleId="Tekstrezerviranogmjesta" w:type="character">
    <w:name w:val="Placeholder Text"/>
    <w:basedOn w:val="Zadanifontodlomka"/>
    <w:uiPriority w:val="99"/>
    <w:semiHidden/>
    <w:rsid w:val="00300B89"/>
    <w:rPr>
      <w:color w:val="808080"/>
      <w:bdr w:space="0" w:sz="0" w:color="auto" w:val="none"/>
      <w:shd w:fill="auto" w:color="auto" w:val="clear"/>
    </w:rPr>
  </w:style>
  <w:style w:customStyle="true" w:styleId="eSPISCCParagraphDefaultFont" w:type="character">
    <w:name w:val="eSPIS_CC_Paragraph Default Font"/>
    <w:basedOn w:val="Zadanifontodlomka"/>
    <w:rsid w:val="00300B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00B89"/>
    <w:rPr>
      <w:b/>
      <w:bdr w:space="0" w:sz="0" w:color="auto" w:val="none"/>
      <w:shd w:fill="FFFFCC" w:color="auto" w:val="clear"/>
      <w:lang w:val="hr-HR"/>
    </w:rPr>
  </w:style>
  <w:style w:customStyle="true" w:styleId="PozadinaSvijetloCrvena" w:type="character">
    <w:name w:val="Pozadina_SvijetloCrvena"/>
    <w:basedOn w:val="eSPISCCParagraphDefaultFont"/>
    <w:rsid w:val="00300B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00B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56A5"/>
    <w:rPr>
      <w:sz w:val="24"/>
      <w:szCs w:val="24"/>
      <w:lang w:eastAsia="en-US"/>
    </w:rPr>
  </w:style>
  <w:style w:styleId="Naslov1" w:type="paragraph">
    <w:name w:val="heading 1"/>
    <w:basedOn w:val="Normal"/>
    <w:next w:val="Normal"/>
    <w:link w:val="Naslov1Char"/>
    <w:qFormat/>
    <w:rsid w:val="002B30D2"/>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B30D2"/>
    <w:pPr>
      <w:tabs>
        <w:tab w:pos="4536" w:val="center"/>
        <w:tab w:pos="9072" w:val="right"/>
      </w:tabs>
    </w:pPr>
  </w:style>
  <w:style w:styleId="Brojstranice" w:type="character">
    <w:name w:val="page number"/>
    <w:basedOn w:val="Zadanifontodlomka"/>
    <w:rsid w:val="002B30D2"/>
  </w:style>
  <w:style w:styleId="Podnoje" w:type="paragraph">
    <w:name w:val="footer"/>
    <w:basedOn w:val="Normal"/>
    <w:link w:val="PodnojeChar"/>
    <w:rsid w:val="005A3D47"/>
    <w:pPr>
      <w:tabs>
        <w:tab w:pos="4536" w:val="center"/>
        <w:tab w:pos="9072" w:val="right"/>
      </w:tabs>
    </w:pPr>
  </w:style>
  <w:style w:customStyle="1" w:styleId="PodnojeChar" w:type="character">
    <w:name w:val="Podnožje Char"/>
    <w:link w:val="Podnoje"/>
    <w:rsid w:val="005A3D47"/>
    <w:rPr>
      <w:sz w:val="24"/>
      <w:szCs w:val="24"/>
      <w:lang w:eastAsia="en-US" w:val="en-GB"/>
    </w:rPr>
  </w:style>
  <w:style w:styleId="Tekstbalonia" w:type="paragraph">
    <w:name w:val="Balloon Text"/>
    <w:basedOn w:val="Normal"/>
    <w:link w:val="TekstbaloniaChar"/>
    <w:rsid w:val="005750FB"/>
    <w:rPr>
      <w:rFonts w:ascii="Tahoma" w:cs="Tahoma" w:hAnsi="Tahoma"/>
      <w:sz w:val="16"/>
      <w:szCs w:val="16"/>
    </w:rPr>
  </w:style>
  <w:style w:customStyle="1" w:styleId="TekstbaloniaChar" w:type="character">
    <w:name w:val="Tekst balončića Char"/>
    <w:link w:val="Tekstbalonia"/>
    <w:rsid w:val="005750FB"/>
    <w:rPr>
      <w:rFonts w:ascii="Tahoma" w:cs="Tahoma" w:hAnsi="Tahoma"/>
      <w:sz w:val="16"/>
      <w:szCs w:val="16"/>
      <w:lang w:eastAsia="en-US" w:val="en-GB"/>
    </w:rPr>
  </w:style>
  <w:style w:styleId="Odlomakpopisa" w:type="paragraph">
    <w:name w:val="List Paragraph"/>
    <w:basedOn w:val="Normal"/>
    <w:uiPriority w:val="34"/>
    <w:qFormat/>
    <w:rsid w:val="00C953A4"/>
    <w:pPr>
      <w:ind w:left="708"/>
    </w:pPr>
  </w:style>
  <w:style w:customStyle="1" w:styleId="Naslov1Char" w:type="character">
    <w:name w:val="Naslov 1 Char"/>
    <w:basedOn w:val="Zadanifontodlomka"/>
    <w:link w:val="Naslov1"/>
    <w:rsid w:val="00007F45"/>
    <w:rPr>
      <w:b/>
      <w:bCs/>
      <w:sz w:val="24"/>
      <w:szCs w:val="24"/>
      <w:lang w:eastAsia="en-US"/>
    </w:rPr>
  </w:style>
  <w:style w:customStyle="1" w:styleId="ZaglavljeChar" w:type="character">
    <w:name w:val="Zaglavlje Char"/>
    <w:basedOn w:val="Zadanifontodlomka"/>
    <w:link w:val="Zaglavlje"/>
    <w:rsid w:val="00007F45"/>
    <w:rPr>
      <w:sz w:val="24"/>
      <w:szCs w:val="24"/>
      <w:lang w:eastAsia="en-US"/>
    </w:rPr>
  </w:style>
  <w:style w:styleId="Tekstrezerviranogmjesta" w:type="character">
    <w:name w:val="Placeholder Text"/>
    <w:basedOn w:val="Zadanifontodlomka"/>
    <w:uiPriority w:val="99"/>
    <w:semiHidden/>
    <w:rsid w:val="00300B89"/>
    <w:rPr>
      <w:color w:val="808080"/>
      <w:bdr w:color="auto" w:space="0" w:sz="0" w:val="none"/>
      <w:shd w:color="auto" w:fill="auto" w:val="clear"/>
    </w:rPr>
  </w:style>
  <w:style w:customStyle="1" w:styleId="eSPISCCParagraphDefaultFont" w:type="character">
    <w:name w:val="eSPIS_CC_Paragraph Default Font"/>
    <w:basedOn w:val="Zadanifontodlomka"/>
    <w:rsid w:val="00300B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00B89"/>
    <w:rPr>
      <w:b/>
      <w:bdr w:color="auto" w:space="0" w:sz="0" w:val="none"/>
      <w:shd w:color="auto" w:fill="FFFFCC" w:val="clear"/>
      <w:lang w:val="hr-HR"/>
    </w:rPr>
  </w:style>
  <w:style w:customStyle="1" w:styleId="PozadinaSvijetloCrvena" w:type="character">
    <w:name w:val="Pozadina_SvijetloCrvena"/>
    <w:basedOn w:val="eSPISCCParagraphDefaultFont"/>
    <w:rsid w:val="00300B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00B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7977584">
      <w:bodyDiv w:val="true"/>
      <w:marLeft w:val="0"/>
      <w:marRight w:val="0"/>
      <w:marTop w:val="0"/>
      <w:marBottom w:val="0"/>
      <w:divBdr>
        <w:top w:space="0" w:sz="0" w:color="auto" w:val="none"/>
        <w:left w:space="0" w:sz="0" w:color="auto" w:val="none"/>
        <w:bottom w:space="0" w:sz="0" w:color="auto" w:val="none"/>
        <w:right w:space="0" w:sz="0" w:color="auto" w:val="none"/>
      </w:divBdr>
    </w:div>
    <w:div w:id="1928423346">
      <w:bodyDiv w:val="true"/>
      <w:marLeft w:val="0"/>
      <w:marRight w:val="0"/>
      <w:marTop w:val="0"/>
      <w:marBottom w:val="0"/>
      <w:divBdr>
        <w:top w:space="0" w:sz="0" w:color="auto" w:val="none"/>
        <w:left w:space="0" w:sz="0" w:color="auto" w:val="none"/>
        <w:bottom w:space="0" w:sz="0" w:color="auto" w:val="none"/>
        <w:right w:space="0" w:sz="0" w:color="auto" w:val="none"/>
      </w:divBdr>
    </w:div>
    <w:div w:id="1932154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22 - sudnica</izvorni_sadrzaj>
    <derivirana_varijabla naziv="DomainObject.Prostorija.Naziv_1">Dvorana 22 - sudnica</derivirana_varijabla>
  </DomainObject.Prostorija.Naziv>
  <DomainObject.Prostorija.Oznaka>
    <izvorni_sadrzaj>22</izvorni_sadrzaj>
    <derivirana_varijabla naziv="DomainObject.Prostorija.Oznaka_1">22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kolovoza 2018.</izvorni_sadrzaj>
    <derivirana_varijabla naziv="DomainObject.PlaniraniZavrsetakDatum_1">29. kolovoza 2018.</derivirana_varijabla>
  </DomainObject.PlaniraniZavrsetakDatum>
  <DomainObject.PlaniraniPocetakDatum>
    <izvorni_sadrzaj>29. kolovoza 2018.</izvorni_sadrzaj>
    <derivirana_varijabla naziv="DomainObject.PlaniraniPocetakDatum_1">29. kolovoza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kolovoza 2018.</izvorni_sadrzaj>
    <derivirana_varijabla naziv="DomainObject.Zapisnik.DatumKreiranja_1">29. kolovoza 2018.</derivirana_varijabla>
  </DomainObject.Zapisnik.DatumKreiranja>
  <DomainObject.Zapisnik.ImovinskaKorist>
    <izvorni_sadrzaj/>
    <derivirana_varijabla naziv="DomainObject.Zapisnik.ImovinskaKorist_1"/>
  </DomainObject.Zapisnik.ImovinskaKorist>
  <DomainObject.Zapisnik.Oznaka>
    <izvorni_sadrzaj>St-651/2017-357</izvorni_sadrzaj>
    <derivirana_varijabla naziv="DomainObject.Zapisnik.Oznaka_1">St-651/2017-357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stečaju</izvorni_sadrzaj>
    <derivirana_varijabla naziv="DomainObject.Predmet.ProtustrankaFormated_1">  BRA-MA kreditna unija u stečaju</derivirana_varijabla>
  </DomainObject.Predmet.ProtustrankaFormated>
  <DomainObject.Predmet.ProtustrankaFormatedOIB>
    <izvorni_sadrzaj>  BRA-MA kreditna unija u stečaju, OIB 96497966580</izvorni_sadrzaj>
    <derivirana_varijabla naziv="DomainObject.Predmet.ProtustrankaFormatedOIB_1">  BRA-MA kreditna unija u stečaju, OIB 96497966580</derivirana_varijabla>
  </DomainObject.Predmet.ProtustrankaFormatedOIB>
  <DomainObject.Predmet.ProtustrankaFormatedWithAdress>
    <izvorni_sadrzaj> BRA-MA kreditna unija u stečaju, Put Firula 53, 21000 Split</izvorni_sadrzaj>
    <derivirana_varijabla naziv="DomainObject.Predmet.ProtustrankaFormatedWithAdress_1"> BRA-MA kreditna unija u stečaju, Put Firula 53, 21000 Split</derivirana_varijabla>
  </DomainObject.Predmet.ProtustrankaFormatedWithAdress>
  <DomainObject.Predmet.ProtustrankaFormatedWithAdressOIB>
    <izvorni_sadrzaj> BRA-MA kreditna unija u stečaju, OIB 96497966580, Put Firula 53, 21000 Split</izvorni_sadrzaj>
    <derivirana_varijabla naziv="DomainObject.Predmet.ProtustrankaFormatedWithAdressOIB_1"> BRA-MA kreditna unija u stečaju, OIB 96497966580, Put Firula 53, 21000 Split</derivirana_varijabla>
  </DomainObject.Predmet.ProtustrankaFormatedWithAdressOIB>
  <DomainObject.Predmet.ProtustrankaWithAdress>
    <izvorni_sadrzaj>BRA-MA kreditna unija u stečaju Put Firula 53, 21000 Split</izvorni_sadrzaj>
    <derivirana_varijabla naziv="DomainObject.Predmet.ProtustrankaWithAdress_1">BRA-MA kreditna unija u stečaju Put Firula 53, 21000 Split</derivirana_varijabla>
  </DomainObject.Predmet.ProtustrankaWithAdress>
  <DomainObject.Predmet.ProtustrankaWithAdressOIB>
    <izvorni_sadrzaj>BRA-MA kreditna unija u stečaju, OIB 96497966580, Put Firula 53, 21000 Split</izvorni_sadrzaj>
    <derivirana_varijabla naziv="DomainObject.Predmet.ProtustrankaWithAdressOIB_1">BRA-MA kreditna unija u stečaju, OIB 96497966580, Put Firula 53, 21000 Split</derivirana_varijabla>
  </DomainObject.Predmet.ProtustrankaWithAdressOIB>
  <DomainObject.Predmet.ProtustrankaNazivFormated>
    <izvorni_sadrzaj>BRA-MA kreditna unija u stečaju</izvorni_sadrzaj>
    <derivirana_varijabla naziv="DomainObject.Predmet.ProtustrankaNazivFormated_1">BRA-MA kreditna unija u stečaju</derivirana_varijabla>
  </DomainObject.Predmet.ProtustrankaNazivFormated>
  <DomainObject.Predmet.ProtustrankaNazivFormatedOIB>
    <izvorni_sadrzaj>BRA-MA kreditna unija u stečaju, OIB 96497966580</izvorni_sadrzaj>
    <derivirana_varijabla naziv="DomainObject.Predmet.ProtustrankaNazivFormatedOIB_1">BRA-MA kreditna unija u stečaju,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izvorni_sadrzaj>
    <derivirana_varijabla naziv="DomainObject.Predmet.StrankaFormated_1">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derivirana_varijabla>
  </DomainObject.Predmet.StrankaFormated>
  <DomainObject.Predmet.StrankaFormatedOIB>
    <izvorni_sadrzaj>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izvorni_sadrzaj>
    <derivirana_varijabla naziv="DomainObject.Predmet.StrankaFormatedOIB_1">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derivirana_varijabla>
  </DomainObject.Predmet.StrankaFormatedOIB>
  <DomainObject.Predmet.StrankaFormatedWithAdress>
    <izvorni_sadrzaj>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izvorni_sadrzaj>
    <derivirana_varijabla naziv="DomainObject.Predmet.StrankaFormatedWithAdress_1">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izvorni_sadrzaj>
    <derivirana_varijabla naziv="DomainObject.Predmet.StrankaFormatedWithAdressOIB_1">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izvorni_sadrzaj>
    <derivirana_varijabla naziv="DomainObject.Predmet.StrankaListFormated_1">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derivirana_varijabla>
  </DomainObject.Predmet.StrankaListFormated>
  <DomainObject.Predmet.StrankaListFormatedOIB>
    <izvorni_sadrzaj>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izvorni_sadrzaj>
    <derivirana_varijabla naziv="DomainObject.Predmet.StrankaListFormatedOIB_1">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derivirana_varijabla>
  </DomainObject.Predmet.StrankaListFormatedOIB>
  <DomainObject.Predmet.StrankaListFormatedWithAdress>
    <izvorni_sadrzaj>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izvorni_sadrzaj>
    <derivirana_varijabla naziv="DomainObject.Predmet.StrankaListFormatedWithAdress_1">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izvorni_sadrzaj>
    <derivirana_varijabla naziv="DomainObject.Predmet.StrankaListFormatedWithAdressOIB_1">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stečaju</item>
    </izvorni_sadrzaj>
    <derivirana_varijabla naziv="DomainObject.Predmet.ProtuStrankaListFormated_1">
      <item>BRA-MA kreditna unija u stečaju</item>
    </derivirana_varijabla>
  </DomainObject.Predmet.ProtuStrankaListFormated>
  <DomainObject.Predmet.ProtuStrankaListFormatedOIB>
    <izvorni_sadrzaj>
      <item>BRA-MA kreditna unija u stečaju, OIB 96497966580</item>
    </izvorni_sadrzaj>
    <derivirana_varijabla naziv="DomainObject.Predmet.ProtuStrankaListFormatedOIB_1">
      <item>BRA-MA kreditna unija u stečaju, OIB 96497966580</item>
    </derivirana_varijabla>
  </DomainObject.Predmet.ProtuStrankaListFormatedOIB>
  <DomainObject.Predmet.ProtuStrankaListFormatedWithAdress>
    <izvorni_sadrzaj>
      <item>BRA-MA kreditna unija u stečaju, Put Firula 53, 21000 Split</item>
    </izvorni_sadrzaj>
    <derivirana_varijabla naziv="DomainObject.Predmet.ProtuStrankaListFormatedWithAdress_1">
      <item>BRA-MA kreditna unija u stečaju, Put Firula 53, 21000 Split</item>
    </derivirana_varijabla>
  </DomainObject.Predmet.ProtuStrankaListFormatedWithAdress>
  <DomainObject.Predmet.ProtuStrankaListFormatedWithAdressOIB>
    <izvorni_sadrzaj>
      <item>BRA-MA kreditna unija u stečaju, OIB 96497966580, Put Firula 53, 21000 Split</item>
    </izvorni_sadrzaj>
    <derivirana_varijabla naziv="DomainObject.Predmet.ProtuStrankaListFormatedWithAdressOIB_1">
      <item>BRA-MA kreditna unija u stečaju, OIB 96497966580, Put Firula 53, 21000 Split</item>
    </derivirana_varijabla>
  </DomainObject.Predmet.ProtuStrankaListFormatedWithAdressOIB>
  <DomainObject.Predmet.ProtuStrankaListNazivFormated>
    <izvorni_sadrzaj>
      <item>BRA-MA kreditna unija u stečaju</item>
    </izvorni_sadrzaj>
    <derivirana_varijabla naziv="DomainObject.Predmet.ProtuStrankaListNazivFormated_1">
      <item>BRA-MA kreditna unija u stečaju</item>
    </derivirana_varijabla>
  </DomainObject.Predmet.ProtuStrankaListNazivFormated>
  <DomainObject.Predmet.ProtuStrankaListNazivFormatedOIB>
    <izvorni_sadrzaj>
      <item>BRA-MA kreditna unija u stečaju, OIB 96497966580</item>
    </izvorni_sadrzaj>
    <derivirana_varijabla naziv="DomainObject.Predmet.ProtuStrankaListNazivFormatedOIB_1">
      <item>BRA-MA kreditna unija u stečaju, OIB 96497966580</item>
    </derivirana_varijabla>
  </DomainObject.Predmet.ProtuStrankaListNazivFormatedOIB>
  <DomainObject.Predmet.OstaliListFormated>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izvorni_sadrzaj>
    <derivirana_varijabla naziv="DomainObject.Predmet.OstaliListFormated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derivirana_varijabla>
  </DomainObject.Predmet.OstaliListFormated>
  <DomainObject.Predmet.OstaliListFormatedOIB>
    <izvorni_sadrzaj>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item>
    </izvorni_sadrzaj>
    <derivirana_varijabla naziv="DomainObject.Predmet.OstaliListFormatedOIB_1">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item>
    </derivirana_varijabla>
  </DomainObject.Predmet.OstaliListFormatedOIB>
  <DomainObject.Predmet.OstaliListFormatedWithAdress>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izvorni_sadrzaj>
    <derivirana_varijabla naziv="DomainObject.Predmet.OstaliListFormatedWithAdress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derivirana_varijabla>
  </DomainObject.Predmet.OstaliListFormatedWithAdress>
  <DomainObject.Predmet.OstaliListFormatedWithAdressOIB>
    <izvorni_sadrzaj>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Mažuranićevo šetalište 2, 21000 Split</item>
    </izvorni_sadrzaj>
    <derivirana_varijabla naziv="DomainObject.Predmet.OstaliListFormatedWithAdressOIB_1">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Mažuranićevo šetalište 2, 21000 Split</item>
    </derivirana_varijabla>
  </DomainObject.Predmet.OstaliListFormatedWithAdressOIB>
  <DomainObject.Predmet.OstaliListNazivFormated>
    <izvorni_sadrzaj>
      <item>Darko Medak</item>
      <item>Stjepan Kolovrat</item>
      <item>IVAN KRŽELJ</item>
    </izvorni_sadrzaj>
    <derivirana_varijabla naziv="DomainObject.Predmet.OstaliListNazivFormated_1">
      <item>Darko Medak</item>
      <item>Stjepan Kolovrat</item>
      <item>IVAN KRŽELJ</item>
    </derivirana_varijabla>
  </DomainObject.Predmet.OstaliListNazivFormated>
  <DomainObject.Predmet.OstaliListNazivFormatedOIB>
    <izvorni_sadrzaj>
      <item>Darko Medak, OIB 35525954800</item>
      <item>Stjepan Kolovrat, OIB 94526353304</item>
      <item>IVAN KRŽELJ</item>
    </izvorni_sadrzaj>
    <derivirana_varijabla naziv="DomainObject.Predmet.OstaliListNazivFormatedOIB_1">
      <item>Darko Medak, OIB 35525954800</item>
      <item>Stjepan Kolovrat, OIB 94526353304</item>
      <item>IVAN KRŽELJ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St-651/2017-357</izvorni_sadrzaj>
    <derivirana_varijabla naziv="DomainObject.PoslovniBrojDokumenta_1">St-651/2017-357</derivirana_varijabla>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stečaju</izvorni_sadrzaj>
    <derivirana_varijabla naziv="DomainObject.Predmet.ProtustrankaIDrugi_1">BRA-MA kreditna unija u stečaju</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stečaju, OIB 96497966580, Put Firula 53, 21000 Split</izvorni_sadrzaj>
    <derivirana_varijabla naziv="DomainObject.Predmet.ProtustrankaIDrugiAdressOIB_1">BRA-MA kreditna unija u stečaju,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stečaju</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izvorni_sadrzaj>
    <derivirana_varijabla naziv="DomainObject.Predmet.SudioniciListNaziv_1">
      <item>BRA-MA kreditna unija u stečaju</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derivirana_varijabla>
  </DomainObject.Predmet.SudioniciListNaziv>
  <DomainObject.Predmet.SudioniciListAdressOIB>
    <izvorni_sadrzaj>
      <item>BRA-MA kreditna unija u stečaju,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Mažuranićevo šetalište 2,21000 Split</item>
    </izvorni_sadrzaj>
    <derivirana_varijabla naziv="DomainObject.Predmet.SudioniciListAdressOIB_1">
      <item>BRA-MA kreditna unija u stečaju,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Mažuranićevo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null</item>
    </izvorni_sadrzaj>
    <derivirana_varijabla naziv="DomainObject.Predmet.SudioniciListNazivOIB_1">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FD3D28-0FFB-4F6E-8536-380C9EEEFD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41</properties:Pages>
  <properties:Words>11964</properties:Words>
  <properties:Characters>66754</properties:Characters>
  <properties:Lines>2856</properties:Lines>
  <properties:Paragraphs>2376</properties:Paragraphs>
  <properties:TotalTime>1619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99960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2015-11-03T08:26:00Z</dcterms:created>
  <dc:creator>pbacic</dc:creator>
  <cp:lastModifiedBy>Paško Bačić</cp:lastModifiedBy>
  <cp:lastPrinted>2018-08-29T10:02:00Z</cp:lastPrinted>
  <dcterms:modified xmlns:xsi="http://www.w3.org/2001/XMLSchema-instance" xsi:type="dcterms:W3CDTF">2018-08-29T12:07:00Z</dcterms:modified>
  <cp:revision>88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St-651/2017-357 / Zapisnik - Ispitno ročište (5-Zapisnik - ISPITNO I IZVJEŠTAJNO ROČIŠTE od 29.08.2018..docx)</vt:lpwstr>
  </prop:property>
  <prop:property name="CC_coloring" pid="4" fmtid="{D5CDD505-2E9C-101B-9397-08002B2CF9AE}">
    <vt:bool>false</vt:bool>
  </prop:property>
  <prop:property name="BrojStranica" pid="5" fmtid="{D5CDD505-2E9C-101B-9397-08002B2CF9AE}">
    <vt:i4>41</vt:i4>
  </prop:property>
</prop:Properties>
</file>