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1d83" w14:paraId="86f1d83" w:rsidRDefault="00D525A3" w:rsidP="00D525A3" w:rsidR="00D525A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5A3" w:rsidP="00D525A3" w:rsidR="00D525A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25A3" w:rsidP="00D525A3" w:rsidR="00D525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25A3" w:rsidP="00D525A3" w:rsidR="00D525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525A3" w:rsidP="00D525A3" w:rsidR="00D525A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25A3" w:rsidP="00D525A3" w:rsidR="00D525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525A3" w:rsidP="00D525A3" w:rsidR="00D525A3" w:rsidRPr="005D578C">
      <w:pPr>
        <w:jc w:val="center"/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525A3" w:rsidP="00D525A3" w:rsidR="00D525A3" w:rsidRPr="005D578C">
      <w:pPr>
        <w:rPr>
          <w:rFonts w:cs="Times New Roman" w:eastAsia="Times New Roman"/>
          <w:szCs w:val="24"/>
        </w:rPr>
      </w:pPr>
    </w:p>
    <w:p w:rsidRDefault="00D525A3" w:rsidP="00D525A3" w:rsidR="00D525A3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AUDIOVIZUALNA UDRUGA MARSOVA SOBA, Pula, Gajeva 3, OIB 29044872866, reg. br. 18001390, 25. travnja 2016.</w:t>
      </w:r>
    </w:p>
    <w:p w:rsidRDefault="00D525A3" w:rsidP="00D525A3" w:rsidR="00D525A3" w:rsidRPr="005D578C">
      <w:pPr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525A3" w:rsidP="00D525A3" w:rsidR="00D525A3" w:rsidRPr="005D578C">
      <w:pPr>
        <w:rPr>
          <w:rFonts w:cs="Times New Roman" w:eastAsia="Times New Roman"/>
          <w:szCs w:val="24"/>
        </w:rPr>
      </w:pPr>
    </w:p>
    <w:p w:rsidRDefault="00D525A3" w:rsidP="00D525A3" w:rsidR="00D525A3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AUDIOVIZUALNA UDRUGA MARSOVA SOBA, Pula, Gajeva 3, OIB 29044872866, reg. br. 18001390.</w:t>
      </w:r>
    </w:p>
    <w:p w:rsidRDefault="00D525A3" w:rsidP="00D525A3" w:rsidR="00D525A3" w:rsidRPr="005D578C">
      <w:pPr>
        <w:ind w:firstLine="709"/>
        <w:rPr>
          <w:rFonts w:cs="Times New Roman" w:eastAsia="Times New Roman"/>
          <w:szCs w:val="24"/>
        </w:rPr>
      </w:pPr>
    </w:p>
    <w:p w:rsidRDefault="00D525A3" w:rsidP="00D525A3" w:rsidR="00D525A3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D525A3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D525A3" w:rsidP="00D525A3" w:rsidR="00D525A3">
      <w:pPr>
        <w:ind w:firstLine="708"/>
        <w:rPr>
          <w:rFonts w:cs="Times New Roman" w:eastAsia="Times New Roman"/>
          <w:szCs w:val="20"/>
        </w:rPr>
      </w:pPr>
    </w:p>
    <w:p w:rsidRDefault="00D525A3" w:rsidP="00D525A3" w:rsidR="00D525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AUDIOVIZUALNA UDRUGA MARSOVA SOBA, Pula, Gajeva 3, OIB 29044872866, reg. br. 18001390.</w:t>
      </w:r>
    </w:p>
    <w:p w:rsidRDefault="00D525A3" w:rsidP="00D525A3" w:rsidR="00D525A3">
      <w:pPr>
        <w:ind w:firstLine="709"/>
        <w:rPr>
          <w:rFonts w:cs="Times New Roman" w:eastAsia="Times New Roman"/>
          <w:szCs w:val="24"/>
        </w:rPr>
      </w:pPr>
    </w:p>
    <w:p w:rsidRDefault="00D525A3" w:rsidP="00D525A3" w:rsidR="00D525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AUDIOVIZUALNA UDRUGA MARSOVA SOBA, Pula, Gajeva 3, OIB 29044872866, reg. br. 18001390, iz Registra udruga u Republici Hrvatskoj.</w:t>
      </w:r>
    </w:p>
    <w:p w:rsidRDefault="00D525A3" w:rsidP="00D525A3" w:rsidR="00D525A3">
      <w:pPr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525A3" w:rsidP="00D525A3" w:rsidR="00D525A3">
      <w:pPr>
        <w:ind w:firstLine="708"/>
        <w:rPr>
          <w:rFonts w:cs="Times New Roman" w:eastAsia="Times New Roman"/>
          <w:szCs w:val="24"/>
        </w:rPr>
      </w:pPr>
    </w:p>
    <w:p w:rsidRDefault="00D525A3" w:rsidP="00D525A3" w:rsidR="00D525A3" w:rsidRPr="00CE0207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AUDIOVIZUALNA UDRUGA MARSOVA SOBA,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12.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St-901/2015-3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</w:t>
      </w:r>
      <w:r>
        <w:rPr>
          <w:rFonts w:cs="Times New Roman" w:eastAsia="Times New Roman"/>
          <w:szCs w:val="24"/>
        </w:rPr>
        <w:lastRenderedPageBreak/>
        <w:t xml:space="preserve">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525A3" w:rsidP="00D525A3" w:rsidR="00D525A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525A3" w:rsidP="00D525A3" w:rsidR="00D525A3" w:rsidRPr="005D578C">
      <w:pPr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525A3" w:rsidP="00D525A3" w:rsidR="00D525A3" w:rsidRPr="005D578C">
      <w:pPr>
        <w:jc w:val="center"/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525A3" w:rsidP="00D525A3" w:rsidR="00D525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26E3E">
        <w:rPr>
          <w:rFonts w:cs="Times New Roman" w:eastAsia="Times New Roman"/>
          <w:szCs w:val="24"/>
        </w:rPr>
        <w:t>, v.r.</w:t>
      </w:r>
    </w:p>
    <w:p w:rsidRDefault="00D525A3" w:rsidP="00D525A3" w:rsidR="00D525A3">
      <w:pPr>
        <w:jc w:val="left"/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jc w:val="left"/>
        <w:rPr>
          <w:rFonts w:cs="Times New Roman" w:eastAsia="Times New Roman"/>
          <w:szCs w:val="24"/>
        </w:rPr>
      </w:pPr>
    </w:p>
    <w:p w:rsidRDefault="00D525A3" w:rsidP="00D525A3" w:rsidR="00D525A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77017" w:rsidP="00E77017" w:rsidR="00E77017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77017" w:rsidP="00E77017" w:rsidR="00E77017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D525A3" w:rsidP="00D525A3" w:rsidR="00D525A3">
      <w:pPr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rPr>
          <w:rFonts w:cs="Times New Roman" w:eastAsia="Times New Roman"/>
          <w:szCs w:val="24"/>
        </w:rPr>
      </w:pPr>
    </w:p>
    <w:p w:rsidRDefault="00D525A3" w:rsidP="00D525A3" w:rsidR="00D525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525A3" w:rsidP="00D525A3" w:rsidR="00D52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525A3" w:rsidP="00D525A3" w:rsidR="00D52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AUDIOVIZUALNA UDRUGA MARSOVA SOBA, Pula, Gajeva 3, </w:t>
      </w:r>
    </w:p>
    <w:p w:rsidRDefault="00D525A3" w:rsidP="00D525A3" w:rsidR="00D525A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 </w:t>
      </w:r>
    </w:p>
    <w:p w:rsidRDefault="00D525A3" w:rsidP="00D525A3" w:rsidR="00D52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525A3" w:rsidP="00D525A3" w:rsidR="00D525A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D525A3" w:rsidP="00D525A3" w:rsidR="00D52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525A3" w:rsidP="00D525A3" w:rsidR="00D52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D525A3" w:rsidP="00D525A3" w:rsidR="00D52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D525A3" w:rsidP="00D525A3" w:rsidR="00D525A3"/>
    <w:p w:rsidRDefault="00D525A3" w:rsidP="00D525A3" w:rsidR="00D525A3"/>
    <w:p w:rsidRDefault="00D525A3" w:rsidP="00D525A3" w:rsidR="00D525A3"/>
    <w:p w:rsidRDefault="00D525A3" w:rsidP="00D525A3" w:rsidR="00D525A3"/>
    <w:p w:rsidRDefault="00D525A3" w:rsidP="00D525A3" w:rsidR="00D525A3"/>
    <w:p w:rsidRDefault="00D525A3" w:rsidP="00D525A3" w:rsidR="00D525A3"/>
    <w:p w:rsidRDefault="00D525A3" w:rsidP="00D525A3" w:rsidR="00D525A3"/>
    <w:p w:rsidRDefault="00D525A3" w:rsidP="00D525A3" w:rsidR="00D525A3"/>
    <w:p w:rsidRDefault="00D525A3" w:rsidP="00D525A3" w:rsidR="00D525A3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146" w:rsidP="00D525A3" w:rsidR="00433146">
      <w:r>
        <w:separator/>
      </w:r>
    </w:p>
  </w:endnote>
  <w:endnote w:id="0" w:type="continuationSeparator">
    <w:p w:rsidRDefault="00433146" w:rsidP="00D525A3" w:rsidR="00433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146" w:rsidP="00D525A3" w:rsidR="00433146">
      <w:r>
        <w:separator/>
      </w:r>
    </w:p>
  </w:footnote>
  <w:footnote w:id="0" w:type="continuationSeparator">
    <w:p w:rsidRDefault="00433146" w:rsidP="00D525A3" w:rsidR="00433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146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26E3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</w:t>
    </w:r>
    <w:r w:rsidR="00D525A3">
      <w:rPr>
        <w:szCs w:val="24"/>
      </w:rPr>
      <w:t>901</w:t>
    </w:r>
    <w:r>
      <w:rPr>
        <w:szCs w:val="24"/>
      </w:rPr>
      <w:t>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146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</w:t>
    </w:r>
    <w:r w:rsidR="00D525A3">
      <w:rPr>
        <w:szCs w:val="24"/>
      </w:rPr>
      <w:t>901</w:t>
    </w:r>
    <w:r>
      <w:rPr>
        <w:szCs w:val="24"/>
      </w:rPr>
      <w:t>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1E1"/>
    <w:rsid w:val="00433146"/>
    <w:rsid w:val="004F5027"/>
    <w:rsid w:val="00D26E3E"/>
    <w:rsid w:val="00D525A3"/>
    <w:rsid w:val="00D861E1"/>
    <w:rsid w:val="00E7701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25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25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525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5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2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25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E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6E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6E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6E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25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25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525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5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2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25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E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6E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6E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6E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AUDIOVIZUALNA UDRUGA MARSOVA SOBA, PULA</izvorni_sadrzaj>
    <derivirana_varijabla naziv="DomainObject.Predmet.ProtustrankaFormated_1">  AUDIOVIZUALNA UDRUGA MARSOVA SOBA, PULA</derivirana_varijabla>
  </DomainObject.Predmet.ProtustrankaFormated>
  <DomainObject.Predmet.ProtustrankaFormatedOIB>
    <izvorni_sadrzaj>  AUDIOVIZUALNA UDRUGA MARSOVA SOBA, PULA, OIB 29044872866</izvorni_sadrzaj>
    <derivirana_varijabla naziv="DomainObject.Predmet.ProtustrankaFormatedOIB_1">  AUDIOVIZUALNA UDRUGA MARSOVA SOBA, PULA, OIB 29044872866</derivirana_varijabla>
  </DomainObject.Predmet.ProtustrankaFormatedOIB>
  <DomainObject.Predmet.ProtustrankaFormatedWithAdress>
    <izvorni_sadrzaj> AUDIOVIZUALNA UDRUGA MARSOVA SOBA, PULA, Gajeva 3, 52100 Pula</izvorni_sadrzaj>
    <derivirana_varijabla naziv="DomainObject.Predmet.ProtustrankaFormatedWithAdress_1"> AUDIOVIZUALNA UDRUGA MARSOVA SOBA, PULA, Gajeva 3, 52100 Pula</derivirana_varijabla>
  </DomainObject.Predmet.ProtustrankaFormatedWithAdress>
  <DomainObject.Predmet.ProtustrankaFormatedWithAdressOIB>
    <izvorni_sadrzaj> AUDIOVIZUALNA UDRUGA MARSOVA SOBA, PULA, OIB 29044872866, Gajeva 3, 52100 Pula</izvorni_sadrzaj>
    <derivirana_varijabla naziv="DomainObject.Predmet.ProtustrankaFormatedWithAdressOIB_1"> AUDIOVIZUALNA UDRUGA MARSOVA SOBA, PULA, OIB 29044872866, Gajeva 3, 52100 Pula</derivirana_varijabla>
  </DomainObject.Predmet.ProtustrankaFormatedWithAdressOIB>
  <DomainObject.Predmet.ProtustrankaWithAdress>
    <izvorni_sadrzaj>AUDIOVIZUALNA UDRUGA MARSOVA SOBA, PULA Gajeva 3, 52100 Pula</izvorni_sadrzaj>
    <derivirana_varijabla naziv="DomainObject.Predmet.ProtustrankaWithAdress_1">AUDIOVIZUALNA UDRUGA MARSOVA SOBA, PULA Gajeva 3, 52100 Pula</derivirana_varijabla>
  </DomainObject.Predmet.ProtustrankaWithAdress>
  <DomainObject.Predmet.ProtustrankaWithAdressOIB>
    <izvorni_sadrzaj>AUDIOVIZUALNA UDRUGA MARSOVA SOBA, PULA, OIB 29044872866, Gajeva 3, 52100 Pula</izvorni_sadrzaj>
    <derivirana_varijabla naziv="DomainObject.Predmet.ProtustrankaWithAdressOIB_1">AUDIOVIZUALNA UDRUGA MARSOVA SOBA, PULA, OIB 29044872866, Gajeva 3, 52100 Pula</derivirana_varijabla>
  </DomainObject.Predmet.ProtustrankaWithAdressOIB>
  <DomainObject.Predmet.ProtustrankaNazivFormated>
    <izvorni_sadrzaj>AUDIOVIZUALNA UDRUGA MARSOVA SOBA, PULA</izvorni_sadrzaj>
    <derivirana_varijabla naziv="DomainObject.Predmet.ProtustrankaNazivFormated_1">AUDIOVIZUALNA UDRUGA MARSOVA SOBA, PULA</derivirana_varijabla>
  </DomainObject.Predmet.ProtustrankaNazivFormated>
  <DomainObject.Predmet.ProtustrankaNazivFormatedOIB>
    <izvorni_sadrzaj>AUDIOVIZUALNA UDRUGA MARSOVA SOBA, PULA, OIB 29044872866</izvorni_sadrzaj>
    <derivirana_varijabla naziv="DomainObject.Predmet.ProtustrankaNazivFormatedOIB_1">AUDIOVIZUALNA UDRUGA MARSOVA SOBA, PULA, OIB 29044872866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41086.33</izvorni_sadrzaj>
    <derivirana_varijabla naziv="DomainObject.Predmet.TrenutnaVrijednost_1">41086.33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AUDIOVIZUALNA UDRUGA MARSOVA SOBA, PULA</item>
    </izvorni_sadrzaj>
    <derivirana_varijabla naziv="DomainObject.Predmet.ProtuStrankaListFormated_1">
      <item>AUDIOVIZUALNA UDRUGA MARSOVA SOBA, PULA</item>
    </derivirana_varijabla>
  </DomainObject.Predmet.ProtuStrankaListFormated>
  <DomainObject.Predmet.ProtuStrankaListFormatedOIB>
    <izvorni_sadrzaj>
      <item>AUDIOVIZUALNA UDRUGA MARSOVA SOBA, PULA, OIB 29044872866</item>
    </izvorni_sadrzaj>
    <derivirana_varijabla naziv="DomainObject.Predmet.ProtuStrankaListFormatedOIB_1">
      <item>AUDIOVIZUALNA UDRUGA MARSOVA SOBA, PULA, OIB 29044872866</item>
    </derivirana_varijabla>
  </DomainObject.Predmet.ProtuStrankaListFormatedOIB>
  <DomainObject.Predmet.ProtuStrankaListFormatedWithAdress>
    <izvorni_sadrzaj>
      <item>AUDIOVIZUALNA UDRUGA MARSOVA SOBA, PULA, Gajeva 3, 52100 Pula</item>
    </izvorni_sadrzaj>
    <derivirana_varijabla naziv="DomainObject.Predmet.ProtuStrankaListFormatedWithAdress_1">
      <item>AUDIOVIZUALNA UDRUGA MARSOVA SOBA, PULA, Gajeva 3, 52100 Pula</item>
    </derivirana_varijabla>
  </DomainObject.Predmet.ProtuStrankaListFormatedWithAdress>
  <DomainObject.Predmet.ProtuStrankaListFormatedWithAdressOIB>
    <izvorni_sadrzaj>
      <item>AUDIOVIZUALNA UDRUGA MARSOVA SOBA, PULA, OIB 29044872866, Gajeva 3, 52100 Pula</item>
    </izvorni_sadrzaj>
    <derivirana_varijabla naziv="DomainObject.Predmet.ProtuStrankaListFormatedWithAdressOIB_1">
      <item>AUDIOVIZUALNA UDRUGA MARSOVA SOBA, PULA, OIB 29044872866, Gajeva 3, 52100 Pula</item>
    </derivirana_varijabla>
  </DomainObject.Predmet.ProtuStrankaListFormatedWithAdressOIB>
  <DomainObject.Predmet.ProtuStrankaListNazivFormated>
    <izvorni_sadrzaj>
      <item>AUDIOVIZUALNA UDRUGA MARSOVA SOBA, PULA</item>
    </izvorni_sadrzaj>
    <derivirana_varijabla naziv="DomainObject.Predmet.ProtuStrankaListNazivFormated_1">
      <item>AUDIOVIZUALNA UDRUGA MARSOVA SOBA, PULA</item>
    </derivirana_varijabla>
  </DomainObject.Predmet.ProtuStrankaListNazivFormated>
  <DomainObject.Predmet.ProtuStrankaListNazivFormatedOIB>
    <izvorni_sadrzaj>
      <item>AUDIOVIZUALNA UDRUGA MARSOVA SOBA, PULA, OIB 29044872866</item>
    </izvorni_sadrzaj>
    <derivirana_varijabla naziv="DomainObject.Predmet.ProtuStrankaListNazivFormatedOIB_1">
      <item>AUDIOVIZUALNA UDRUGA MARSOVA SOBA, PULA, OIB 29044872866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AUDIOVIZUALNA UDRUGA MARSOVA SOBA, PULA</izvorni_sadrzaj>
    <derivirana_varijabla naziv="DomainObject.Predmet.ProtustrankaIDrugi_1">AUDIOVIZUALNA UDRUGA MARSOVA SOBA,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AUDIOVIZUALNA UDRUGA MARSOVA SOBA, PULA, OIB 29044872866, Gajeva 3, 52100 Pula</izvorni_sadrzaj>
    <derivirana_varijabla naziv="DomainObject.Predmet.ProtustrankaIDrugiAdressOIB_1">AUDIOVIZUALNA UDRUGA MARSOVA SOBA, PULA, OIB 29044872866, Gajeva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AUDIOVIZUALNA UDRUGA MARSOVA SOBA, PULA</item>
    </izvorni_sadrzaj>
    <derivirana_varijabla naziv="DomainObject.Predmet.SudioniciListNaziv_1">
      <item>FINANCIJSKA AGENCIJA, RC RIJEKA, PODRUŽNICA PULA, PULA</item>
      <item>AUDIOVIZUALNA UDRUGA MARSOVA SOBA,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AUDIOVIZUALNA UDRUGA MARSOVA SOBA, PULA, OIB 29044872866, Gajeva 3,52100 Pula</item>
    </izvorni_sadrzaj>
    <derivirana_varijabla naziv="DomainObject.Predmet.SudioniciListAdressOIB_1">
      <item>FINANCIJSKA AGENCIJA, RC RIJEKA, PODRUŽNICA PULA, PULA, OIB 85821130368, Ulica grada Vukovara 70,Zagreb</item>
      <item>AUDIOVIZUALNA UDRUGA MARSOVA SOBA, PULA, OIB 29044872866, Gajeva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29044872866</item>
    </izvorni_sadrzaj>
    <derivirana_varijabla naziv="DomainObject.Predmet.SudioniciListNazivOIB_1">
      <item>, OIB 85821130368</item>
      <item>, OIB 29044872866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3809</properties:Characters>
  <properties:Lines>95</properties:Lines>
  <properties:Paragraphs>29</properties:Paragraphs>
  <properties:TotalTime>5</properties:TotalTime>
  <properties:ScaleCrop>false</properties:ScaleCrop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2016-04-19T06:25:00Z</dcterms:created>
  <dc:creator>Mihaela Kaligari</dc:creator>
  <dc:description/>
  <cp:keywords/>
  <cp:lastModifiedBy>Ana Jeromela</cp:lastModifiedBy>
  <cp:lastPrinted>2016-04-25T11:35:00Z</cp:lastPrinted>
  <dcterms:modified xmlns:xsi="http://www.w3.org/2001/XMLSchema-instance" xsi:type="dcterms:W3CDTF">2016-04-25T11:35:00Z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