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49101" w14:paraId="7e49101" w:rsidRDefault="00113C82" w:rsidP="00113C82" w:rsidR="00113C82">
      <w:pPr>
        <w:ind w:firstLine="426"/>
        <w15:collapsed w:val="false"/>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19400C" w:rsidP="00E1070E" w:rsidR="00E1070E" w:rsidRPr="00EA7A7D">
      <w:r>
        <w:t xml:space="preserve">   </w:t>
      </w:r>
      <w:r w:rsidR="00E1070E" w:rsidRPr="00EA7A7D">
        <w:t xml:space="preserve"> </w:t>
      </w:r>
      <w:r w:rsidRPr="00EA7A7D">
        <w:t xml:space="preserve">Republika Hrvatska </w:t>
      </w:r>
    </w:p>
    <w:p w:rsidRDefault="0019400C" w:rsidP="00E1070E" w:rsidR="00E1070E" w:rsidRPr="00EA7A7D">
      <w:r>
        <w:t>Trgovački sud u</w:t>
      </w:r>
      <w:r w:rsidRPr="00EA7A7D">
        <w:t xml:space="preserve"> Zagrebu</w:t>
      </w:r>
    </w:p>
    <w:p w:rsidRDefault="0019400C" w:rsidP="00E1070E" w:rsidR="00E1070E" w:rsidRPr="00832E83">
      <w:r>
        <w:t xml:space="preserve">  </w:t>
      </w:r>
      <w:r w:rsidR="00E1070E" w:rsidRPr="00EA7A7D">
        <w:t xml:space="preserve">Zagreb, Amruševa 2/II                                                           </w:t>
      </w:r>
      <w:r w:rsidR="00E1070E">
        <w:t xml:space="preserve">        </w:t>
      </w:r>
      <w:r w:rsidR="00E1070E">
        <w:tab/>
        <w:t xml:space="preserve">   </w:t>
      </w:r>
      <w:r w:rsidR="00774464">
        <w:t xml:space="preserve">               </w:t>
      </w:r>
      <w:r w:rsidR="00E1070E" w:rsidRPr="00EA7A7D">
        <w:t>66</w:t>
      </w:r>
      <w:r w:rsidR="00E1070E" w:rsidRPr="00832E83">
        <w:t xml:space="preserve"> St-</w:t>
      </w:r>
      <w:r w:rsidR="007E7538">
        <w:t>15</w:t>
      </w:r>
      <w:r w:rsidR="009C1D4F">
        <w:t>72</w:t>
      </w:r>
      <w:r w:rsidR="00E1070E" w:rsidRPr="00832E83">
        <w:t>/</w:t>
      </w:r>
      <w:r w:rsidR="00E1070E">
        <w:t>1</w:t>
      </w:r>
      <w:r w:rsidR="005D78F0">
        <w:t>5</w:t>
      </w:r>
    </w:p>
    <w:p w:rsidRDefault="000F0994" w:rsidP="00E1070E" w:rsidR="000F0994">
      <w:pPr>
        <w:jc w:val="center"/>
        <w:rPr>
          <w:b/>
        </w:rPr>
      </w:pPr>
    </w:p>
    <w:p w:rsidRDefault="00117644" w:rsidP="00E1070E" w:rsidR="000F0994" w:rsidRPr="00117644">
      <w:pPr>
        <w:jc w:val="center"/>
      </w:pPr>
      <w:r w:rsidRPr="00117644">
        <w:t>R E P U B L I K A   H R V A T S K A</w:t>
      </w:r>
    </w:p>
    <w:p w:rsidRDefault="00E1070E" w:rsidP="00E1070E" w:rsidR="00E1070E" w:rsidRPr="00117644">
      <w:pPr>
        <w:jc w:val="center"/>
      </w:pPr>
      <w:r w:rsidRPr="00117644">
        <w:t xml:space="preserve">R J E Š E NJ E  </w:t>
      </w:r>
    </w:p>
    <w:p w:rsidRDefault="00E1070E" w:rsidP="006C7D8F" w:rsidR="00E1070E" w:rsidRPr="00903C04">
      <w:pPr>
        <w:jc w:val="center"/>
      </w:pPr>
      <w:r w:rsidRPr="00903C04">
        <w:t xml:space="preserve"> </w:t>
      </w:r>
    </w:p>
    <w:p w:rsidRDefault="00E1070E" w:rsidP="00E1070E" w:rsidR="00E1070E">
      <w:pPr>
        <w:jc w:val="both"/>
      </w:pPr>
      <w:r>
        <w:tab/>
      </w:r>
      <w:r w:rsidRPr="00E17B8F">
        <w:t xml:space="preserve">Trgovački sud u Zagrebu, po sucu pojedincu Mislavu Kolakušiću kao stečajnom sucu u stečajnom postupku nad </w:t>
      </w:r>
      <w:r w:rsidR="00A43542" w:rsidRPr="00A43542">
        <w:t>METALING d.o.o. u stečaju za metaloprerađivačku djelatnost, Sisak, Božidara Adžije 2, MBS:080307196, OIB:76134860175</w:t>
      </w:r>
      <w:r w:rsidR="00B65CC0" w:rsidRPr="00B65CC0">
        <w:t>,</w:t>
      </w:r>
      <w:r w:rsidR="00774464">
        <w:t xml:space="preserve"> </w:t>
      </w:r>
      <w:r w:rsidR="00C71D2F">
        <w:t>8</w:t>
      </w:r>
      <w:r w:rsidR="00B65CC0" w:rsidRPr="00B65CC0">
        <w:t xml:space="preserve">. </w:t>
      </w:r>
      <w:r w:rsidR="00A43542">
        <w:t>lipnja</w:t>
      </w:r>
      <w:r w:rsidR="00B65CC0" w:rsidRPr="00B65CC0">
        <w:t xml:space="preserve"> 201</w:t>
      </w:r>
      <w:r w:rsidR="00A43542">
        <w:t>8</w:t>
      </w:r>
      <w:r w:rsidR="00B65CC0" w:rsidRPr="00B65CC0">
        <w:t>.</w:t>
      </w:r>
    </w:p>
    <w:p w:rsidRDefault="000F0994" w:rsidP="00E1070E" w:rsidR="000F0994">
      <w:pPr>
        <w:jc w:val="both"/>
      </w:pPr>
    </w:p>
    <w:p w:rsidRDefault="00A86461" w:rsidP="00D870C1" w:rsidR="00B45E5E" w:rsidRPr="00117644">
      <w:pPr>
        <w:jc w:val="center"/>
      </w:pPr>
      <w:r w:rsidRPr="00117644">
        <w:t xml:space="preserve">r  i  j  e  š  i  o </w:t>
      </w:r>
      <w:r w:rsidR="006533EF" w:rsidRPr="00117644">
        <w:t xml:space="preserve"> </w:t>
      </w:r>
      <w:r w:rsidRPr="00117644">
        <w:t xml:space="preserve">   j  e</w:t>
      </w:r>
    </w:p>
    <w:p w:rsidRDefault="00B45E5E" w:rsidP="00A74E5C" w:rsidR="00B45E5E">
      <w:pPr>
        <w:jc w:val="both"/>
      </w:pPr>
    </w:p>
    <w:p w:rsidRDefault="00A86461" w:rsidP="009F6BC3" w:rsidR="009F6BC3">
      <w:pPr>
        <w:jc w:val="both"/>
      </w:pPr>
      <w:r w:rsidRPr="00B548BA">
        <w:rPr>
          <w:b/>
        </w:rPr>
        <w:t>I</w:t>
      </w:r>
      <w:r w:rsidR="00B45E5E" w:rsidRPr="00B548BA">
        <w:rPr>
          <w:b/>
        </w:rPr>
        <w:t xml:space="preserve"> </w:t>
      </w:r>
      <w:r w:rsidR="00B45E5E" w:rsidRPr="00C35D2E">
        <w:rPr>
          <w:b/>
        </w:rPr>
        <w:t xml:space="preserve">       </w:t>
      </w:r>
      <w:r w:rsidR="001D1ADF" w:rsidRPr="001D1ADF">
        <w:t xml:space="preserve">Utvrđuje se trošak prodaje </w:t>
      </w:r>
      <w:r w:rsidR="007E7538">
        <w:t>nek</w:t>
      </w:r>
      <w:r w:rsidR="00D34AFF">
        <w:t>retnina</w:t>
      </w:r>
      <w:r w:rsidR="00E1070E" w:rsidRPr="00903C04">
        <w:t xml:space="preserve"> u vlasništvu</w:t>
      </w:r>
      <w:r w:rsidR="00E1070E">
        <w:t xml:space="preserve"> </w:t>
      </w:r>
      <w:r w:rsidR="00E1070E" w:rsidRPr="00903C04">
        <w:t>steča</w:t>
      </w:r>
      <w:r w:rsidR="00E1070E">
        <w:t>jnog dužnika</w:t>
      </w:r>
      <w:r w:rsidR="009F6BC3">
        <w:t>:</w:t>
      </w:r>
    </w:p>
    <w:p w:rsidRDefault="00E1041A" w:rsidP="00E1041A" w:rsidR="00E1041A">
      <w:pPr>
        <w:pStyle w:val="Odlomakpopisa"/>
        <w:jc w:val="both"/>
      </w:pPr>
      <w:r>
        <w:t>1.</w:t>
      </w:r>
      <w:r>
        <w:tab/>
        <w:t>ŽELJEZARA površine 38.273 m²,  sagrađene na k.č.br. 1946/1, k.o. Novi Sisak,  upisanih u z.k.ul. 4657 kod Općinskoga suda u Sisku, i to:</w:t>
      </w:r>
    </w:p>
    <w:p w:rsidRDefault="00E1041A" w:rsidP="00E1041A" w:rsidR="00E1041A">
      <w:pPr>
        <w:pStyle w:val="Odlomakpopisa"/>
        <w:jc w:val="both"/>
      </w:pPr>
      <w:r>
        <w:t xml:space="preserve">1946/1 </w:t>
      </w:r>
      <w:r>
        <w:tab/>
        <w:t xml:space="preserve">ŽELJEZARA </w:t>
      </w:r>
      <w:r>
        <w:tab/>
        <w:t>UKUPNO</w:t>
      </w:r>
      <w:r>
        <w:tab/>
        <w:t xml:space="preserve">                               38273 m²</w:t>
      </w:r>
      <w:r>
        <w:tab/>
      </w:r>
    </w:p>
    <w:p w:rsidRDefault="00E1041A" w:rsidP="00E1041A" w:rsidR="00E1041A">
      <w:pPr>
        <w:pStyle w:val="Odlomakpopisa"/>
        <w:jc w:val="both"/>
      </w:pPr>
      <w:r>
        <w:tab/>
      </w:r>
      <w:r>
        <w:tab/>
        <w:t xml:space="preserve">GOSPODARSKA ZGRADA </w:t>
      </w:r>
      <w:r>
        <w:tab/>
      </w:r>
      <w:r>
        <w:tab/>
      </w:r>
      <w:r>
        <w:tab/>
        <w:t>15 m²</w:t>
      </w:r>
      <w:r>
        <w:tab/>
      </w:r>
    </w:p>
    <w:p w:rsidRDefault="00E1041A" w:rsidP="00E1041A" w:rsidR="00E1041A">
      <w:pPr>
        <w:pStyle w:val="Odlomakpopisa"/>
        <w:jc w:val="both"/>
      </w:pPr>
      <w:r>
        <w:tab/>
      </w:r>
      <w:r>
        <w:tab/>
        <w:t xml:space="preserve">GOSPODARSKA ZGRADA </w:t>
      </w:r>
      <w:r>
        <w:tab/>
      </w:r>
      <w:r>
        <w:tab/>
      </w:r>
      <w:r>
        <w:tab/>
        <w:t>28 m²</w:t>
      </w:r>
      <w:r>
        <w:tab/>
      </w:r>
    </w:p>
    <w:p w:rsidRDefault="00E1041A" w:rsidP="00E1041A" w:rsidR="00E1041A">
      <w:pPr>
        <w:pStyle w:val="Odlomakpopisa"/>
        <w:jc w:val="both"/>
      </w:pPr>
      <w:r>
        <w:tab/>
      </w:r>
      <w:r>
        <w:tab/>
        <w:t xml:space="preserve">GOSPODARSKA ZGRADA </w:t>
      </w:r>
      <w:r>
        <w:tab/>
      </w:r>
      <w:r>
        <w:tab/>
      </w:r>
      <w:r>
        <w:tab/>
        <w:t>22 m²</w:t>
      </w:r>
      <w:r>
        <w:tab/>
      </w:r>
    </w:p>
    <w:p w:rsidRDefault="00E1041A" w:rsidP="00E1041A" w:rsidR="00E1041A">
      <w:pPr>
        <w:pStyle w:val="Odlomakpopisa"/>
        <w:jc w:val="both"/>
      </w:pPr>
      <w:r>
        <w:tab/>
      </w:r>
      <w:r>
        <w:tab/>
        <w:t xml:space="preserve">GOSPODARSKA ZGRADA </w:t>
      </w:r>
      <w:r>
        <w:tab/>
      </w:r>
      <w:r>
        <w:tab/>
      </w:r>
      <w:r>
        <w:tab/>
        <w:t>15 m²</w:t>
      </w:r>
      <w:r>
        <w:tab/>
      </w:r>
    </w:p>
    <w:p w:rsidRDefault="00E1041A" w:rsidP="00E1041A" w:rsidR="00E1041A">
      <w:pPr>
        <w:pStyle w:val="Odlomakpopisa"/>
        <w:jc w:val="both"/>
      </w:pPr>
      <w:r>
        <w:tab/>
      </w:r>
      <w:r>
        <w:tab/>
        <w:t xml:space="preserve">GOSPODARSKA ZGRADA </w:t>
      </w:r>
      <w:r>
        <w:tab/>
      </w:r>
      <w:r>
        <w:tab/>
      </w:r>
      <w:r>
        <w:tab/>
        <w:t>13 m²</w:t>
      </w:r>
      <w:r>
        <w:tab/>
      </w:r>
    </w:p>
    <w:p w:rsidRDefault="00E1041A" w:rsidP="00E1041A" w:rsidR="00E1041A">
      <w:pPr>
        <w:pStyle w:val="Odlomakpopisa"/>
        <w:jc w:val="both"/>
      </w:pPr>
      <w:r>
        <w:tab/>
      </w:r>
      <w:r>
        <w:tab/>
        <w:t xml:space="preserve">GOSPODARSKA ZGRADA </w:t>
      </w:r>
      <w:r>
        <w:tab/>
      </w:r>
      <w:r>
        <w:tab/>
      </w:r>
      <w:r>
        <w:tab/>
        <w:t>14 m²</w:t>
      </w:r>
      <w:r>
        <w:tab/>
      </w:r>
    </w:p>
    <w:p w:rsidRDefault="00E1041A" w:rsidP="00E1041A" w:rsidR="00E1041A">
      <w:pPr>
        <w:pStyle w:val="Odlomakpopisa"/>
        <w:jc w:val="both"/>
      </w:pPr>
      <w:r>
        <w:tab/>
      </w:r>
      <w:r>
        <w:tab/>
        <w:t xml:space="preserve">DVORIŠTE </w:t>
      </w:r>
      <w:r>
        <w:tab/>
      </w:r>
      <w:r>
        <w:tab/>
      </w:r>
      <w:r>
        <w:tab/>
        <w:t xml:space="preserve">                              38084 m²</w:t>
      </w:r>
      <w:r>
        <w:tab/>
      </w:r>
    </w:p>
    <w:p w:rsidRDefault="00E1041A" w:rsidP="00E1041A" w:rsidR="00E1041A">
      <w:pPr>
        <w:pStyle w:val="Odlomakpopisa"/>
        <w:jc w:val="both"/>
      </w:pPr>
      <w:r>
        <w:tab/>
      </w:r>
      <w:r>
        <w:tab/>
        <w:t xml:space="preserve">GOSPODARSKA ZGRADA </w:t>
      </w:r>
      <w:r>
        <w:tab/>
      </w:r>
      <w:r>
        <w:tab/>
      </w:r>
      <w:r>
        <w:tab/>
        <w:t xml:space="preserve">  8 m²</w:t>
      </w:r>
      <w:r>
        <w:tab/>
      </w:r>
    </w:p>
    <w:p w:rsidRDefault="00E1041A" w:rsidP="00E1041A" w:rsidR="00E1041A">
      <w:pPr>
        <w:pStyle w:val="Odlomakpopisa"/>
        <w:jc w:val="both"/>
      </w:pPr>
      <w:r>
        <w:tab/>
      </w:r>
      <w:r>
        <w:tab/>
        <w:t xml:space="preserve">GOSPODARSKA ZGRADA </w:t>
      </w:r>
      <w:r>
        <w:tab/>
      </w:r>
      <w:r>
        <w:tab/>
      </w:r>
      <w:r>
        <w:tab/>
        <w:t>10 m²</w:t>
      </w:r>
      <w:r>
        <w:tab/>
      </w:r>
    </w:p>
    <w:p w:rsidRDefault="00E1041A" w:rsidP="00E1041A" w:rsidR="00E1041A">
      <w:pPr>
        <w:pStyle w:val="Odlomakpopisa"/>
        <w:jc w:val="both"/>
      </w:pPr>
      <w:r>
        <w:tab/>
      </w:r>
      <w:r>
        <w:tab/>
        <w:t xml:space="preserve">GOSPODARSKA ZGRADA </w:t>
      </w:r>
      <w:r>
        <w:tab/>
      </w:r>
      <w:r>
        <w:tab/>
      </w:r>
      <w:r>
        <w:tab/>
        <w:t>15 m²</w:t>
      </w:r>
      <w:r>
        <w:tab/>
      </w:r>
    </w:p>
    <w:p w:rsidRDefault="00E1041A" w:rsidP="00E1041A" w:rsidR="00E1041A">
      <w:pPr>
        <w:pStyle w:val="Odlomakpopisa"/>
        <w:jc w:val="both"/>
      </w:pPr>
      <w:r>
        <w:tab/>
      </w:r>
      <w:r>
        <w:tab/>
        <w:t xml:space="preserve">GOSPODARSKA ZGRADA </w:t>
      </w:r>
      <w:r>
        <w:tab/>
      </w:r>
      <w:r>
        <w:tab/>
      </w:r>
      <w:r>
        <w:tab/>
        <w:t xml:space="preserve">  5 m²</w:t>
      </w:r>
      <w:r>
        <w:tab/>
      </w:r>
    </w:p>
    <w:p w:rsidRDefault="00E1041A" w:rsidP="00E1041A" w:rsidR="00E1041A">
      <w:pPr>
        <w:pStyle w:val="Odlomakpopisa"/>
        <w:jc w:val="both"/>
      </w:pPr>
      <w:r>
        <w:tab/>
      </w:r>
      <w:r>
        <w:tab/>
        <w:t xml:space="preserve">GOSPODARSKA ZGRADA </w:t>
      </w:r>
      <w:r>
        <w:tab/>
      </w:r>
      <w:r>
        <w:tab/>
      </w:r>
      <w:r>
        <w:tab/>
        <w:t>16 m²</w:t>
      </w:r>
      <w:r>
        <w:tab/>
      </w:r>
    </w:p>
    <w:p w:rsidRDefault="00E1041A" w:rsidP="00E1041A" w:rsidR="00E1041A">
      <w:pPr>
        <w:pStyle w:val="Odlomakpopisa"/>
        <w:jc w:val="both"/>
      </w:pPr>
      <w:r>
        <w:tab/>
      </w:r>
      <w:r>
        <w:tab/>
        <w:t xml:space="preserve">GOSPODARSKA ZGRADA </w:t>
      </w:r>
      <w:r>
        <w:tab/>
      </w:r>
      <w:r>
        <w:tab/>
      </w:r>
      <w:r>
        <w:tab/>
        <w:t>18 m²</w:t>
      </w:r>
      <w:r>
        <w:tab/>
      </w:r>
    </w:p>
    <w:p w:rsidRDefault="00E1041A" w:rsidP="00E1041A" w:rsidR="00E1041A">
      <w:pPr>
        <w:pStyle w:val="Odlomakpopisa"/>
        <w:jc w:val="both"/>
      </w:pPr>
      <w:r>
        <w:tab/>
      </w:r>
      <w:r>
        <w:tab/>
        <w:t xml:space="preserve">GOSPODARSKA ZGRADA </w:t>
      </w:r>
      <w:r>
        <w:tab/>
      </w:r>
      <w:r>
        <w:tab/>
      </w:r>
      <w:r>
        <w:tab/>
        <w:t>10 m²</w:t>
      </w:r>
    </w:p>
    <w:p w:rsidRDefault="00E1041A" w:rsidP="00E1041A" w:rsidR="00E1041A">
      <w:pPr>
        <w:pStyle w:val="Odlomakpopisa"/>
        <w:jc w:val="both"/>
      </w:pPr>
      <w:r>
        <w:t>1947/2</w:t>
      </w:r>
      <w:r>
        <w:tab/>
      </w:r>
      <w:r>
        <w:tab/>
        <w:t xml:space="preserve">ŽELJEZARA                                                           1332 m² </w:t>
      </w:r>
    </w:p>
    <w:p w:rsidRDefault="00E1041A" w:rsidP="00E1041A" w:rsidR="00E1041A">
      <w:pPr>
        <w:pStyle w:val="Odlomakpopisa"/>
        <w:jc w:val="both"/>
      </w:pPr>
      <w:r>
        <w:t xml:space="preserve">                        PUT                                                                          1332 m²</w:t>
      </w:r>
    </w:p>
    <w:p w:rsidRDefault="00E1041A" w:rsidP="00E1041A" w:rsidR="00E1041A">
      <w:pPr>
        <w:pStyle w:val="Odlomakpopisa"/>
        <w:jc w:val="both"/>
      </w:pPr>
      <w:r>
        <w:t>UKUPNO:                                                                                     39.605 m²</w:t>
      </w:r>
    </w:p>
    <w:p w:rsidRDefault="00E1041A" w:rsidP="00E1041A" w:rsidR="00E1041A">
      <w:pPr>
        <w:pStyle w:val="Odlomakpopisa"/>
        <w:jc w:val="both"/>
      </w:pPr>
      <w:r>
        <w:t>2.</w:t>
      </w:r>
      <w:r>
        <w:tab/>
        <w:t>ŽELJEZARA površine 687 m²,  sagrađene na k.č.br. 1946/5, k.o. Novi Sisak,  upisanih u z.k.ul. 4658 kod Općinskoga suda u Sisku, i to:</w:t>
      </w:r>
    </w:p>
    <w:p w:rsidRDefault="00E1041A" w:rsidP="00E1041A" w:rsidR="00E1041A">
      <w:pPr>
        <w:pStyle w:val="Odlomakpopisa"/>
        <w:jc w:val="both"/>
      </w:pPr>
      <w:r>
        <w:t xml:space="preserve">1946/5 </w:t>
      </w:r>
      <w:r>
        <w:tab/>
        <w:t xml:space="preserve">ŽELJEZARA </w:t>
      </w:r>
      <w:r>
        <w:tab/>
        <w:t>UKUPNO</w:t>
      </w:r>
      <w:r>
        <w:tab/>
        <w:t xml:space="preserve">                                   687 m²</w:t>
      </w:r>
    </w:p>
    <w:p w:rsidRDefault="00E1041A" w:rsidP="00E1041A" w:rsidR="00E1041A">
      <w:pPr>
        <w:pStyle w:val="Odlomakpopisa"/>
        <w:jc w:val="both"/>
      </w:pPr>
      <w:r>
        <w:t xml:space="preserve">                        GOSPODARSKA ZGRADA </w:t>
      </w:r>
      <w:r>
        <w:tab/>
      </w:r>
      <w:r>
        <w:tab/>
      </w:r>
      <w:r>
        <w:tab/>
        <w:t>19 m²</w:t>
      </w:r>
      <w:r>
        <w:tab/>
      </w:r>
    </w:p>
    <w:p w:rsidRDefault="00E1041A" w:rsidP="00E1041A" w:rsidR="00E1041A">
      <w:pPr>
        <w:pStyle w:val="Odlomakpopisa"/>
        <w:jc w:val="both"/>
      </w:pPr>
      <w:r>
        <w:tab/>
      </w:r>
      <w:r>
        <w:tab/>
        <w:t xml:space="preserve">GOSPODARSKA ZGRADA </w:t>
      </w:r>
      <w:r>
        <w:tab/>
      </w:r>
      <w:r>
        <w:tab/>
      </w:r>
      <w:r>
        <w:tab/>
        <w:t>11 m²</w:t>
      </w:r>
      <w:r>
        <w:tab/>
      </w:r>
    </w:p>
    <w:p w:rsidRDefault="00E1041A" w:rsidP="00E1041A" w:rsidR="00E1041A">
      <w:pPr>
        <w:pStyle w:val="Odlomakpopisa"/>
        <w:jc w:val="both"/>
      </w:pPr>
      <w:r>
        <w:tab/>
      </w:r>
      <w:r>
        <w:tab/>
        <w:t xml:space="preserve">GOSPODARSKA ZGRADA </w:t>
      </w:r>
      <w:r>
        <w:tab/>
      </w:r>
      <w:r>
        <w:tab/>
      </w:r>
      <w:r>
        <w:tab/>
        <w:t>14 m²</w:t>
      </w:r>
      <w:r>
        <w:tab/>
      </w:r>
    </w:p>
    <w:p w:rsidRDefault="00E1041A" w:rsidP="00E1041A" w:rsidR="00E1041A">
      <w:pPr>
        <w:pStyle w:val="Odlomakpopisa"/>
        <w:jc w:val="both"/>
      </w:pPr>
      <w:r>
        <w:tab/>
      </w:r>
      <w:r>
        <w:tab/>
        <w:t xml:space="preserve">GOSPODARSKA ZGRADA </w:t>
      </w:r>
      <w:r>
        <w:tab/>
      </w:r>
      <w:r>
        <w:tab/>
      </w:r>
      <w:r>
        <w:tab/>
        <w:t>14 m²</w:t>
      </w:r>
      <w:r>
        <w:tab/>
      </w:r>
    </w:p>
    <w:p w:rsidRDefault="00E1041A" w:rsidP="00E1041A" w:rsidR="00E1041A">
      <w:pPr>
        <w:pStyle w:val="Odlomakpopisa"/>
        <w:jc w:val="both"/>
      </w:pPr>
      <w:r>
        <w:tab/>
      </w:r>
      <w:r>
        <w:tab/>
        <w:t xml:space="preserve">GOSPODARSKA ZGRADA </w:t>
      </w:r>
      <w:r>
        <w:tab/>
      </w:r>
      <w:r>
        <w:tab/>
      </w:r>
      <w:r>
        <w:tab/>
        <w:t>14 m²</w:t>
      </w:r>
      <w:r>
        <w:tab/>
      </w:r>
    </w:p>
    <w:p w:rsidRDefault="00E1041A" w:rsidP="00E1041A" w:rsidR="00E1041A">
      <w:pPr>
        <w:pStyle w:val="Odlomakpopisa"/>
        <w:jc w:val="both"/>
      </w:pPr>
      <w:r>
        <w:tab/>
      </w:r>
      <w:r>
        <w:tab/>
        <w:t xml:space="preserve">GOSPODARSKA ZGRADA </w:t>
      </w:r>
      <w:r>
        <w:tab/>
      </w:r>
      <w:r>
        <w:tab/>
      </w:r>
      <w:r>
        <w:tab/>
        <w:t>14 m²</w:t>
      </w:r>
      <w:r>
        <w:tab/>
      </w:r>
    </w:p>
    <w:p w:rsidRDefault="00E1041A" w:rsidP="00E1041A" w:rsidR="00E1041A">
      <w:pPr>
        <w:pStyle w:val="Odlomakpopisa"/>
        <w:jc w:val="both"/>
      </w:pPr>
      <w:r>
        <w:tab/>
      </w:r>
      <w:r>
        <w:tab/>
        <w:t xml:space="preserve">DVORIŠTE </w:t>
      </w:r>
      <w:r>
        <w:tab/>
      </w:r>
      <w:r>
        <w:tab/>
        <w:t xml:space="preserve">                                               601 m²</w:t>
      </w:r>
    </w:p>
    <w:p w:rsidRDefault="00E1041A" w:rsidP="00E1041A" w:rsidR="00E1041A">
      <w:pPr>
        <w:pStyle w:val="Odlomakpopisa"/>
        <w:jc w:val="both"/>
      </w:pPr>
      <w:r>
        <w:t>UKUPNO:                                                                                         687 m ²</w:t>
      </w:r>
    </w:p>
    <w:p w:rsidRDefault="00E1041A" w:rsidP="00E1041A" w:rsidR="00E1041A">
      <w:pPr>
        <w:pStyle w:val="Odlomakpopisa"/>
        <w:jc w:val="both"/>
      </w:pPr>
      <w:r>
        <w:lastRenderedPageBreak/>
        <w:t>3.</w:t>
      </w:r>
      <w:r>
        <w:tab/>
        <w:t>ŽELJEZARA površine 7792 m²,  sagrađene na k.č.br. 1946/7, 1946/8, 1946/9, 1946/10,1946/11, 1946/12, 1946/14, , k.o. Novi Sisak,  upisanih u z.k.ul. 3037 kod Općinskoga suda u Sisku, i to:</w:t>
      </w:r>
    </w:p>
    <w:p w:rsidRDefault="00E1041A" w:rsidP="00E1041A" w:rsidR="00E1041A">
      <w:pPr>
        <w:pStyle w:val="Odlomakpopisa"/>
        <w:jc w:val="both"/>
      </w:pPr>
      <w:r>
        <w:t xml:space="preserve">1946/7 </w:t>
      </w:r>
      <w:r>
        <w:tab/>
        <w:t xml:space="preserve">ŽELJEZARA </w:t>
      </w:r>
      <w:r>
        <w:tab/>
        <w:t>POSLOVNA ZGRADA           271 m²</w:t>
      </w:r>
      <w:r>
        <w:tab/>
      </w:r>
    </w:p>
    <w:p w:rsidRDefault="00E1041A" w:rsidP="00E1041A" w:rsidR="00E1041A">
      <w:pPr>
        <w:pStyle w:val="Odlomakpopisa"/>
        <w:jc w:val="both"/>
      </w:pPr>
      <w:r>
        <w:t xml:space="preserve">1946/8 </w:t>
      </w:r>
      <w:r>
        <w:tab/>
        <w:t xml:space="preserve">ŽELJEZARA </w:t>
      </w:r>
      <w:r>
        <w:tab/>
        <w:t>GOSPODARSKA ZGRADA 1013 m²</w:t>
      </w:r>
    </w:p>
    <w:p w:rsidRDefault="00E1041A" w:rsidP="00E1041A" w:rsidR="00E1041A">
      <w:pPr>
        <w:pStyle w:val="Odlomakpopisa"/>
        <w:jc w:val="both"/>
      </w:pPr>
      <w:r>
        <w:t xml:space="preserve">1946/9 </w:t>
      </w:r>
      <w:r>
        <w:tab/>
        <w:t xml:space="preserve">ŽELJEZARA </w:t>
      </w:r>
      <w:r>
        <w:tab/>
        <w:t>GOSPODARSKA ZGRADA   877 m²</w:t>
      </w:r>
      <w:r>
        <w:tab/>
      </w:r>
    </w:p>
    <w:p w:rsidRDefault="00E1041A" w:rsidP="00E1041A" w:rsidR="00E1041A">
      <w:pPr>
        <w:pStyle w:val="Odlomakpopisa"/>
        <w:jc w:val="both"/>
      </w:pPr>
      <w:r>
        <w:t xml:space="preserve">1946/10 </w:t>
      </w:r>
      <w:r>
        <w:tab/>
        <w:t xml:space="preserve">ŽELJEZARA </w:t>
      </w:r>
      <w:r>
        <w:tab/>
        <w:t xml:space="preserve">TRAFOSTANICA      </w:t>
      </w:r>
      <w:r>
        <w:tab/>
        <w:t xml:space="preserve">    125 m²</w:t>
      </w:r>
      <w:r>
        <w:tab/>
      </w:r>
    </w:p>
    <w:p w:rsidRDefault="00E1041A" w:rsidP="00E1041A" w:rsidR="00E1041A">
      <w:pPr>
        <w:pStyle w:val="Odlomakpopisa"/>
        <w:jc w:val="both"/>
      </w:pPr>
      <w:r>
        <w:t xml:space="preserve">1946/11 </w:t>
      </w:r>
      <w:r>
        <w:tab/>
        <w:t xml:space="preserve">ŽELJEZARA </w:t>
      </w:r>
      <w:r>
        <w:tab/>
        <w:t>UKUPNO</w:t>
      </w:r>
      <w:r>
        <w:tab/>
        <w:t xml:space="preserve">                          4081 m²</w:t>
      </w:r>
      <w:r>
        <w:tab/>
      </w:r>
    </w:p>
    <w:p w:rsidRDefault="00E1041A" w:rsidP="00E1041A" w:rsidR="00E1041A">
      <w:pPr>
        <w:pStyle w:val="Odlomakpopisa"/>
        <w:jc w:val="both"/>
      </w:pPr>
      <w:r>
        <w:t xml:space="preserve">                        DVORIŠTE </w:t>
      </w:r>
      <w:r>
        <w:tab/>
      </w:r>
      <w:r>
        <w:tab/>
      </w:r>
      <w:r>
        <w:tab/>
        <w:t xml:space="preserve">                            120 m²</w:t>
      </w:r>
      <w:r>
        <w:tab/>
      </w:r>
    </w:p>
    <w:p w:rsidRDefault="00E1041A" w:rsidP="00E1041A" w:rsidR="00E1041A">
      <w:pPr>
        <w:pStyle w:val="Odlomakpopisa"/>
        <w:jc w:val="both"/>
      </w:pPr>
      <w:r>
        <w:t xml:space="preserve">                        GOSPODARSKA ZGRADA </w:t>
      </w:r>
      <w:r>
        <w:tab/>
      </w:r>
      <w:r>
        <w:tab/>
        <w:t xml:space="preserve">    620 m²</w:t>
      </w:r>
      <w:r>
        <w:tab/>
      </w:r>
    </w:p>
    <w:p w:rsidRDefault="00E1041A" w:rsidP="00E1041A" w:rsidR="00E1041A">
      <w:pPr>
        <w:pStyle w:val="Odlomakpopisa"/>
        <w:jc w:val="both"/>
      </w:pPr>
      <w:r>
        <w:t xml:space="preserve">                        GOSPODARSKA ZGRADA </w:t>
      </w:r>
      <w:r>
        <w:tab/>
      </w:r>
      <w:r>
        <w:tab/>
        <w:t xml:space="preserve">    160 m²</w:t>
      </w:r>
      <w:r>
        <w:tab/>
      </w:r>
    </w:p>
    <w:p w:rsidRDefault="00E1041A" w:rsidP="00E1041A" w:rsidR="00E1041A">
      <w:pPr>
        <w:pStyle w:val="Odlomakpopisa"/>
        <w:jc w:val="both"/>
      </w:pPr>
      <w:r>
        <w:t xml:space="preserve">                        GOSPODARSKA ZGRADA </w:t>
      </w:r>
      <w:r>
        <w:tab/>
      </w:r>
      <w:r>
        <w:tab/>
        <w:t xml:space="preserve">      80 m²</w:t>
      </w:r>
      <w:r>
        <w:tab/>
      </w:r>
    </w:p>
    <w:p w:rsidRDefault="00E1041A" w:rsidP="00E1041A" w:rsidR="00E1041A">
      <w:pPr>
        <w:pStyle w:val="Odlomakpopisa"/>
        <w:jc w:val="both"/>
      </w:pPr>
      <w:r>
        <w:t xml:space="preserve">                        GOSPODARSKA ZGRADA </w:t>
      </w:r>
      <w:r>
        <w:tab/>
      </w:r>
      <w:r>
        <w:tab/>
        <w:t xml:space="preserve">    130 m²</w:t>
      </w:r>
    </w:p>
    <w:p w:rsidRDefault="00E1041A" w:rsidP="00E1041A" w:rsidR="00E1041A">
      <w:pPr>
        <w:pStyle w:val="Odlomakpopisa"/>
        <w:jc w:val="both"/>
      </w:pPr>
      <w:r>
        <w:t xml:space="preserve">                         POSLOVNA ZGRADA </w:t>
      </w:r>
      <w:r>
        <w:tab/>
      </w:r>
      <w:r>
        <w:tab/>
        <w:t xml:space="preserve">                111 m²</w:t>
      </w:r>
      <w:r>
        <w:tab/>
      </w:r>
    </w:p>
    <w:p w:rsidRDefault="00E1041A" w:rsidP="00E1041A" w:rsidR="00E1041A">
      <w:pPr>
        <w:pStyle w:val="Odlomakpopisa"/>
        <w:jc w:val="both"/>
      </w:pPr>
      <w:r>
        <w:t xml:space="preserve">                         GOSPODARSKA ZGRADA </w:t>
      </w:r>
      <w:r>
        <w:tab/>
      </w:r>
      <w:r>
        <w:tab/>
        <w:t xml:space="preserve">    772 m²</w:t>
      </w:r>
      <w:r>
        <w:tab/>
      </w:r>
    </w:p>
    <w:p w:rsidRDefault="00E1041A" w:rsidP="00E1041A" w:rsidR="00E1041A">
      <w:pPr>
        <w:pStyle w:val="Odlomakpopisa"/>
        <w:jc w:val="both"/>
      </w:pPr>
      <w:r>
        <w:t xml:space="preserve">                         GOSPODARSKA ZGRADA </w:t>
      </w:r>
      <w:r>
        <w:tab/>
      </w:r>
      <w:r>
        <w:tab/>
        <w:t xml:space="preserve">    146 m²</w:t>
      </w:r>
      <w:r>
        <w:tab/>
      </w:r>
    </w:p>
    <w:p w:rsidRDefault="00E1041A" w:rsidP="00E1041A" w:rsidR="00E1041A">
      <w:pPr>
        <w:pStyle w:val="Odlomakpopisa"/>
        <w:jc w:val="both"/>
      </w:pPr>
      <w:r>
        <w:t xml:space="preserve">                         GOSPODARSKA ZGRADA </w:t>
      </w:r>
      <w:r>
        <w:tab/>
      </w:r>
      <w:r>
        <w:tab/>
        <w:t xml:space="preserve">      55 m²</w:t>
      </w:r>
    </w:p>
    <w:p w:rsidRDefault="00E1041A" w:rsidP="00E1041A" w:rsidR="00E1041A">
      <w:pPr>
        <w:pStyle w:val="Odlomakpopisa"/>
        <w:jc w:val="both"/>
      </w:pPr>
      <w:r>
        <w:t xml:space="preserve">                         GOSPODARSKA ZGRADA </w:t>
      </w:r>
      <w:r>
        <w:tab/>
      </w:r>
      <w:r>
        <w:tab/>
        <w:t xml:space="preserve">      84 m²</w:t>
      </w:r>
      <w:r>
        <w:tab/>
      </w:r>
    </w:p>
    <w:p w:rsidRDefault="00E1041A" w:rsidP="00E1041A" w:rsidR="00E1041A">
      <w:pPr>
        <w:pStyle w:val="Odlomakpopisa"/>
        <w:jc w:val="both"/>
      </w:pPr>
      <w:r>
        <w:t xml:space="preserve">                         GOSPODARSKA ZGRADA </w:t>
      </w:r>
      <w:r>
        <w:tab/>
      </w:r>
      <w:r>
        <w:tab/>
        <w:t xml:space="preserve">      94 m²</w:t>
      </w:r>
      <w:r>
        <w:tab/>
      </w:r>
      <w:r>
        <w:tab/>
        <w:t xml:space="preserve">                         GOSPODARSKA ZGRADA                           1709 m²</w:t>
      </w:r>
    </w:p>
    <w:p w:rsidRDefault="00E1041A" w:rsidP="00E1041A" w:rsidR="00E1041A">
      <w:pPr>
        <w:pStyle w:val="Odlomakpopisa"/>
        <w:jc w:val="both"/>
      </w:pPr>
      <w:r>
        <w:t xml:space="preserve">1946/12 </w:t>
      </w:r>
      <w:r>
        <w:tab/>
        <w:t>ŽELJEZARA</w:t>
      </w:r>
      <w:r>
        <w:tab/>
        <w:t>GOSPODARSKA ZGRADA   1097 m²</w:t>
      </w:r>
    </w:p>
    <w:p w:rsidRDefault="00E1041A" w:rsidP="00E1041A" w:rsidR="00E1041A">
      <w:pPr>
        <w:pStyle w:val="Odlomakpopisa"/>
        <w:jc w:val="both"/>
      </w:pPr>
      <w:r>
        <w:t xml:space="preserve">1946/14 </w:t>
      </w:r>
      <w:r>
        <w:tab/>
        <w:t xml:space="preserve">ŽELJEZARA </w:t>
      </w:r>
      <w:r>
        <w:tab/>
        <w:t>POSLOVNA ZGRADA              328 m²</w:t>
      </w:r>
    </w:p>
    <w:p w:rsidRDefault="00E1041A" w:rsidP="00E1041A" w:rsidR="00E1041A">
      <w:pPr>
        <w:pStyle w:val="Odlomakpopisa"/>
        <w:jc w:val="both"/>
      </w:pPr>
      <w:r>
        <w:t xml:space="preserve">UKUPNO: </w:t>
      </w:r>
      <w:r>
        <w:tab/>
        <w:t xml:space="preserve">                                                                            7792 m² </w:t>
      </w:r>
    </w:p>
    <w:p w:rsidRDefault="00E1041A" w:rsidP="00E1041A" w:rsidR="00E1041A">
      <w:pPr>
        <w:pStyle w:val="Odlomakpopisa"/>
        <w:jc w:val="both"/>
      </w:pPr>
      <w:r>
        <w:t>4.</w:t>
      </w:r>
      <w:r>
        <w:tab/>
        <w:t>ŽELJEZARA površine 760 m²,  sagrađene na k.č.br. 1946/13, k.o. Novi Sisak,  upisanih u z.k.ul. 1800 kod Općinskoga suda u Sisku, i to:</w:t>
      </w:r>
    </w:p>
    <w:p w:rsidRDefault="00E1041A" w:rsidP="00E1041A" w:rsidR="00E1041A">
      <w:pPr>
        <w:pStyle w:val="Odlomakpopisa"/>
        <w:jc w:val="both"/>
      </w:pPr>
      <w:r>
        <w:t xml:space="preserve">1946/13 </w:t>
      </w:r>
      <w:r>
        <w:tab/>
        <w:t>ŽELJEZARA</w:t>
      </w:r>
      <w:r>
        <w:tab/>
        <w:t>760 m²</w:t>
      </w:r>
      <w:r>
        <w:tab/>
      </w:r>
    </w:p>
    <w:p w:rsidRDefault="00E1041A" w:rsidP="00E1041A" w:rsidR="00E1041A">
      <w:pPr>
        <w:pStyle w:val="Odlomakpopisa"/>
        <w:jc w:val="both"/>
      </w:pPr>
      <w:r>
        <w:t>GOSPODARSKA ZGRADA 116 m²</w:t>
      </w:r>
      <w:r>
        <w:tab/>
      </w:r>
    </w:p>
    <w:p w:rsidRDefault="00E1041A" w:rsidP="00E1041A" w:rsidR="00E1041A">
      <w:pPr>
        <w:pStyle w:val="Odlomakpopisa"/>
        <w:jc w:val="both"/>
      </w:pPr>
      <w:r>
        <w:t xml:space="preserve">                        GOSPODARSKA ZGRADA 644 m²</w:t>
      </w:r>
    </w:p>
    <w:p w:rsidRDefault="00E1041A" w:rsidP="00E1041A" w:rsidR="00E1041A">
      <w:pPr>
        <w:pStyle w:val="Odlomakpopisa"/>
        <w:jc w:val="both"/>
      </w:pPr>
      <w:r>
        <w:t xml:space="preserve">UKUPNO:                                                       760 m² </w:t>
      </w:r>
    </w:p>
    <w:p w:rsidRDefault="00E1041A" w:rsidP="00E1041A" w:rsidR="00E1041A">
      <w:pPr>
        <w:pStyle w:val="Odlomakpopisa"/>
        <w:jc w:val="both"/>
      </w:pPr>
      <w:r>
        <w:t>5.</w:t>
      </w:r>
      <w:r>
        <w:tab/>
        <w:t>BOŽIDARA ADŽIJE površine 263 m²,  k.č.br. 2573/10, k.o. Novi Sisak,  upisanih u z.k.ul. 2926 kod Općinskoga suda u Sisku, i to:</w:t>
      </w:r>
    </w:p>
    <w:p w:rsidRDefault="00E1041A" w:rsidP="00E1041A" w:rsidR="00E1041A">
      <w:pPr>
        <w:pStyle w:val="Odlomakpopisa"/>
        <w:jc w:val="both"/>
      </w:pPr>
      <w:r>
        <w:t>2573/10  BOŽIDARA ADŽIJE   263 m²,  DVORIŠTE 263 m²,  UKUPNO:   263 m².</w:t>
      </w:r>
    </w:p>
    <w:p w:rsidRDefault="00014999" w:rsidP="006A55FA" w:rsidR="00E1041A">
      <w:pPr>
        <w:pStyle w:val="Odlomakpopisa"/>
        <w:jc w:val="both"/>
      </w:pPr>
      <w:r>
        <w:t>unovčenu za iznos od 4.500.000,00 kn,</w:t>
      </w:r>
    </w:p>
    <w:p w:rsidRDefault="00B548BA" w:rsidP="006A55FA" w:rsidR="00B548BA">
      <w:pPr>
        <w:pStyle w:val="Odlomakpopisa"/>
        <w:jc w:val="both"/>
      </w:pPr>
      <w:r>
        <w:t xml:space="preserve">u iznosu od </w:t>
      </w:r>
      <w:r w:rsidR="00014999" w:rsidRPr="00014999">
        <w:rPr>
          <w:b/>
        </w:rPr>
        <w:t>1.846.696,90 kn</w:t>
      </w:r>
      <w:r w:rsidR="006A55FA" w:rsidRPr="00014999">
        <w:rPr>
          <w:b/>
        </w:rPr>
        <w:t xml:space="preserve"> </w:t>
      </w:r>
      <w:r>
        <w:t xml:space="preserve">po članku </w:t>
      </w:r>
      <w:r w:rsidR="007E7538">
        <w:t>254</w:t>
      </w:r>
      <w:r>
        <w:t xml:space="preserve">. </w:t>
      </w:r>
      <w:r w:rsidR="009F6BC3">
        <w:t>Stečajnog zakona.</w:t>
      </w:r>
    </w:p>
    <w:p w:rsidRDefault="000F0994" w:rsidP="00C211BB" w:rsidR="000F0994">
      <w:pPr>
        <w:jc w:val="both"/>
        <w:rPr>
          <w:b/>
        </w:rPr>
      </w:pPr>
    </w:p>
    <w:p w:rsidRDefault="008E1DA0" w:rsidP="00D6530B" w:rsidR="008E1DA0" w:rsidRPr="00081717">
      <w:pPr>
        <w:jc w:val="both"/>
        <w:rPr>
          <w:b/>
        </w:rPr>
      </w:pPr>
      <w:r>
        <w:rPr>
          <w:b/>
        </w:rPr>
        <w:t>II</w:t>
      </w:r>
      <w:r w:rsidR="002506B4">
        <w:rPr>
          <w:b/>
        </w:rPr>
        <w:tab/>
      </w:r>
      <w:r w:rsidR="00081717" w:rsidRPr="00081717">
        <w:t xml:space="preserve">Nalaže se računovodstvu Suda u roku od 8 dana po pravomoćnosti ovog rješenja isplatiti </w:t>
      </w:r>
      <w:r w:rsidR="00081717">
        <w:t xml:space="preserve">troškove utvrđene u točci I izreke na račun </w:t>
      </w:r>
      <w:r w:rsidR="00081717" w:rsidRPr="00081717">
        <w:t>dužnik</w:t>
      </w:r>
      <w:r w:rsidR="00081717">
        <w:t>a</w:t>
      </w:r>
      <w:r w:rsidR="00081717">
        <w:rPr>
          <w:b/>
        </w:rPr>
        <w:t xml:space="preserve"> </w:t>
      </w:r>
      <w:r w:rsidR="002506B4" w:rsidRPr="002506B4">
        <w:t>METALING d.o.o. u stečaju, Sisak, Božidara Adžije 2, broj IBAN-a: HR32 2488 0011 1001 3157 0, otvoren kod BKS Bank d.d. Zagreb</w:t>
      </w:r>
      <w:r w:rsidR="00081717">
        <w:t>.</w:t>
      </w:r>
    </w:p>
    <w:p w:rsidRDefault="009F6BC3" w:rsidP="00D6530B" w:rsidR="000A3007">
      <w:pPr>
        <w:jc w:val="both"/>
      </w:pPr>
      <w:r>
        <w:rPr>
          <w:b/>
        </w:rPr>
        <w:t>II</w:t>
      </w:r>
      <w:r w:rsidR="008E1DA0">
        <w:rPr>
          <w:b/>
        </w:rPr>
        <w:t>I</w:t>
      </w:r>
      <w:r w:rsidR="00C57ED9">
        <w:rPr>
          <w:b/>
        </w:rPr>
        <w:tab/>
      </w:r>
      <w:r w:rsidR="00C211BB" w:rsidRPr="00C211BB">
        <w:t xml:space="preserve">Iz iznosa ostvarenog prodajom </w:t>
      </w:r>
      <w:r w:rsidR="00097FD5">
        <w:t>ne</w:t>
      </w:r>
      <w:r w:rsidR="00D34AFF">
        <w:t>kretnina</w:t>
      </w:r>
      <w:r w:rsidR="00C211BB" w:rsidRPr="00C211BB">
        <w:t xml:space="preserve"> </w:t>
      </w:r>
      <w:r w:rsidR="00097FD5">
        <w:t xml:space="preserve">opisanih u točci I izreke rješenja </w:t>
      </w:r>
      <w:r w:rsidR="003D0852">
        <w:t xml:space="preserve">u iznosu od </w:t>
      </w:r>
      <w:r w:rsidR="003D0852" w:rsidRPr="003D0852">
        <w:t xml:space="preserve"> </w:t>
      </w:r>
      <w:r w:rsidR="00014999" w:rsidRPr="00014999">
        <w:rPr>
          <w:b/>
        </w:rPr>
        <w:t>3.053.904,60 kn</w:t>
      </w:r>
      <w:r w:rsidR="003D0852">
        <w:t>,</w:t>
      </w:r>
      <w:r w:rsidR="00C211BB" w:rsidRPr="00C211BB">
        <w:t xml:space="preserve"> uz odgovarajuću primjenu pravila o ovrsi</w:t>
      </w:r>
      <w:r>
        <w:t xml:space="preserve">, </w:t>
      </w:r>
      <w:r w:rsidR="00C211BB" w:rsidRPr="00C211BB">
        <w:t>namiruj</w:t>
      </w:r>
      <w:r w:rsidR="00623F75">
        <w:t>e</w:t>
      </w:r>
      <w:r w:rsidR="000A3007">
        <w:t xml:space="preserve"> se </w:t>
      </w:r>
      <w:r w:rsidR="00C211BB" w:rsidRPr="00C211BB">
        <w:t>razlučni vjerovni</w:t>
      </w:r>
      <w:r w:rsidR="00623F75">
        <w:t>k</w:t>
      </w:r>
      <w:r w:rsidR="000A3007">
        <w:t xml:space="preserve"> </w:t>
      </w:r>
      <w:r w:rsidR="00C73235" w:rsidRPr="00C73235">
        <w:t>Splitska banka d.d. Split</w:t>
      </w:r>
      <w:r w:rsidR="005B1374">
        <w:t xml:space="preserve">, </w:t>
      </w:r>
      <w:r w:rsidR="005B1374" w:rsidRPr="005B1374">
        <w:t>Domovinskog rata 61</w:t>
      </w:r>
      <w:r w:rsidR="005B1374">
        <w:t>, OIB:</w:t>
      </w:r>
      <w:r w:rsidR="005B1374" w:rsidRPr="005B1374">
        <w:t xml:space="preserve"> 69326397242</w:t>
      </w:r>
      <w:r w:rsidR="005B1374">
        <w:t>,</w:t>
      </w:r>
      <w:r w:rsidR="00C73235" w:rsidRPr="005B1374">
        <w:t xml:space="preserve"> </w:t>
      </w:r>
      <w:r w:rsidR="00E814F3">
        <w:t>na broj računa</w:t>
      </w:r>
      <w:r w:rsidR="00C73235">
        <w:t xml:space="preserve"> </w:t>
      </w:r>
      <w:r w:rsidR="00C73235" w:rsidRPr="00C73235">
        <w:t>IBAN:24 2330 0031 0000 0001 3 poziv na broj 07 92601000002-98000 svrha uplate: za Metaling</w:t>
      </w:r>
      <w:r w:rsidR="00D34AFF">
        <w:t>.</w:t>
      </w:r>
    </w:p>
    <w:p w:rsidRDefault="008E1DA0" w:rsidP="00A001F1" w:rsidR="009F6BC3">
      <w:pPr>
        <w:jc w:val="both"/>
      </w:pPr>
      <w:r>
        <w:rPr>
          <w:b/>
        </w:rPr>
        <w:t>IV</w:t>
      </w:r>
      <w:r w:rsidR="009F6BC3">
        <w:t xml:space="preserve"> </w:t>
      </w:r>
      <w:r w:rsidR="009F6BC3">
        <w:tab/>
        <w:t xml:space="preserve">Nalaže se </w:t>
      </w:r>
      <w:r w:rsidR="007E7538">
        <w:t>računovod</w:t>
      </w:r>
      <w:r w:rsidR="00E814F3">
        <w:t xml:space="preserve">stvu Suda </w:t>
      </w:r>
      <w:r w:rsidR="009F6BC3">
        <w:t>u roku od 8 dana po pravomoćnosti ovog rješenja isplatiti razlučn</w:t>
      </w:r>
      <w:r w:rsidR="00623F75">
        <w:t>o</w:t>
      </w:r>
      <w:r w:rsidR="009F6BC3">
        <w:t>m vjerovni</w:t>
      </w:r>
      <w:r w:rsidR="00623F75">
        <w:t>ku</w:t>
      </w:r>
      <w:r w:rsidR="009F6BC3">
        <w:t xml:space="preserve"> iznos</w:t>
      </w:r>
      <w:r w:rsidR="00A67951">
        <w:t xml:space="preserve"> iz točke </w:t>
      </w:r>
      <w:r w:rsidR="003F0726">
        <w:t>I</w:t>
      </w:r>
      <w:r w:rsidR="00A67951">
        <w:t>II izreke rješenja</w:t>
      </w:r>
      <w:r w:rsidR="006A55FA">
        <w:t>.</w:t>
      </w:r>
    </w:p>
    <w:p w:rsidRDefault="00A67951" w:rsidP="00A001F1" w:rsidR="00A67951">
      <w:pPr>
        <w:jc w:val="both"/>
      </w:pPr>
    </w:p>
    <w:p w:rsidRDefault="000A3007" w:rsidP="00A001F1" w:rsidR="000A3007">
      <w:pPr>
        <w:jc w:val="both"/>
        <w:rPr>
          <w:b/>
        </w:rPr>
      </w:pPr>
    </w:p>
    <w:p w:rsidRDefault="009834BD" w:rsidP="002B7387" w:rsidR="0018201B">
      <w:pPr>
        <w:ind w:left="360"/>
        <w:jc w:val="center"/>
      </w:pPr>
      <w:r>
        <w:t>Obrazložen</w:t>
      </w:r>
      <w:r w:rsidR="0019400C">
        <w:t>je</w:t>
      </w:r>
    </w:p>
    <w:p w:rsidRDefault="00D34AFF" w:rsidP="002B7387" w:rsidR="00D34AFF" w:rsidRPr="0019400C">
      <w:pPr>
        <w:ind w:left="360"/>
        <w:jc w:val="center"/>
      </w:pPr>
    </w:p>
    <w:p w:rsidRDefault="00D34AFF" w:rsidP="004D6BFB" w:rsidR="00D34AFF" w:rsidRPr="00D34AFF">
      <w:pPr>
        <w:jc w:val="both"/>
      </w:pPr>
      <w:r w:rsidRPr="00D34AFF">
        <w:tab/>
        <w:t xml:space="preserve">U stečajnom postupku nakon provedenih javnih prikupljanja ponuda prodane </w:t>
      </w:r>
      <w:r w:rsidR="00850FE1">
        <w:t>su</w:t>
      </w:r>
      <w:r w:rsidRPr="00D34AFF">
        <w:t xml:space="preserve"> </w:t>
      </w:r>
      <w:r w:rsidR="00A67951">
        <w:t>ne</w:t>
      </w:r>
      <w:r w:rsidRPr="00D34AFF">
        <w:t>kretnin</w:t>
      </w:r>
      <w:r w:rsidR="00A67951">
        <w:t>a</w:t>
      </w:r>
      <w:r w:rsidRPr="00D34AFF">
        <w:t xml:space="preserve"> u vlasništvu stečajnog dužnika. </w:t>
      </w:r>
    </w:p>
    <w:p w:rsidRDefault="00D34AFF" w:rsidP="00D34AFF" w:rsidR="00D34AFF" w:rsidRPr="00D34AFF">
      <w:pPr>
        <w:ind w:firstLine="708"/>
        <w:jc w:val="both"/>
      </w:pPr>
      <w:r w:rsidRPr="00D34AFF">
        <w:lastRenderedPageBreak/>
        <w:t xml:space="preserve">Sukladno odredbama članka </w:t>
      </w:r>
      <w:r w:rsidR="00A67951">
        <w:t>254</w:t>
      </w:r>
      <w:r w:rsidRPr="00D34AFF">
        <w:t xml:space="preserve">. Stečajnog zakona (NN </w:t>
      </w:r>
      <w:r w:rsidR="00A67951">
        <w:t>71/15</w:t>
      </w:r>
      <w:r w:rsidRPr="00D34AFF">
        <w:t xml:space="preserve"> - dalje SZ), a u svezi odredbi  Ovršnog zakona, stečajni upravitelj je zatražio određivanje troška prodaje nekretnina.</w:t>
      </w:r>
    </w:p>
    <w:p w:rsidRDefault="00D34AFF" w:rsidP="00D34AFF" w:rsidR="0018201B">
      <w:pPr>
        <w:ind w:firstLine="708"/>
        <w:jc w:val="both"/>
      </w:pPr>
      <w:r w:rsidRPr="00D34AFF">
        <w:t xml:space="preserve">Na ročištu za određivanje troškova prodaje nekretnine i diobe kupovnine održanom  </w:t>
      </w:r>
      <w:r w:rsidR="008D059F">
        <w:t>5</w:t>
      </w:r>
      <w:r w:rsidRPr="00D34AFF">
        <w:t xml:space="preserve">. </w:t>
      </w:r>
      <w:r w:rsidR="008D059F">
        <w:t>lipnja</w:t>
      </w:r>
      <w:r w:rsidRPr="00D34AFF">
        <w:t xml:space="preserve"> 201</w:t>
      </w:r>
      <w:r w:rsidR="008D059F">
        <w:t>8</w:t>
      </w:r>
      <w:r w:rsidRPr="00D34AFF">
        <w:t xml:space="preserve">. stečajni upravitelj zatražio je utvrđivanje troškova </w:t>
      </w:r>
      <w:r>
        <w:t xml:space="preserve">prodaje </w:t>
      </w:r>
      <w:r w:rsidR="008D059F">
        <w:t>nekretnina</w:t>
      </w:r>
      <w:r w:rsidRPr="00D34AFF">
        <w:t xml:space="preserve"> te predložio način namirenja razlučnih vjerovnika</w:t>
      </w:r>
      <w:r w:rsidR="00640F50">
        <w:t>.</w:t>
      </w:r>
    </w:p>
    <w:p w:rsidRDefault="00640F50" w:rsidP="00640F50" w:rsidR="00640F50" w:rsidRPr="00D34AFF">
      <w:pPr>
        <w:ind w:firstLine="708"/>
        <w:jc w:val="both"/>
      </w:pPr>
      <w:r>
        <w:t>Razlučni vjerovni</w:t>
      </w:r>
      <w:r w:rsidR="003F0726">
        <w:t>ci</w:t>
      </w:r>
      <w:r>
        <w:t xml:space="preserve"> </w:t>
      </w:r>
      <w:r w:rsidR="008D059F">
        <w:t xml:space="preserve">nisu imali primjedbi na </w:t>
      </w:r>
      <w:r>
        <w:t>prijedlog troškova izrađenog od strane stečajnog upravitelja</w:t>
      </w:r>
      <w:r w:rsidR="008D059F">
        <w:t xml:space="preserve"> te redoslijedom i visinom namirenja razlučnih vjerovnika</w:t>
      </w:r>
      <w:r>
        <w:t>.</w:t>
      </w:r>
    </w:p>
    <w:p w:rsidRDefault="00BE42A6" w:rsidP="00756E34" w:rsidR="00EE4523" w:rsidRPr="006100EF">
      <w:pPr>
        <w:ind w:firstLine="708"/>
        <w:jc w:val="both"/>
      </w:pPr>
      <w:r>
        <w:t xml:space="preserve">Slijedom </w:t>
      </w:r>
      <w:r w:rsidR="00B97FCD">
        <w:t xml:space="preserve">navedenog, sukladno odredbama </w:t>
      </w:r>
      <w:r w:rsidR="00D6530B">
        <w:t xml:space="preserve">Stečajnog i </w:t>
      </w:r>
      <w:r w:rsidR="00B97FCD">
        <w:t xml:space="preserve">Ovršnog zakona </w:t>
      </w:r>
      <w:r>
        <w:t>riješeno je kao u izreci rješenja.</w:t>
      </w:r>
    </w:p>
    <w:p w:rsidRDefault="00DB7394" w:rsidP="00AD3A28" w:rsidR="00DB7394">
      <w:pPr>
        <w:jc w:val="center"/>
      </w:pPr>
    </w:p>
    <w:p w:rsidRDefault="00F6387B" w:rsidP="00AD3A28" w:rsidR="006533EF">
      <w:pPr>
        <w:jc w:val="center"/>
      </w:pPr>
      <w:r w:rsidRPr="006100EF">
        <w:t xml:space="preserve">U Zagrebu </w:t>
      </w:r>
      <w:r w:rsidR="00E1041A">
        <w:t>7</w:t>
      </w:r>
      <w:r w:rsidR="00F95220" w:rsidRPr="00F95220">
        <w:t xml:space="preserve">. </w:t>
      </w:r>
      <w:r w:rsidR="00A43542">
        <w:t>lipnja 20</w:t>
      </w:r>
      <w:r w:rsidR="00F95220" w:rsidRPr="00F95220">
        <w:t>1</w:t>
      </w:r>
      <w:r w:rsidR="007E7538">
        <w:t>7</w:t>
      </w:r>
      <w:r w:rsidR="00F95220" w:rsidRPr="00F95220">
        <w:t>.</w:t>
      </w:r>
    </w:p>
    <w:p w:rsidRDefault="00A74E5C" w:rsidP="00A74E5C" w:rsidR="00A74E5C">
      <w:pPr>
        <w:jc w:val="center"/>
      </w:pPr>
    </w:p>
    <w:p w:rsidRDefault="00E37F77" w:rsidP="00A74E5C" w:rsidR="00E37F77">
      <w:pPr>
        <w:jc w:val="center"/>
      </w:pPr>
    </w:p>
    <w:p w:rsidRDefault="00A74E5C" w:rsidP="00A74E5C" w:rsidR="00F6387B" w:rsidRPr="006100EF">
      <w:pPr>
        <w:jc w:val="both"/>
      </w:pPr>
      <w:r>
        <w:t xml:space="preserve">                                                                                                </w:t>
      </w:r>
      <w:r w:rsidR="00F6387B" w:rsidRPr="006100EF">
        <w:t xml:space="preserve">    STEČAJNI SUDAC:</w:t>
      </w:r>
    </w:p>
    <w:p w:rsidRDefault="00F6387B" w:rsidP="007035F3" w:rsidR="00A74E5C">
      <w:pPr>
        <w:jc w:val="both"/>
      </w:pPr>
      <w:r w:rsidRPr="006100EF">
        <w:t xml:space="preserve">                                                                                                </w:t>
      </w:r>
      <w:r w:rsidR="006100EF">
        <w:t xml:space="preserve">   </w:t>
      </w:r>
      <w:r w:rsidRPr="006100EF">
        <w:t xml:space="preserve"> </w:t>
      </w:r>
      <w:r w:rsidR="00E1070E">
        <w:t>Mislav Kolakušić</w:t>
      </w:r>
      <w:r w:rsidR="007B024C">
        <w:t xml:space="preserve"> v.r.</w:t>
      </w:r>
    </w:p>
    <w:p w:rsidRDefault="00E37F77" w:rsidP="007035F3" w:rsidR="00E37F77">
      <w:pPr>
        <w:jc w:val="both"/>
      </w:pPr>
    </w:p>
    <w:p w:rsidRDefault="000F0994" w:rsidP="007035F3" w:rsidR="000F0994">
      <w:pPr>
        <w:jc w:val="both"/>
      </w:pPr>
    </w:p>
    <w:p w:rsidRDefault="00B22ED0" w:rsidP="007035F3" w:rsidR="00A74E5C">
      <w:pPr>
        <w:jc w:val="both"/>
      </w:pPr>
      <w:r>
        <w:t>POUKA</w:t>
      </w:r>
      <w:r w:rsidR="000F0994">
        <w:t xml:space="preserve"> O PRAVNOM LIJEKU:</w:t>
      </w:r>
    </w:p>
    <w:p w:rsidRDefault="00B22ED0" w:rsidP="007035F3" w:rsidR="00B22ED0">
      <w:pPr>
        <w:jc w:val="both"/>
      </w:pPr>
      <w:r>
        <w:t xml:space="preserve">Protiv  rješenja  je dopuštena  žalba u roku od 8 dana od  dostave  ovog rješenja. </w:t>
      </w:r>
    </w:p>
    <w:p w:rsidRDefault="00B22ED0" w:rsidP="007035F3" w:rsidR="00D13D36">
      <w:pPr>
        <w:jc w:val="both"/>
      </w:pPr>
      <w:r>
        <w:t xml:space="preserve">Žalba se podnosi ovom sudu u tri primjerka  </w:t>
      </w:r>
      <w:r w:rsidR="00480344">
        <w:t xml:space="preserve">za </w:t>
      </w:r>
      <w:r>
        <w:t>Visoki trgovački sud</w:t>
      </w:r>
      <w:r w:rsidR="00480344">
        <w:t xml:space="preserve"> RH</w:t>
      </w:r>
      <w:r>
        <w:t xml:space="preserve">. </w:t>
      </w:r>
      <w:r w:rsidR="009834BD">
        <w:tab/>
      </w:r>
    </w:p>
    <w:p w:rsidRDefault="00E37F77" w:rsidP="007035F3" w:rsidR="00E37F77">
      <w:pPr>
        <w:jc w:val="both"/>
      </w:pPr>
    </w:p>
    <w:p w:rsidRDefault="009F6BC3" w:rsidP="004F70C6" w:rsidR="009F6BC3">
      <w:pPr>
        <w:ind w:left="720"/>
        <w:jc w:val="both"/>
      </w:pPr>
    </w:p>
    <w:p w:rsidRDefault="007B024C" w:rsidR="007B024C">
      <w:r>
        <w:t>Za točnost otpravka - ovlašteni službenik</w:t>
      </w:r>
    </w:p>
    <w:p w:rsidRDefault="007B024C" w:rsidR="007B024C" w:rsidRPr="000504A6">
      <w:r>
        <w:tab/>
        <w:t xml:space="preserve">      </w:t>
      </w:r>
      <w:r w:rsidRPr="000E6531">
        <w:t>Ivana Stampf</w:t>
      </w:r>
    </w:p>
    <w:p w:rsidRDefault="007B024C" w:rsidP="004F70C6" w:rsidR="007B024C">
      <w:pPr>
        <w:ind w:left="720"/>
        <w:jc w:val="both"/>
      </w:pPr>
    </w:p>
    <w:sectPr w:rsidSect="00E12317" w:rsidR="007B024C">
      <w:headerReference w:type="even" r:id="rId10"/>
      <w:headerReference w:type="default" r:id="rId11"/>
      <w:pgSz w:h="16838" w:w="11906"/>
      <w:pgMar w:gutter="0" w:footer="708" w:header="708" w:left="1417" w:bottom="1417"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44647" w:rsidR="00244647">
      <w:r>
        <w:separator/>
      </w:r>
    </w:p>
  </w:endnote>
  <w:endnote w:id="0" w:type="continuationSeparator">
    <w:p w:rsidRDefault="00244647" w:rsidR="0024464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44647" w:rsidR="00244647">
      <w:r>
        <w:separator/>
      </w:r>
    </w:p>
  </w:footnote>
  <w:footnote w:id="0" w:type="continuationSeparator">
    <w:p w:rsidRDefault="00244647" w:rsidR="0024464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E2FDF" w:rsidP="00880EB0" w:rsidR="007E2FD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E2FDF" w:rsidR="007E2FD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E2FDF" w:rsidP="00880EB0" w:rsidR="007E2FD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B024C">
      <w:rPr>
        <w:rStyle w:val="Brojstranice"/>
        <w:noProof/>
      </w:rPr>
      <w:t>3</w:t>
    </w:r>
    <w:r>
      <w:rPr>
        <w:rStyle w:val="Brojstranice"/>
      </w:rPr>
      <w:fldChar w:fldCharType="end"/>
    </w:r>
  </w:p>
  <w:p w:rsidRDefault="00E1041A" w:rsidP="00E1070E" w:rsidR="007E2FDF">
    <w:pPr>
      <w:pStyle w:val="Zaglavlje"/>
      <w:jc w:val="right"/>
    </w:pPr>
    <w:r>
      <w:tab/>
    </w:r>
    <w:r>
      <w:tab/>
    </w:r>
    <w:r w:rsidR="007E2FDF">
      <w:t xml:space="preserve">   </w:t>
    </w:r>
    <w:r w:rsidR="007E2FDF" w:rsidRPr="00EA7A7D">
      <w:t>66</w:t>
    </w:r>
    <w:r w:rsidR="007E2FDF" w:rsidRPr="00832E83">
      <w:t xml:space="preserve"> St-</w:t>
    </w:r>
    <w:r w:rsidR="007E7538">
      <w:t>15</w:t>
    </w:r>
    <w:r>
      <w:t>72</w:t>
    </w:r>
    <w:r w:rsidR="007E2FDF" w:rsidRPr="00832E83">
      <w:t>/</w:t>
    </w:r>
    <w:r w:rsidR="007E2FDF">
      <w:t>1</w:t>
    </w:r>
    <w:r w:rsidR="005D78F0">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C66470"/>
    <w:multiLevelType w:val="hybridMultilevel"/>
    <w:tmpl w:val="87566A7C"/>
    <w:lvl w:tplc="E0CA579C"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213E7966"/>
    <w:multiLevelType w:val="hybridMultilevel"/>
    <w:tmpl w:val="EF9CC0B8"/>
    <w:lvl w:tplc="3A009C9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1B658DF"/>
    <w:multiLevelType w:val="hybridMultilevel"/>
    <w:tmpl w:val="38242E84"/>
    <w:lvl w:tplc="D234BC4C"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4B486040"/>
    <w:multiLevelType w:val="hybridMultilevel"/>
    <w:tmpl w:val="FDE01E9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5">
    <w:nsid w:val="5E6339ED"/>
    <w:multiLevelType w:val="hybridMultilevel"/>
    <w:tmpl w:val="EEB40F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7020BEE"/>
    <w:multiLevelType w:val="hybridMultilevel"/>
    <w:tmpl w:val="EC7026A2"/>
    <w:lvl w:tplc="8C6A67C6" w:ilvl="0">
      <w:start w:val="1"/>
      <w:numFmt w:val="decimal"/>
      <w:lvlText w:val="%1."/>
      <w:lvlJc w:val="left"/>
      <w:pPr>
        <w:tabs>
          <w:tab w:pos="1080" w:val="num"/>
        </w:tabs>
        <w:ind w:hanging="360" w:left="1080"/>
      </w:pPr>
      <w:rPr>
        <w:rFonts w:cs="Times New Roman" w:hAnsi="Times New Roman" w:ascii="Times New Roman" w:hint="default"/>
      </w:rPr>
    </w:lvl>
    <w:lvl w:tplc="CB2A7F2A" w:ilvl="1">
      <w:numFmt w:val="bullet"/>
      <w:lvlText w:val="-"/>
      <w:lvlJc w:val="left"/>
      <w:pPr>
        <w:tabs>
          <w:tab w:pos="1800" w:val="num"/>
        </w:tabs>
        <w:ind w:hanging="360" w:left="1800"/>
      </w:pPr>
      <w:rPr>
        <w:rFonts w:cs="Times New Roman" w:eastAsia="Times New Roman" w:hAnsi="Times New Roman" w:ascii="Times New Roman" w:hint="default"/>
      </w:rPr>
    </w:lvl>
    <w:lvl w:tplc="041A0005" w:ilvl="2">
      <w:start w:val="1"/>
      <w:numFmt w:val="bullet"/>
      <w:lvlText w:val=""/>
      <w:lvlJc w:val="left"/>
      <w:pPr>
        <w:tabs>
          <w:tab w:pos="2520" w:val="num"/>
        </w:tabs>
        <w:ind w:hanging="360" w:left="2520"/>
      </w:pPr>
      <w:rPr>
        <w:rFonts w:hAnsi="Wingdings" w:ascii="Wingdings" w:hint="default"/>
      </w:rPr>
    </w:lvl>
    <w:lvl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7">
    <w:nsid w:val="6DFB7A49"/>
    <w:multiLevelType w:val="hybridMultilevel"/>
    <w:tmpl w:val="1764C048"/>
    <w:lvl w:tplc="D0AE5AD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6FAC662E"/>
    <w:multiLevelType w:val="hybridMultilevel"/>
    <w:tmpl w:val="1856DDEC"/>
    <w:lvl w:tplc="041A0001" w:ilvl="0">
      <w:numFmt w:val="bullet"/>
      <w:lvlText w:val=""/>
      <w:lvlJc w:val="left"/>
      <w:pPr>
        <w:tabs>
          <w:tab w:pos="720" w:val="num"/>
        </w:tabs>
        <w:ind w:hanging="360" w:left="720"/>
      </w:pPr>
      <w:rPr>
        <w:rFonts w:cs="Times New Roman" w:eastAsia="Times New Roman"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74215B1B"/>
    <w:multiLevelType w:val="hybridMultilevel"/>
    <w:tmpl w:val="8E0269C4"/>
    <w:lvl w:tplc="33C21C0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75EC2051"/>
    <w:multiLevelType w:val="hybridMultilevel"/>
    <w:tmpl w:val="D36EC62C"/>
    <w:lvl w:tplc="2A26653A"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1">
    <w:nsid w:val="770F4FC3"/>
    <w:multiLevelType w:val="hybridMultilevel"/>
    <w:tmpl w:val="99283C2C"/>
    <w:lvl w:tplc="BDEA4496"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4"/>
  </w:num>
  <w:num w:numId="2">
    <w:abstractNumId w:val="8"/>
  </w:num>
  <w:num w:numId="3">
    <w:abstractNumId w:val="9"/>
  </w:num>
  <w:num w:numId="4">
    <w:abstractNumId w:val="2"/>
  </w:num>
  <w:num w:numId="5">
    <w:abstractNumId w:val="11"/>
  </w:num>
  <w:num w:numId="6">
    <w:abstractNumId w:val="0"/>
  </w:num>
  <w:num w:numId="7">
    <w:abstractNumId w:val="5"/>
  </w:num>
  <w:num w:numId="8">
    <w:abstractNumId w:val="6"/>
  </w:num>
  <w:num w:numId="9">
    <w:abstractNumId w:val="10"/>
  </w:num>
  <w:num w:numId="10">
    <w:abstractNumId w:val="7"/>
  </w:num>
  <w:num w:numId="11">
    <w:abstractNumId w:val="1"/>
  </w:num>
  <w:num w:numId="12">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2"/>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BE"/>
    <w:rsid w:val="00005CF6"/>
    <w:rsid w:val="00005FB7"/>
    <w:rsid w:val="00006277"/>
    <w:rsid w:val="0000638D"/>
    <w:rsid w:val="00006D3A"/>
    <w:rsid w:val="000078E3"/>
    <w:rsid w:val="00011D40"/>
    <w:rsid w:val="0001411D"/>
    <w:rsid w:val="000143AA"/>
    <w:rsid w:val="00014999"/>
    <w:rsid w:val="00015F32"/>
    <w:rsid w:val="00015F74"/>
    <w:rsid w:val="00017F17"/>
    <w:rsid w:val="000211E6"/>
    <w:rsid w:val="0002276D"/>
    <w:rsid w:val="00026D6A"/>
    <w:rsid w:val="000277AC"/>
    <w:rsid w:val="000316F6"/>
    <w:rsid w:val="00034896"/>
    <w:rsid w:val="0003510C"/>
    <w:rsid w:val="00036FB6"/>
    <w:rsid w:val="00040374"/>
    <w:rsid w:val="00040423"/>
    <w:rsid w:val="00041017"/>
    <w:rsid w:val="00043A6E"/>
    <w:rsid w:val="0004413C"/>
    <w:rsid w:val="0004641E"/>
    <w:rsid w:val="0004683C"/>
    <w:rsid w:val="00047FC2"/>
    <w:rsid w:val="000500B0"/>
    <w:rsid w:val="0005074B"/>
    <w:rsid w:val="00050AD7"/>
    <w:rsid w:val="00055350"/>
    <w:rsid w:val="0005575B"/>
    <w:rsid w:val="000561FA"/>
    <w:rsid w:val="00057314"/>
    <w:rsid w:val="00057D06"/>
    <w:rsid w:val="00062BEB"/>
    <w:rsid w:val="00065DDC"/>
    <w:rsid w:val="000667E0"/>
    <w:rsid w:val="00071632"/>
    <w:rsid w:val="00071821"/>
    <w:rsid w:val="00071DF9"/>
    <w:rsid w:val="00073145"/>
    <w:rsid w:val="0007498A"/>
    <w:rsid w:val="00074E7F"/>
    <w:rsid w:val="00075278"/>
    <w:rsid w:val="000773A4"/>
    <w:rsid w:val="00080278"/>
    <w:rsid w:val="0008028C"/>
    <w:rsid w:val="000812EE"/>
    <w:rsid w:val="00081717"/>
    <w:rsid w:val="000817C6"/>
    <w:rsid w:val="00082576"/>
    <w:rsid w:val="00084637"/>
    <w:rsid w:val="0008578C"/>
    <w:rsid w:val="00085C1F"/>
    <w:rsid w:val="00086FCE"/>
    <w:rsid w:val="00087EF6"/>
    <w:rsid w:val="000908F5"/>
    <w:rsid w:val="000945FB"/>
    <w:rsid w:val="000951B6"/>
    <w:rsid w:val="00095200"/>
    <w:rsid w:val="00096B26"/>
    <w:rsid w:val="00096BAC"/>
    <w:rsid w:val="00097905"/>
    <w:rsid w:val="00097FD5"/>
    <w:rsid w:val="000A3007"/>
    <w:rsid w:val="000A38DB"/>
    <w:rsid w:val="000A60ED"/>
    <w:rsid w:val="000A7314"/>
    <w:rsid w:val="000A7A33"/>
    <w:rsid w:val="000A7E2C"/>
    <w:rsid w:val="000B06BF"/>
    <w:rsid w:val="000B0AC5"/>
    <w:rsid w:val="000B26A6"/>
    <w:rsid w:val="000B43F6"/>
    <w:rsid w:val="000B4A01"/>
    <w:rsid w:val="000B4AEF"/>
    <w:rsid w:val="000B4B9B"/>
    <w:rsid w:val="000B54A7"/>
    <w:rsid w:val="000B648C"/>
    <w:rsid w:val="000B76C5"/>
    <w:rsid w:val="000C2C0D"/>
    <w:rsid w:val="000C47B3"/>
    <w:rsid w:val="000C4996"/>
    <w:rsid w:val="000C5332"/>
    <w:rsid w:val="000C5CA5"/>
    <w:rsid w:val="000C79A1"/>
    <w:rsid w:val="000D01CC"/>
    <w:rsid w:val="000D125A"/>
    <w:rsid w:val="000D1779"/>
    <w:rsid w:val="000D39D9"/>
    <w:rsid w:val="000D67FF"/>
    <w:rsid w:val="000D72C3"/>
    <w:rsid w:val="000E06CE"/>
    <w:rsid w:val="000E0A6C"/>
    <w:rsid w:val="000E10DB"/>
    <w:rsid w:val="000E1568"/>
    <w:rsid w:val="000E2BAF"/>
    <w:rsid w:val="000E304D"/>
    <w:rsid w:val="000E312B"/>
    <w:rsid w:val="000E357C"/>
    <w:rsid w:val="000E35D3"/>
    <w:rsid w:val="000E4AFB"/>
    <w:rsid w:val="000E57EE"/>
    <w:rsid w:val="000E694D"/>
    <w:rsid w:val="000F0994"/>
    <w:rsid w:val="000F4E1B"/>
    <w:rsid w:val="000F5051"/>
    <w:rsid w:val="000F5EE3"/>
    <w:rsid w:val="000F6FD1"/>
    <w:rsid w:val="000F7B78"/>
    <w:rsid w:val="00100819"/>
    <w:rsid w:val="00103C59"/>
    <w:rsid w:val="00103F48"/>
    <w:rsid w:val="00104028"/>
    <w:rsid w:val="00105A78"/>
    <w:rsid w:val="00110CF3"/>
    <w:rsid w:val="00111496"/>
    <w:rsid w:val="00111F49"/>
    <w:rsid w:val="00112300"/>
    <w:rsid w:val="00113BB5"/>
    <w:rsid w:val="00113C82"/>
    <w:rsid w:val="00116701"/>
    <w:rsid w:val="001170FC"/>
    <w:rsid w:val="00117644"/>
    <w:rsid w:val="00117A3B"/>
    <w:rsid w:val="00121F5E"/>
    <w:rsid w:val="00123271"/>
    <w:rsid w:val="00125E27"/>
    <w:rsid w:val="00126F70"/>
    <w:rsid w:val="001270D8"/>
    <w:rsid w:val="0013051E"/>
    <w:rsid w:val="00130EE2"/>
    <w:rsid w:val="00134BA4"/>
    <w:rsid w:val="00134F88"/>
    <w:rsid w:val="001359E5"/>
    <w:rsid w:val="00136C5D"/>
    <w:rsid w:val="00137001"/>
    <w:rsid w:val="00137DD7"/>
    <w:rsid w:val="00140173"/>
    <w:rsid w:val="001452E2"/>
    <w:rsid w:val="00145BA7"/>
    <w:rsid w:val="001508FC"/>
    <w:rsid w:val="00150C92"/>
    <w:rsid w:val="00152876"/>
    <w:rsid w:val="00153DB6"/>
    <w:rsid w:val="00155C83"/>
    <w:rsid w:val="00160540"/>
    <w:rsid w:val="00160CB3"/>
    <w:rsid w:val="001622D8"/>
    <w:rsid w:val="001628A6"/>
    <w:rsid w:val="00163273"/>
    <w:rsid w:val="00164D44"/>
    <w:rsid w:val="00164FF9"/>
    <w:rsid w:val="00165D88"/>
    <w:rsid w:val="0016613D"/>
    <w:rsid w:val="0016637B"/>
    <w:rsid w:val="00167E56"/>
    <w:rsid w:val="00170E89"/>
    <w:rsid w:val="00171901"/>
    <w:rsid w:val="001761B8"/>
    <w:rsid w:val="0017626A"/>
    <w:rsid w:val="0017667A"/>
    <w:rsid w:val="00176A48"/>
    <w:rsid w:val="001806F5"/>
    <w:rsid w:val="00181C81"/>
    <w:rsid w:val="00181CE5"/>
    <w:rsid w:val="00181E31"/>
    <w:rsid w:val="0018201B"/>
    <w:rsid w:val="00182BC1"/>
    <w:rsid w:val="0018402A"/>
    <w:rsid w:val="0018489B"/>
    <w:rsid w:val="001848A5"/>
    <w:rsid w:val="00184D50"/>
    <w:rsid w:val="00184EA4"/>
    <w:rsid w:val="0018529D"/>
    <w:rsid w:val="0018647E"/>
    <w:rsid w:val="001901AA"/>
    <w:rsid w:val="001908A2"/>
    <w:rsid w:val="00193A49"/>
    <w:rsid w:val="0019400C"/>
    <w:rsid w:val="0019487A"/>
    <w:rsid w:val="00194B54"/>
    <w:rsid w:val="00195746"/>
    <w:rsid w:val="00197F30"/>
    <w:rsid w:val="001A2A93"/>
    <w:rsid w:val="001A3FDE"/>
    <w:rsid w:val="001A5BFB"/>
    <w:rsid w:val="001A6F95"/>
    <w:rsid w:val="001B111F"/>
    <w:rsid w:val="001B19B3"/>
    <w:rsid w:val="001B39F1"/>
    <w:rsid w:val="001B3A7D"/>
    <w:rsid w:val="001B53E0"/>
    <w:rsid w:val="001B559B"/>
    <w:rsid w:val="001B62CE"/>
    <w:rsid w:val="001B6FF9"/>
    <w:rsid w:val="001C18AE"/>
    <w:rsid w:val="001C36E6"/>
    <w:rsid w:val="001C3DB9"/>
    <w:rsid w:val="001C41EC"/>
    <w:rsid w:val="001C4EAB"/>
    <w:rsid w:val="001C55CD"/>
    <w:rsid w:val="001C5609"/>
    <w:rsid w:val="001C6BDB"/>
    <w:rsid w:val="001D1ADF"/>
    <w:rsid w:val="001D1C60"/>
    <w:rsid w:val="001D4448"/>
    <w:rsid w:val="001D4C6F"/>
    <w:rsid w:val="001D709A"/>
    <w:rsid w:val="001D766C"/>
    <w:rsid w:val="001D7DEE"/>
    <w:rsid w:val="001E1649"/>
    <w:rsid w:val="001E5509"/>
    <w:rsid w:val="001E5DFA"/>
    <w:rsid w:val="001E6637"/>
    <w:rsid w:val="001E68EC"/>
    <w:rsid w:val="001F4D0D"/>
    <w:rsid w:val="001F5C82"/>
    <w:rsid w:val="001F655B"/>
    <w:rsid w:val="001F676B"/>
    <w:rsid w:val="001F7F27"/>
    <w:rsid w:val="00200C53"/>
    <w:rsid w:val="00202CAB"/>
    <w:rsid w:val="00203F72"/>
    <w:rsid w:val="002047E5"/>
    <w:rsid w:val="00205DCF"/>
    <w:rsid w:val="00206183"/>
    <w:rsid w:val="00207B71"/>
    <w:rsid w:val="00210EA1"/>
    <w:rsid w:val="002114AE"/>
    <w:rsid w:val="002119E6"/>
    <w:rsid w:val="002147FD"/>
    <w:rsid w:val="00214BB0"/>
    <w:rsid w:val="002155A0"/>
    <w:rsid w:val="00215FAF"/>
    <w:rsid w:val="00220DF6"/>
    <w:rsid w:val="00220F12"/>
    <w:rsid w:val="0022146A"/>
    <w:rsid w:val="00222353"/>
    <w:rsid w:val="00222368"/>
    <w:rsid w:val="00230166"/>
    <w:rsid w:val="00231EEA"/>
    <w:rsid w:val="00233C31"/>
    <w:rsid w:val="00233F3B"/>
    <w:rsid w:val="00233F55"/>
    <w:rsid w:val="00234302"/>
    <w:rsid w:val="002346A4"/>
    <w:rsid w:val="00237017"/>
    <w:rsid w:val="00237B36"/>
    <w:rsid w:val="002400CC"/>
    <w:rsid w:val="00241089"/>
    <w:rsid w:val="002413EA"/>
    <w:rsid w:val="00243DE3"/>
    <w:rsid w:val="00244647"/>
    <w:rsid w:val="00245009"/>
    <w:rsid w:val="0024580E"/>
    <w:rsid w:val="00245C82"/>
    <w:rsid w:val="0024612E"/>
    <w:rsid w:val="002506B4"/>
    <w:rsid w:val="002516A2"/>
    <w:rsid w:val="00253CEF"/>
    <w:rsid w:val="00254298"/>
    <w:rsid w:val="00255156"/>
    <w:rsid w:val="002557A4"/>
    <w:rsid w:val="002568D9"/>
    <w:rsid w:val="00257CB6"/>
    <w:rsid w:val="00257D3E"/>
    <w:rsid w:val="0026348B"/>
    <w:rsid w:val="0026664D"/>
    <w:rsid w:val="00266D4B"/>
    <w:rsid w:val="00267134"/>
    <w:rsid w:val="002724DA"/>
    <w:rsid w:val="002737F4"/>
    <w:rsid w:val="002738F1"/>
    <w:rsid w:val="002752DB"/>
    <w:rsid w:val="002759B2"/>
    <w:rsid w:val="00275D03"/>
    <w:rsid w:val="00276DCB"/>
    <w:rsid w:val="00277DBB"/>
    <w:rsid w:val="00280B38"/>
    <w:rsid w:val="002810C8"/>
    <w:rsid w:val="002826BD"/>
    <w:rsid w:val="0028418B"/>
    <w:rsid w:val="00284B1B"/>
    <w:rsid w:val="00287BFE"/>
    <w:rsid w:val="00293154"/>
    <w:rsid w:val="00294379"/>
    <w:rsid w:val="0029580B"/>
    <w:rsid w:val="002963C4"/>
    <w:rsid w:val="002975B9"/>
    <w:rsid w:val="002A0DEA"/>
    <w:rsid w:val="002A1D32"/>
    <w:rsid w:val="002A2E95"/>
    <w:rsid w:val="002A3AF3"/>
    <w:rsid w:val="002A3F94"/>
    <w:rsid w:val="002A4B05"/>
    <w:rsid w:val="002A6A2C"/>
    <w:rsid w:val="002A6F1B"/>
    <w:rsid w:val="002A729D"/>
    <w:rsid w:val="002A74EA"/>
    <w:rsid w:val="002A7568"/>
    <w:rsid w:val="002B0510"/>
    <w:rsid w:val="002B0E7C"/>
    <w:rsid w:val="002B172C"/>
    <w:rsid w:val="002B28CC"/>
    <w:rsid w:val="002B2E63"/>
    <w:rsid w:val="002B3FE7"/>
    <w:rsid w:val="002B427E"/>
    <w:rsid w:val="002B435E"/>
    <w:rsid w:val="002B5C81"/>
    <w:rsid w:val="002B7387"/>
    <w:rsid w:val="002B7F89"/>
    <w:rsid w:val="002C0462"/>
    <w:rsid w:val="002C17ED"/>
    <w:rsid w:val="002C1B6E"/>
    <w:rsid w:val="002C272A"/>
    <w:rsid w:val="002C4657"/>
    <w:rsid w:val="002C63D1"/>
    <w:rsid w:val="002C6E3C"/>
    <w:rsid w:val="002C7567"/>
    <w:rsid w:val="002D06C2"/>
    <w:rsid w:val="002D0EE1"/>
    <w:rsid w:val="002D13FF"/>
    <w:rsid w:val="002D1449"/>
    <w:rsid w:val="002D14FD"/>
    <w:rsid w:val="002D2C4F"/>
    <w:rsid w:val="002D5930"/>
    <w:rsid w:val="002D5BCA"/>
    <w:rsid w:val="002D7022"/>
    <w:rsid w:val="002E0CB6"/>
    <w:rsid w:val="002E29D0"/>
    <w:rsid w:val="002E302A"/>
    <w:rsid w:val="002E4C38"/>
    <w:rsid w:val="002E7135"/>
    <w:rsid w:val="002F0759"/>
    <w:rsid w:val="002F1DFB"/>
    <w:rsid w:val="002F3881"/>
    <w:rsid w:val="002F4A46"/>
    <w:rsid w:val="002F51E0"/>
    <w:rsid w:val="002F5212"/>
    <w:rsid w:val="00300C7D"/>
    <w:rsid w:val="0030114A"/>
    <w:rsid w:val="003018B7"/>
    <w:rsid w:val="00302981"/>
    <w:rsid w:val="00302B95"/>
    <w:rsid w:val="00302D8A"/>
    <w:rsid w:val="0030430A"/>
    <w:rsid w:val="003044A1"/>
    <w:rsid w:val="003047A7"/>
    <w:rsid w:val="00304DA3"/>
    <w:rsid w:val="00305494"/>
    <w:rsid w:val="0030757B"/>
    <w:rsid w:val="0031124B"/>
    <w:rsid w:val="00311E73"/>
    <w:rsid w:val="0031423A"/>
    <w:rsid w:val="00314320"/>
    <w:rsid w:val="00317E50"/>
    <w:rsid w:val="0032359D"/>
    <w:rsid w:val="0032428E"/>
    <w:rsid w:val="003261B2"/>
    <w:rsid w:val="0033196C"/>
    <w:rsid w:val="003322BE"/>
    <w:rsid w:val="003327F2"/>
    <w:rsid w:val="003331FB"/>
    <w:rsid w:val="003340CB"/>
    <w:rsid w:val="00334194"/>
    <w:rsid w:val="00335103"/>
    <w:rsid w:val="0033579E"/>
    <w:rsid w:val="00335A10"/>
    <w:rsid w:val="003361D7"/>
    <w:rsid w:val="003403D3"/>
    <w:rsid w:val="00340796"/>
    <w:rsid w:val="00340CD0"/>
    <w:rsid w:val="00341B46"/>
    <w:rsid w:val="00344126"/>
    <w:rsid w:val="003446A9"/>
    <w:rsid w:val="0034664A"/>
    <w:rsid w:val="00347F5D"/>
    <w:rsid w:val="0035015C"/>
    <w:rsid w:val="00351F4B"/>
    <w:rsid w:val="0035319B"/>
    <w:rsid w:val="003534EF"/>
    <w:rsid w:val="00353D98"/>
    <w:rsid w:val="00357F9F"/>
    <w:rsid w:val="0036000D"/>
    <w:rsid w:val="0036047F"/>
    <w:rsid w:val="00361842"/>
    <w:rsid w:val="00363CC7"/>
    <w:rsid w:val="0036459C"/>
    <w:rsid w:val="0036655A"/>
    <w:rsid w:val="00366D3A"/>
    <w:rsid w:val="00366ED0"/>
    <w:rsid w:val="00371037"/>
    <w:rsid w:val="00371314"/>
    <w:rsid w:val="00371D9E"/>
    <w:rsid w:val="00372693"/>
    <w:rsid w:val="00372FE4"/>
    <w:rsid w:val="00375FF5"/>
    <w:rsid w:val="00376C11"/>
    <w:rsid w:val="00376C5E"/>
    <w:rsid w:val="0037788C"/>
    <w:rsid w:val="003811F3"/>
    <w:rsid w:val="00382B22"/>
    <w:rsid w:val="00384436"/>
    <w:rsid w:val="0038526D"/>
    <w:rsid w:val="0038734F"/>
    <w:rsid w:val="00387360"/>
    <w:rsid w:val="00391BDE"/>
    <w:rsid w:val="0039202E"/>
    <w:rsid w:val="003931D8"/>
    <w:rsid w:val="00393B79"/>
    <w:rsid w:val="0039428B"/>
    <w:rsid w:val="00394343"/>
    <w:rsid w:val="00394DC0"/>
    <w:rsid w:val="00396497"/>
    <w:rsid w:val="003967D2"/>
    <w:rsid w:val="00397DEC"/>
    <w:rsid w:val="003A0BD1"/>
    <w:rsid w:val="003A1D86"/>
    <w:rsid w:val="003A21A8"/>
    <w:rsid w:val="003A3088"/>
    <w:rsid w:val="003A4064"/>
    <w:rsid w:val="003A53F6"/>
    <w:rsid w:val="003A5A14"/>
    <w:rsid w:val="003A738F"/>
    <w:rsid w:val="003A7942"/>
    <w:rsid w:val="003B039B"/>
    <w:rsid w:val="003B1CAF"/>
    <w:rsid w:val="003B2020"/>
    <w:rsid w:val="003B2301"/>
    <w:rsid w:val="003B2E58"/>
    <w:rsid w:val="003B3140"/>
    <w:rsid w:val="003B4704"/>
    <w:rsid w:val="003B5C6E"/>
    <w:rsid w:val="003B63A6"/>
    <w:rsid w:val="003B69E5"/>
    <w:rsid w:val="003B77E4"/>
    <w:rsid w:val="003C22A6"/>
    <w:rsid w:val="003C2828"/>
    <w:rsid w:val="003C4ABD"/>
    <w:rsid w:val="003C5E1D"/>
    <w:rsid w:val="003C6090"/>
    <w:rsid w:val="003C7664"/>
    <w:rsid w:val="003D0569"/>
    <w:rsid w:val="003D0852"/>
    <w:rsid w:val="003D23A0"/>
    <w:rsid w:val="003D443A"/>
    <w:rsid w:val="003D770E"/>
    <w:rsid w:val="003E3522"/>
    <w:rsid w:val="003E4CAE"/>
    <w:rsid w:val="003E53C9"/>
    <w:rsid w:val="003E540A"/>
    <w:rsid w:val="003E592E"/>
    <w:rsid w:val="003E6CA7"/>
    <w:rsid w:val="003F0726"/>
    <w:rsid w:val="003F1F46"/>
    <w:rsid w:val="003F2722"/>
    <w:rsid w:val="003F426C"/>
    <w:rsid w:val="003F457C"/>
    <w:rsid w:val="003F64C0"/>
    <w:rsid w:val="004021E5"/>
    <w:rsid w:val="004027F3"/>
    <w:rsid w:val="004035AB"/>
    <w:rsid w:val="00405C03"/>
    <w:rsid w:val="004068F2"/>
    <w:rsid w:val="00407211"/>
    <w:rsid w:val="00407538"/>
    <w:rsid w:val="00410255"/>
    <w:rsid w:val="00410B3A"/>
    <w:rsid w:val="00411E4E"/>
    <w:rsid w:val="00412417"/>
    <w:rsid w:val="00414178"/>
    <w:rsid w:val="004141E8"/>
    <w:rsid w:val="00414856"/>
    <w:rsid w:val="00415217"/>
    <w:rsid w:val="0041577B"/>
    <w:rsid w:val="0041739C"/>
    <w:rsid w:val="00417A86"/>
    <w:rsid w:val="00417B65"/>
    <w:rsid w:val="0042036D"/>
    <w:rsid w:val="004207CD"/>
    <w:rsid w:val="00420EB8"/>
    <w:rsid w:val="00421160"/>
    <w:rsid w:val="004222F7"/>
    <w:rsid w:val="004225AE"/>
    <w:rsid w:val="004242BA"/>
    <w:rsid w:val="00424630"/>
    <w:rsid w:val="00425BF3"/>
    <w:rsid w:val="0042726E"/>
    <w:rsid w:val="00427645"/>
    <w:rsid w:val="00427EAD"/>
    <w:rsid w:val="0043068A"/>
    <w:rsid w:val="004331DE"/>
    <w:rsid w:val="004344A2"/>
    <w:rsid w:val="00435E5D"/>
    <w:rsid w:val="0044267A"/>
    <w:rsid w:val="00446CC0"/>
    <w:rsid w:val="00447166"/>
    <w:rsid w:val="00447479"/>
    <w:rsid w:val="00447595"/>
    <w:rsid w:val="0045019F"/>
    <w:rsid w:val="00450A26"/>
    <w:rsid w:val="00451125"/>
    <w:rsid w:val="0045278D"/>
    <w:rsid w:val="00452FC7"/>
    <w:rsid w:val="004536F2"/>
    <w:rsid w:val="0045382F"/>
    <w:rsid w:val="00457E1D"/>
    <w:rsid w:val="00460578"/>
    <w:rsid w:val="00460A25"/>
    <w:rsid w:val="0046542B"/>
    <w:rsid w:val="00466005"/>
    <w:rsid w:val="0046725E"/>
    <w:rsid w:val="00470021"/>
    <w:rsid w:val="004708DD"/>
    <w:rsid w:val="00470C90"/>
    <w:rsid w:val="00470F5E"/>
    <w:rsid w:val="00472A07"/>
    <w:rsid w:val="00473C5A"/>
    <w:rsid w:val="00475C3A"/>
    <w:rsid w:val="0047669C"/>
    <w:rsid w:val="00480344"/>
    <w:rsid w:val="00480A62"/>
    <w:rsid w:val="0048164C"/>
    <w:rsid w:val="00482BB6"/>
    <w:rsid w:val="004867B9"/>
    <w:rsid w:val="004868B1"/>
    <w:rsid w:val="00490FD4"/>
    <w:rsid w:val="004915AB"/>
    <w:rsid w:val="004918F5"/>
    <w:rsid w:val="004925F3"/>
    <w:rsid w:val="0049291B"/>
    <w:rsid w:val="004936C7"/>
    <w:rsid w:val="00493DB7"/>
    <w:rsid w:val="004954E3"/>
    <w:rsid w:val="00495A65"/>
    <w:rsid w:val="0049758D"/>
    <w:rsid w:val="00497635"/>
    <w:rsid w:val="00497809"/>
    <w:rsid w:val="004A01F1"/>
    <w:rsid w:val="004A1AF9"/>
    <w:rsid w:val="004A26D7"/>
    <w:rsid w:val="004A30CA"/>
    <w:rsid w:val="004A6775"/>
    <w:rsid w:val="004A6D24"/>
    <w:rsid w:val="004A7368"/>
    <w:rsid w:val="004A7619"/>
    <w:rsid w:val="004B1965"/>
    <w:rsid w:val="004B226B"/>
    <w:rsid w:val="004B314D"/>
    <w:rsid w:val="004B590C"/>
    <w:rsid w:val="004B5BAE"/>
    <w:rsid w:val="004B6AB2"/>
    <w:rsid w:val="004C07BA"/>
    <w:rsid w:val="004C16F6"/>
    <w:rsid w:val="004C29E8"/>
    <w:rsid w:val="004C2A0D"/>
    <w:rsid w:val="004C3999"/>
    <w:rsid w:val="004C4547"/>
    <w:rsid w:val="004C45A8"/>
    <w:rsid w:val="004C46BF"/>
    <w:rsid w:val="004C5E73"/>
    <w:rsid w:val="004C6227"/>
    <w:rsid w:val="004C6460"/>
    <w:rsid w:val="004C6498"/>
    <w:rsid w:val="004C6868"/>
    <w:rsid w:val="004C6921"/>
    <w:rsid w:val="004D0973"/>
    <w:rsid w:val="004D2F1D"/>
    <w:rsid w:val="004D3ED0"/>
    <w:rsid w:val="004D5026"/>
    <w:rsid w:val="004D5A85"/>
    <w:rsid w:val="004D62A9"/>
    <w:rsid w:val="004D6BFB"/>
    <w:rsid w:val="004D7104"/>
    <w:rsid w:val="004D76A8"/>
    <w:rsid w:val="004E17ED"/>
    <w:rsid w:val="004E5BE3"/>
    <w:rsid w:val="004E5DAA"/>
    <w:rsid w:val="004E625B"/>
    <w:rsid w:val="004E65A4"/>
    <w:rsid w:val="004F22F2"/>
    <w:rsid w:val="004F4666"/>
    <w:rsid w:val="004F5773"/>
    <w:rsid w:val="004F631E"/>
    <w:rsid w:val="004F70C6"/>
    <w:rsid w:val="004F77F4"/>
    <w:rsid w:val="004F7C0F"/>
    <w:rsid w:val="00500090"/>
    <w:rsid w:val="0050061A"/>
    <w:rsid w:val="00502364"/>
    <w:rsid w:val="005044D2"/>
    <w:rsid w:val="00505982"/>
    <w:rsid w:val="0051074A"/>
    <w:rsid w:val="00513E97"/>
    <w:rsid w:val="005145A5"/>
    <w:rsid w:val="005176A5"/>
    <w:rsid w:val="005255C4"/>
    <w:rsid w:val="00525BF3"/>
    <w:rsid w:val="00525F7D"/>
    <w:rsid w:val="0052792E"/>
    <w:rsid w:val="00527C07"/>
    <w:rsid w:val="00530EFA"/>
    <w:rsid w:val="0053109A"/>
    <w:rsid w:val="00532D99"/>
    <w:rsid w:val="0053414A"/>
    <w:rsid w:val="00534CFB"/>
    <w:rsid w:val="0053673A"/>
    <w:rsid w:val="00537A9D"/>
    <w:rsid w:val="00537F7C"/>
    <w:rsid w:val="00540251"/>
    <w:rsid w:val="0054132B"/>
    <w:rsid w:val="0054184F"/>
    <w:rsid w:val="00543008"/>
    <w:rsid w:val="00543A8F"/>
    <w:rsid w:val="00547D42"/>
    <w:rsid w:val="00550438"/>
    <w:rsid w:val="00552D3A"/>
    <w:rsid w:val="00556D32"/>
    <w:rsid w:val="00561B90"/>
    <w:rsid w:val="005642E1"/>
    <w:rsid w:val="00565A63"/>
    <w:rsid w:val="0056604C"/>
    <w:rsid w:val="005661AE"/>
    <w:rsid w:val="00567099"/>
    <w:rsid w:val="0057138F"/>
    <w:rsid w:val="0057147A"/>
    <w:rsid w:val="00572088"/>
    <w:rsid w:val="00574651"/>
    <w:rsid w:val="00574B92"/>
    <w:rsid w:val="005756C6"/>
    <w:rsid w:val="0057772F"/>
    <w:rsid w:val="005805F6"/>
    <w:rsid w:val="0058332A"/>
    <w:rsid w:val="00585728"/>
    <w:rsid w:val="0058585E"/>
    <w:rsid w:val="00585C0C"/>
    <w:rsid w:val="00586ED6"/>
    <w:rsid w:val="00590FF5"/>
    <w:rsid w:val="00592A37"/>
    <w:rsid w:val="00594568"/>
    <w:rsid w:val="00595A31"/>
    <w:rsid w:val="005964C6"/>
    <w:rsid w:val="0059683D"/>
    <w:rsid w:val="00596B98"/>
    <w:rsid w:val="005A060C"/>
    <w:rsid w:val="005A58A0"/>
    <w:rsid w:val="005B038C"/>
    <w:rsid w:val="005B1184"/>
    <w:rsid w:val="005B1374"/>
    <w:rsid w:val="005B1FAB"/>
    <w:rsid w:val="005B35D8"/>
    <w:rsid w:val="005B3B38"/>
    <w:rsid w:val="005B42B8"/>
    <w:rsid w:val="005B5E33"/>
    <w:rsid w:val="005B6344"/>
    <w:rsid w:val="005B6709"/>
    <w:rsid w:val="005C015C"/>
    <w:rsid w:val="005C087C"/>
    <w:rsid w:val="005C4E23"/>
    <w:rsid w:val="005C4F1E"/>
    <w:rsid w:val="005C6F4F"/>
    <w:rsid w:val="005C781A"/>
    <w:rsid w:val="005D0D90"/>
    <w:rsid w:val="005D15E6"/>
    <w:rsid w:val="005D51DD"/>
    <w:rsid w:val="005D5E30"/>
    <w:rsid w:val="005D78F0"/>
    <w:rsid w:val="005D7DE5"/>
    <w:rsid w:val="005E08AA"/>
    <w:rsid w:val="005E1509"/>
    <w:rsid w:val="005E468B"/>
    <w:rsid w:val="005E474E"/>
    <w:rsid w:val="005E4E9F"/>
    <w:rsid w:val="005E53E0"/>
    <w:rsid w:val="005E6214"/>
    <w:rsid w:val="005E62CC"/>
    <w:rsid w:val="005E7018"/>
    <w:rsid w:val="005F0299"/>
    <w:rsid w:val="005F2621"/>
    <w:rsid w:val="005F2906"/>
    <w:rsid w:val="005F32F2"/>
    <w:rsid w:val="005F42AB"/>
    <w:rsid w:val="005F44A6"/>
    <w:rsid w:val="005F4A1E"/>
    <w:rsid w:val="005F5EAF"/>
    <w:rsid w:val="005F79ED"/>
    <w:rsid w:val="00600EE3"/>
    <w:rsid w:val="00603C1F"/>
    <w:rsid w:val="006040D4"/>
    <w:rsid w:val="006041C9"/>
    <w:rsid w:val="006059C1"/>
    <w:rsid w:val="0060676D"/>
    <w:rsid w:val="00606BB1"/>
    <w:rsid w:val="0060715C"/>
    <w:rsid w:val="006100EF"/>
    <w:rsid w:val="00610D48"/>
    <w:rsid w:val="00611E26"/>
    <w:rsid w:val="00612412"/>
    <w:rsid w:val="00612BC0"/>
    <w:rsid w:val="00613AA0"/>
    <w:rsid w:val="00613B61"/>
    <w:rsid w:val="006140AC"/>
    <w:rsid w:val="00614A0A"/>
    <w:rsid w:val="00614A93"/>
    <w:rsid w:val="0061769D"/>
    <w:rsid w:val="00621232"/>
    <w:rsid w:val="00621A0A"/>
    <w:rsid w:val="00623F75"/>
    <w:rsid w:val="0062446A"/>
    <w:rsid w:val="00624DF2"/>
    <w:rsid w:val="00625B27"/>
    <w:rsid w:val="006303D8"/>
    <w:rsid w:val="0063159C"/>
    <w:rsid w:val="00631F47"/>
    <w:rsid w:val="00633956"/>
    <w:rsid w:val="00633CBB"/>
    <w:rsid w:val="00633D95"/>
    <w:rsid w:val="00633FBA"/>
    <w:rsid w:val="00634174"/>
    <w:rsid w:val="0063493D"/>
    <w:rsid w:val="006352C6"/>
    <w:rsid w:val="00636183"/>
    <w:rsid w:val="00640F50"/>
    <w:rsid w:val="006415AE"/>
    <w:rsid w:val="00641726"/>
    <w:rsid w:val="00641E1C"/>
    <w:rsid w:val="00642BAF"/>
    <w:rsid w:val="0064374F"/>
    <w:rsid w:val="00645715"/>
    <w:rsid w:val="00645D16"/>
    <w:rsid w:val="00646EBB"/>
    <w:rsid w:val="00650A3E"/>
    <w:rsid w:val="00652C57"/>
    <w:rsid w:val="006533EF"/>
    <w:rsid w:val="00653AE1"/>
    <w:rsid w:val="00656234"/>
    <w:rsid w:val="00656559"/>
    <w:rsid w:val="00656D9E"/>
    <w:rsid w:val="0065764C"/>
    <w:rsid w:val="00657BAB"/>
    <w:rsid w:val="00660CCA"/>
    <w:rsid w:val="0066143E"/>
    <w:rsid w:val="0066151F"/>
    <w:rsid w:val="0066385A"/>
    <w:rsid w:val="00665021"/>
    <w:rsid w:val="00665F64"/>
    <w:rsid w:val="00665F7B"/>
    <w:rsid w:val="00666C9F"/>
    <w:rsid w:val="006679AA"/>
    <w:rsid w:val="00667B72"/>
    <w:rsid w:val="00670055"/>
    <w:rsid w:val="00670090"/>
    <w:rsid w:val="0067092E"/>
    <w:rsid w:val="0067097E"/>
    <w:rsid w:val="006709E7"/>
    <w:rsid w:val="00671AAD"/>
    <w:rsid w:val="00672773"/>
    <w:rsid w:val="0067344C"/>
    <w:rsid w:val="00673A55"/>
    <w:rsid w:val="0067417E"/>
    <w:rsid w:val="0067650D"/>
    <w:rsid w:val="00677378"/>
    <w:rsid w:val="00677445"/>
    <w:rsid w:val="00677C48"/>
    <w:rsid w:val="00683FFF"/>
    <w:rsid w:val="00684A1F"/>
    <w:rsid w:val="0068586E"/>
    <w:rsid w:val="00686A31"/>
    <w:rsid w:val="006873D0"/>
    <w:rsid w:val="00687B3A"/>
    <w:rsid w:val="00691584"/>
    <w:rsid w:val="00691B0A"/>
    <w:rsid w:val="00692DF0"/>
    <w:rsid w:val="006966F0"/>
    <w:rsid w:val="00697712"/>
    <w:rsid w:val="006A07B6"/>
    <w:rsid w:val="006A0A89"/>
    <w:rsid w:val="006A0BD0"/>
    <w:rsid w:val="006A1DA5"/>
    <w:rsid w:val="006A20E3"/>
    <w:rsid w:val="006A2601"/>
    <w:rsid w:val="006A2C30"/>
    <w:rsid w:val="006A3609"/>
    <w:rsid w:val="006A3966"/>
    <w:rsid w:val="006A45C0"/>
    <w:rsid w:val="006A55FA"/>
    <w:rsid w:val="006A5EA0"/>
    <w:rsid w:val="006A61B2"/>
    <w:rsid w:val="006A76C2"/>
    <w:rsid w:val="006B0455"/>
    <w:rsid w:val="006B51DC"/>
    <w:rsid w:val="006B76E7"/>
    <w:rsid w:val="006C12D7"/>
    <w:rsid w:val="006C2D2A"/>
    <w:rsid w:val="006C2F5A"/>
    <w:rsid w:val="006C56AB"/>
    <w:rsid w:val="006C6291"/>
    <w:rsid w:val="006C7D8F"/>
    <w:rsid w:val="006D25D9"/>
    <w:rsid w:val="006D3288"/>
    <w:rsid w:val="006D490D"/>
    <w:rsid w:val="006D56DB"/>
    <w:rsid w:val="006D5DA1"/>
    <w:rsid w:val="006D67F4"/>
    <w:rsid w:val="006D684A"/>
    <w:rsid w:val="006E04D5"/>
    <w:rsid w:val="006E0C22"/>
    <w:rsid w:val="006E17D4"/>
    <w:rsid w:val="006E2961"/>
    <w:rsid w:val="006E2CB8"/>
    <w:rsid w:val="006E49B6"/>
    <w:rsid w:val="006E5EDC"/>
    <w:rsid w:val="006E60F5"/>
    <w:rsid w:val="006E61D3"/>
    <w:rsid w:val="006E66C9"/>
    <w:rsid w:val="006E7B26"/>
    <w:rsid w:val="006F03DE"/>
    <w:rsid w:val="006F13F2"/>
    <w:rsid w:val="006F321F"/>
    <w:rsid w:val="006F34D1"/>
    <w:rsid w:val="006F7E84"/>
    <w:rsid w:val="007008B6"/>
    <w:rsid w:val="00700969"/>
    <w:rsid w:val="00701014"/>
    <w:rsid w:val="007035F3"/>
    <w:rsid w:val="00705B57"/>
    <w:rsid w:val="00706686"/>
    <w:rsid w:val="00710FDA"/>
    <w:rsid w:val="0071158F"/>
    <w:rsid w:val="0071241D"/>
    <w:rsid w:val="00714804"/>
    <w:rsid w:val="007175C3"/>
    <w:rsid w:val="0072001F"/>
    <w:rsid w:val="0072216A"/>
    <w:rsid w:val="00722FDA"/>
    <w:rsid w:val="0072321D"/>
    <w:rsid w:val="00723966"/>
    <w:rsid w:val="007239D0"/>
    <w:rsid w:val="00724279"/>
    <w:rsid w:val="00725737"/>
    <w:rsid w:val="00727169"/>
    <w:rsid w:val="00730519"/>
    <w:rsid w:val="00731066"/>
    <w:rsid w:val="00733A25"/>
    <w:rsid w:val="007345E0"/>
    <w:rsid w:val="00734F0E"/>
    <w:rsid w:val="007370A8"/>
    <w:rsid w:val="00740CBE"/>
    <w:rsid w:val="00740E72"/>
    <w:rsid w:val="00742022"/>
    <w:rsid w:val="00742AB0"/>
    <w:rsid w:val="007459D6"/>
    <w:rsid w:val="00745A8E"/>
    <w:rsid w:val="00745CA6"/>
    <w:rsid w:val="00746ADC"/>
    <w:rsid w:val="00747746"/>
    <w:rsid w:val="00752B43"/>
    <w:rsid w:val="00753077"/>
    <w:rsid w:val="00756E34"/>
    <w:rsid w:val="00760534"/>
    <w:rsid w:val="00761221"/>
    <w:rsid w:val="0076241A"/>
    <w:rsid w:val="00762D2A"/>
    <w:rsid w:val="0076438B"/>
    <w:rsid w:val="00764485"/>
    <w:rsid w:val="00764D6B"/>
    <w:rsid w:val="00765D2B"/>
    <w:rsid w:val="007674D6"/>
    <w:rsid w:val="00770157"/>
    <w:rsid w:val="007713F4"/>
    <w:rsid w:val="0077182A"/>
    <w:rsid w:val="00771A83"/>
    <w:rsid w:val="00771C19"/>
    <w:rsid w:val="00774464"/>
    <w:rsid w:val="00775630"/>
    <w:rsid w:val="0077602A"/>
    <w:rsid w:val="00777078"/>
    <w:rsid w:val="00777934"/>
    <w:rsid w:val="007800C2"/>
    <w:rsid w:val="007817C0"/>
    <w:rsid w:val="00781AB5"/>
    <w:rsid w:val="00781C32"/>
    <w:rsid w:val="00782FFB"/>
    <w:rsid w:val="007849C1"/>
    <w:rsid w:val="00785E0A"/>
    <w:rsid w:val="00785F92"/>
    <w:rsid w:val="00787716"/>
    <w:rsid w:val="00793DDE"/>
    <w:rsid w:val="00795357"/>
    <w:rsid w:val="00795570"/>
    <w:rsid w:val="007A0A68"/>
    <w:rsid w:val="007A0EE4"/>
    <w:rsid w:val="007A196A"/>
    <w:rsid w:val="007A1E18"/>
    <w:rsid w:val="007A1EC6"/>
    <w:rsid w:val="007A3D32"/>
    <w:rsid w:val="007A628A"/>
    <w:rsid w:val="007B024C"/>
    <w:rsid w:val="007B0BEA"/>
    <w:rsid w:val="007B38D9"/>
    <w:rsid w:val="007B3CB3"/>
    <w:rsid w:val="007B428B"/>
    <w:rsid w:val="007B4CAF"/>
    <w:rsid w:val="007B5483"/>
    <w:rsid w:val="007B67CF"/>
    <w:rsid w:val="007B6A53"/>
    <w:rsid w:val="007B7864"/>
    <w:rsid w:val="007B7C17"/>
    <w:rsid w:val="007C1004"/>
    <w:rsid w:val="007C2177"/>
    <w:rsid w:val="007C2BAC"/>
    <w:rsid w:val="007C77F3"/>
    <w:rsid w:val="007D3594"/>
    <w:rsid w:val="007D3F08"/>
    <w:rsid w:val="007D3F7C"/>
    <w:rsid w:val="007D47A3"/>
    <w:rsid w:val="007D4A6B"/>
    <w:rsid w:val="007D5FD8"/>
    <w:rsid w:val="007D61EB"/>
    <w:rsid w:val="007E0B16"/>
    <w:rsid w:val="007E24FD"/>
    <w:rsid w:val="007E2FDF"/>
    <w:rsid w:val="007E3B94"/>
    <w:rsid w:val="007E3E54"/>
    <w:rsid w:val="007E4AE6"/>
    <w:rsid w:val="007E6407"/>
    <w:rsid w:val="007E7538"/>
    <w:rsid w:val="007F06B1"/>
    <w:rsid w:val="007F10EC"/>
    <w:rsid w:val="007F4A55"/>
    <w:rsid w:val="007F4B62"/>
    <w:rsid w:val="007F5758"/>
    <w:rsid w:val="007F6D60"/>
    <w:rsid w:val="007F712F"/>
    <w:rsid w:val="008013CE"/>
    <w:rsid w:val="00801DD3"/>
    <w:rsid w:val="00803814"/>
    <w:rsid w:val="00804302"/>
    <w:rsid w:val="00804FDF"/>
    <w:rsid w:val="008065B5"/>
    <w:rsid w:val="0081008F"/>
    <w:rsid w:val="00814D10"/>
    <w:rsid w:val="0081545B"/>
    <w:rsid w:val="00815596"/>
    <w:rsid w:val="00815B34"/>
    <w:rsid w:val="008161DA"/>
    <w:rsid w:val="00816DD1"/>
    <w:rsid w:val="00822503"/>
    <w:rsid w:val="00830817"/>
    <w:rsid w:val="008315A0"/>
    <w:rsid w:val="00835868"/>
    <w:rsid w:val="00836D82"/>
    <w:rsid w:val="0084224E"/>
    <w:rsid w:val="00842276"/>
    <w:rsid w:val="008427B4"/>
    <w:rsid w:val="00842EE0"/>
    <w:rsid w:val="00843DF8"/>
    <w:rsid w:val="008448B4"/>
    <w:rsid w:val="00844B23"/>
    <w:rsid w:val="00845044"/>
    <w:rsid w:val="00845FA7"/>
    <w:rsid w:val="00850FE1"/>
    <w:rsid w:val="008518F0"/>
    <w:rsid w:val="00852E37"/>
    <w:rsid w:val="008532CF"/>
    <w:rsid w:val="00854EDD"/>
    <w:rsid w:val="00856DDD"/>
    <w:rsid w:val="00856F98"/>
    <w:rsid w:val="00857E57"/>
    <w:rsid w:val="00861892"/>
    <w:rsid w:val="00861979"/>
    <w:rsid w:val="00861DD3"/>
    <w:rsid w:val="00863068"/>
    <w:rsid w:val="0086534E"/>
    <w:rsid w:val="008654B5"/>
    <w:rsid w:val="00866DAB"/>
    <w:rsid w:val="00867076"/>
    <w:rsid w:val="00870B5D"/>
    <w:rsid w:val="0087199F"/>
    <w:rsid w:val="00872B40"/>
    <w:rsid w:val="00873925"/>
    <w:rsid w:val="00876C76"/>
    <w:rsid w:val="008802C7"/>
    <w:rsid w:val="00880BA3"/>
    <w:rsid w:val="00880D81"/>
    <w:rsid w:val="00880EB0"/>
    <w:rsid w:val="00882D0B"/>
    <w:rsid w:val="0088592C"/>
    <w:rsid w:val="00886A35"/>
    <w:rsid w:val="00887ADA"/>
    <w:rsid w:val="00887F6F"/>
    <w:rsid w:val="00890448"/>
    <w:rsid w:val="00890C49"/>
    <w:rsid w:val="00890D6F"/>
    <w:rsid w:val="008926D3"/>
    <w:rsid w:val="008927FD"/>
    <w:rsid w:val="00895644"/>
    <w:rsid w:val="00895BC4"/>
    <w:rsid w:val="00896F1C"/>
    <w:rsid w:val="00897810"/>
    <w:rsid w:val="008A0E3B"/>
    <w:rsid w:val="008A1BF3"/>
    <w:rsid w:val="008A1C03"/>
    <w:rsid w:val="008A33A5"/>
    <w:rsid w:val="008A43AD"/>
    <w:rsid w:val="008A48DB"/>
    <w:rsid w:val="008A4E93"/>
    <w:rsid w:val="008A5C0D"/>
    <w:rsid w:val="008A6E1E"/>
    <w:rsid w:val="008A729F"/>
    <w:rsid w:val="008A757C"/>
    <w:rsid w:val="008A76ED"/>
    <w:rsid w:val="008A7F72"/>
    <w:rsid w:val="008B023E"/>
    <w:rsid w:val="008B0D80"/>
    <w:rsid w:val="008B25AC"/>
    <w:rsid w:val="008B5559"/>
    <w:rsid w:val="008B575D"/>
    <w:rsid w:val="008B6044"/>
    <w:rsid w:val="008B7236"/>
    <w:rsid w:val="008B7CE0"/>
    <w:rsid w:val="008B7E21"/>
    <w:rsid w:val="008C0E8D"/>
    <w:rsid w:val="008C31F1"/>
    <w:rsid w:val="008C3877"/>
    <w:rsid w:val="008C3CAC"/>
    <w:rsid w:val="008C4402"/>
    <w:rsid w:val="008C5DD9"/>
    <w:rsid w:val="008C6DFE"/>
    <w:rsid w:val="008C7D13"/>
    <w:rsid w:val="008D059F"/>
    <w:rsid w:val="008D1CFF"/>
    <w:rsid w:val="008D21D2"/>
    <w:rsid w:val="008D2BC9"/>
    <w:rsid w:val="008D2F09"/>
    <w:rsid w:val="008D3016"/>
    <w:rsid w:val="008D54CD"/>
    <w:rsid w:val="008D616F"/>
    <w:rsid w:val="008D6C63"/>
    <w:rsid w:val="008D6C94"/>
    <w:rsid w:val="008D6F36"/>
    <w:rsid w:val="008D780A"/>
    <w:rsid w:val="008E15BB"/>
    <w:rsid w:val="008E1DA0"/>
    <w:rsid w:val="008E416E"/>
    <w:rsid w:val="008E4D05"/>
    <w:rsid w:val="008E5724"/>
    <w:rsid w:val="008E6F2B"/>
    <w:rsid w:val="008E79B9"/>
    <w:rsid w:val="008F0599"/>
    <w:rsid w:val="008F1360"/>
    <w:rsid w:val="008F13C3"/>
    <w:rsid w:val="008F1661"/>
    <w:rsid w:val="008F1A67"/>
    <w:rsid w:val="008F1E51"/>
    <w:rsid w:val="008F2693"/>
    <w:rsid w:val="008F28C3"/>
    <w:rsid w:val="008F2AFA"/>
    <w:rsid w:val="008F46B3"/>
    <w:rsid w:val="008F5EFD"/>
    <w:rsid w:val="008F6F1E"/>
    <w:rsid w:val="008F73DB"/>
    <w:rsid w:val="009004C2"/>
    <w:rsid w:val="00901211"/>
    <w:rsid w:val="00901599"/>
    <w:rsid w:val="00901650"/>
    <w:rsid w:val="00906268"/>
    <w:rsid w:val="009076AB"/>
    <w:rsid w:val="00910E0A"/>
    <w:rsid w:val="009115B8"/>
    <w:rsid w:val="00912A33"/>
    <w:rsid w:val="00913002"/>
    <w:rsid w:val="00914EAA"/>
    <w:rsid w:val="00916C4F"/>
    <w:rsid w:val="009218DD"/>
    <w:rsid w:val="00921D5C"/>
    <w:rsid w:val="009222FB"/>
    <w:rsid w:val="00922862"/>
    <w:rsid w:val="00924650"/>
    <w:rsid w:val="0092475D"/>
    <w:rsid w:val="00924E4A"/>
    <w:rsid w:val="009267E0"/>
    <w:rsid w:val="00927A86"/>
    <w:rsid w:val="009306EA"/>
    <w:rsid w:val="00930E1B"/>
    <w:rsid w:val="0093152B"/>
    <w:rsid w:val="009333FE"/>
    <w:rsid w:val="00933500"/>
    <w:rsid w:val="009348B4"/>
    <w:rsid w:val="0093507F"/>
    <w:rsid w:val="0094097C"/>
    <w:rsid w:val="00940C71"/>
    <w:rsid w:val="009473E6"/>
    <w:rsid w:val="009514C8"/>
    <w:rsid w:val="0095623C"/>
    <w:rsid w:val="0095748A"/>
    <w:rsid w:val="00957759"/>
    <w:rsid w:val="00957CA8"/>
    <w:rsid w:val="00957FF8"/>
    <w:rsid w:val="00960589"/>
    <w:rsid w:val="0096147D"/>
    <w:rsid w:val="009622E6"/>
    <w:rsid w:val="009635E4"/>
    <w:rsid w:val="00965977"/>
    <w:rsid w:val="00966311"/>
    <w:rsid w:val="00966DDA"/>
    <w:rsid w:val="009715B0"/>
    <w:rsid w:val="00971D96"/>
    <w:rsid w:val="00973B6C"/>
    <w:rsid w:val="00973FB6"/>
    <w:rsid w:val="00974C90"/>
    <w:rsid w:val="00974F1B"/>
    <w:rsid w:val="00974FE5"/>
    <w:rsid w:val="009752F6"/>
    <w:rsid w:val="009753AB"/>
    <w:rsid w:val="00975A49"/>
    <w:rsid w:val="00976AB7"/>
    <w:rsid w:val="0097773C"/>
    <w:rsid w:val="00977F5A"/>
    <w:rsid w:val="00980BF5"/>
    <w:rsid w:val="009812BE"/>
    <w:rsid w:val="00981E6F"/>
    <w:rsid w:val="009834BD"/>
    <w:rsid w:val="00985F51"/>
    <w:rsid w:val="00987094"/>
    <w:rsid w:val="00990245"/>
    <w:rsid w:val="00991E17"/>
    <w:rsid w:val="00994045"/>
    <w:rsid w:val="009A258F"/>
    <w:rsid w:val="009A26D9"/>
    <w:rsid w:val="009A2DEB"/>
    <w:rsid w:val="009A37F5"/>
    <w:rsid w:val="009A3C6D"/>
    <w:rsid w:val="009A65DE"/>
    <w:rsid w:val="009B20F8"/>
    <w:rsid w:val="009B2A60"/>
    <w:rsid w:val="009B3777"/>
    <w:rsid w:val="009B6E59"/>
    <w:rsid w:val="009B6EFB"/>
    <w:rsid w:val="009B726B"/>
    <w:rsid w:val="009B75EA"/>
    <w:rsid w:val="009C0D7A"/>
    <w:rsid w:val="009C1D4F"/>
    <w:rsid w:val="009C1FB6"/>
    <w:rsid w:val="009C4712"/>
    <w:rsid w:val="009C63B3"/>
    <w:rsid w:val="009C741B"/>
    <w:rsid w:val="009C770A"/>
    <w:rsid w:val="009D0430"/>
    <w:rsid w:val="009D16EC"/>
    <w:rsid w:val="009D2DC3"/>
    <w:rsid w:val="009D3D7C"/>
    <w:rsid w:val="009D3EA6"/>
    <w:rsid w:val="009D4DE4"/>
    <w:rsid w:val="009D6566"/>
    <w:rsid w:val="009D6668"/>
    <w:rsid w:val="009D7A0A"/>
    <w:rsid w:val="009E0A4E"/>
    <w:rsid w:val="009E0CE3"/>
    <w:rsid w:val="009E103B"/>
    <w:rsid w:val="009E1A20"/>
    <w:rsid w:val="009E45E8"/>
    <w:rsid w:val="009E5641"/>
    <w:rsid w:val="009E7215"/>
    <w:rsid w:val="009F10AF"/>
    <w:rsid w:val="009F149D"/>
    <w:rsid w:val="009F20FE"/>
    <w:rsid w:val="009F300E"/>
    <w:rsid w:val="009F3DFF"/>
    <w:rsid w:val="009F59B0"/>
    <w:rsid w:val="009F6031"/>
    <w:rsid w:val="009F63BD"/>
    <w:rsid w:val="009F6BC3"/>
    <w:rsid w:val="009F7697"/>
    <w:rsid w:val="009F7728"/>
    <w:rsid w:val="00A001F1"/>
    <w:rsid w:val="00A01612"/>
    <w:rsid w:val="00A01B08"/>
    <w:rsid w:val="00A03FAB"/>
    <w:rsid w:val="00A04753"/>
    <w:rsid w:val="00A05DFC"/>
    <w:rsid w:val="00A06512"/>
    <w:rsid w:val="00A066A2"/>
    <w:rsid w:val="00A07601"/>
    <w:rsid w:val="00A10284"/>
    <w:rsid w:val="00A12CC2"/>
    <w:rsid w:val="00A13035"/>
    <w:rsid w:val="00A147CC"/>
    <w:rsid w:val="00A15C49"/>
    <w:rsid w:val="00A1601E"/>
    <w:rsid w:val="00A164EA"/>
    <w:rsid w:val="00A20050"/>
    <w:rsid w:val="00A209C0"/>
    <w:rsid w:val="00A2164E"/>
    <w:rsid w:val="00A21C55"/>
    <w:rsid w:val="00A21E6A"/>
    <w:rsid w:val="00A22047"/>
    <w:rsid w:val="00A253AA"/>
    <w:rsid w:val="00A25686"/>
    <w:rsid w:val="00A27CFD"/>
    <w:rsid w:val="00A3230B"/>
    <w:rsid w:val="00A327A9"/>
    <w:rsid w:val="00A33209"/>
    <w:rsid w:val="00A37058"/>
    <w:rsid w:val="00A40952"/>
    <w:rsid w:val="00A4192A"/>
    <w:rsid w:val="00A42FEE"/>
    <w:rsid w:val="00A43542"/>
    <w:rsid w:val="00A43DBC"/>
    <w:rsid w:val="00A43EB9"/>
    <w:rsid w:val="00A44785"/>
    <w:rsid w:val="00A447E4"/>
    <w:rsid w:val="00A459A0"/>
    <w:rsid w:val="00A46FF0"/>
    <w:rsid w:val="00A477A7"/>
    <w:rsid w:val="00A51AE1"/>
    <w:rsid w:val="00A536C9"/>
    <w:rsid w:val="00A54916"/>
    <w:rsid w:val="00A56883"/>
    <w:rsid w:val="00A56F5C"/>
    <w:rsid w:val="00A57A0E"/>
    <w:rsid w:val="00A61CFA"/>
    <w:rsid w:val="00A639EC"/>
    <w:rsid w:val="00A642D6"/>
    <w:rsid w:val="00A64A1E"/>
    <w:rsid w:val="00A65849"/>
    <w:rsid w:val="00A660F0"/>
    <w:rsid w:val="00A6724D"/>
    <w:rsid w:val="00A67951"/>
    <w:rsid w:val="00A70403"/>
    <w:rsid w:val="00A7050C"/>
    <w:rsid w:val="00A734F7"/>
    <w:rsid w:val="00A73FAB"/>
    <w:rsid w:val="00A74E5C"/>
    <w:rsid w:val="00A763A8"/>
    <w:rsid w:val="00A764D2"/>
    <w:rsid w:val="00A76DE3"/>
    <w:rsid w:val="00A775FF"/>
    <w:rsid w:val="00A801B7"/>
    <w:rsid w:val="00A81FE5"/>
    <w:rsid w:val="00A82A3F"/>
    <w:rsid w:val="00A84A93"/>
    <w:rsid w:val="00A85711"/>
    <w:rsid w:val="00A861AB"/>
    <w:rsid w:val="00A86461"/>
    <w:rsid w:val="00A864E1"/>
    <w:rsid w:val="00A87061"/>
    <w:rsid w:val="00A87123"/>
    <w:rsid w:val="00A90E96"/>
    <w:rsid w:val="00A9284A"/>
    <w:rsid w:val="00A94650"/>
    <w:rsid w:val="00AA0BF4"/>
    <w:rsid w:val="00AA0F84"/>
    <w:rsid w:val="00AA1E60"/>
    <w:rsid w:val="00AA243B"/>
    <w:rsid w:val="00AA29CA"/>
    <w:rsid w:val="00AA2DCD"/>
    <w:rsid w:val="00AA6507"/>
    <w:rsid w:val="00AA6A4F"/>
    <w:rsid w:val="00AB0E74"/>
    <w:rsid w:val="00AB0FC3"/>
    <w:rsid w:val="00AB2F47"/>
    <w:rsid w:val="00AB62D8"/>
    <w:rsid w:val="00AC1C9E"/>
    <w:rsid w:val="00AC3399"/>
    <w:rsid w:val="00AC5A21"/>
    <w:rsid w:val="00AC6137"/>
    <w:rsid w:val="00AC715B"/>
    <w:rsid w:val="00AD1746"/>
    <w:rsid w:val="00AD21B2"/>
    <w:rsid w:val="00AD2AEF"/>
    <w:rsid w:val="00AD2D87"/>
    <w:rsid w:val="00AD3A28"/>
    <w:rsid w:val="00AD3C9E"/>
    <w:rsid w:val="00AD4831"/>
    <w:rsid w:val="00AD5147"/>
    <w:rsid w:val="00AD58DA"/>
    <w:rsid w:val="00AD594D"/>
    <w:rsid w:val="00AD6AC9"/>
    <w:rsid w:val="00AE53FC"/>
    <w:rsid w:val="00AE595D"/>
    <w:rsid w:val="00AE6679"/>
    <w:rsid w:val="00AE6F8F"/>
    <w:rsid w:val="00AF0765"/>
    <w:rsid w:val="00AF344F"/>
    <w:rsid w:val="00AF5E7C"/>
    <w:rsid w:val="00AF7148"/>
    <w:rsid w:val="00AF7608"/>
    <w:rsid w:val="00AF76B1"/>
    <w:rsid w:val="00AF77E8"/>
    <w:rsid w:val="00B00CEB"/>
    <w:rsid w:val="00B014B4"/>
    <w:rsid w:val="00B0172C"/>
    <w:rsid w:val="00B01E1D"/>
    <w:rsid w:val="00B02207"/>
    <w:rsid w:val="00B05EBC"/>
    <w:rsid w:val="00B06139"/>
    <w:rsid w:val="00B1057F"/>
    <w:rsid w:val="00B10880"/>
    <w:rsid w:val="00B11715"/>
    <w:rsid w:val="00B11ED3"/>
    <w:rsid w:val="00B12B73"/>
    <w:rsid w:val="00B13DB9"/>
    <w:rsid w:val="00B146CA"/>
    <w:rsid w:val="00B148EB"/>
    <w:rsid w:val="00B14A1C"/>
    <w:rsid w:val="00B1796C"/>
    <w:rsid w:val="00B17D78"/>
    <w:rsid w:val="00B2006A"/>
    <w:rsid w:val="00B227A0"/>
    <w:rsid w:val="00B22ED0"/>
    <w:rsid w:val="00B22F5E"/>
    <w:rsid w:val="00B2300B"/>
    <w:rsid w:val="00B23EAE"/>
    <w:rsid w:val="00B24F47"/>
    <w:rsid w:val="00B272ED"/>
    <w:rsid w:val="00B2742D"/>
    <w:rsid w:val="00B27DB2"/>
    <w:rsid w:val="00B3181F"/>
    <w:rsid w:val="00B33D40"/>
    <w:rsid w:val="00B36840"/>
    <w:rsid w:val="00B409D9"/>
    <w:rsid w:val="00B40F15"/>
    <w:rsid w:val="00B45E5E"/>
    <w:rsid w:val="00B47080"/>
    <w:rsid w:val="00B47F1B"/>
    <w:rsid w:val="00B50495"/>
    <w:rsid w:val="00B5146B"/>
    <w:rsid w:val="00B514D6"/>
    <w:rsid w:val="00B519CB"/>
    <w:rsid w:val="00B51B19"/>
    <w:rsid w:val="00B51F9F"/>
    <w:rsid w:val="00B52BF2"/>
    <w:rsid w:val="00B533C2"/>
    <w:rsid w:val="00B5382B"/>
    <w:rsid w:val="00B53B43"/>
    <w:rsid w:val="00B548BA"/>
    <w:rsid w:val="00B55226"/>
    <w:rsid w:val="00B5727D"/>
    <w:rsid w:val="00B57719"/>
    <w:rsid w:val="00B60DB9"/>
    <w:rsid w:val="00B61DC2"/>
    <w:rsid w:val="00B63953"/>
    <w:rsid w:val="00B63A3A"/>
    <w:rsid w:val="00B63BB3"/>
    <w:rsid w:val="00B65632"/>
    <w:rsid w:val="00B65CC0"/>
    <w:rsid w:val="00B675B1"/>
    <w:rsid w:val="00B70297"/>
    <w:rsid w:val="00B7056E"/>
    <w:rsid w:val="00B706F4"/>
    <w:rsid w:val="00B707B8"/>
    <w:rsid w:val="00B70EF9"/>
    <w:rsid w:val="00B72BBF"/>
    <w:rsid w:val="00B73F59"/>
    <w:rsid w:val="00B74334"/>
    <w:rsid w:val="00B76194"/>
    <w:rsid w:val="00B76696"/>
    <w:rsid w:val="00B771FB"/>
    <w:rsid w:val="00B80FE1"/>
    <w:rsid w:val="00B84E35"/>
    <w:rsid w:val="00B86A08"/>
    <w:rsid w:val="00B91AB7"/>
    <w:rsid w:val="00B92618"/>
    <w:rsid w:val="00B9371C"/>
    <w:rsid w:val="00B97FCD"/>
    <w:rsid w:val="00BA0BC7"/>
    <w:rsid w:val="00BA0C22"/>
    <w:rsid w:val="00BA10B6"/>
    <w:rsid w:val="00BA1BCE"/>
    <w:rsid w:val="00BA37A9"/>
    <w:rsid w:val="00BA3EB7"/>
    <w:rsid w:val="00BA4868"/>
    <w:rsid w:val="00BA4FFB"/>
    <w:rsid w:val="00BA5758"/>
    <w:rsid w:val="00BA57E3"/>
    <w:rsid w:val="00BA5925"/>
    <w:rsid w:val="00BA593D"/>
    <w:rsid w:val="00BA6F1E"/>
    <w:rsid w:val="00BA7E19"/>
    <w:rsid w:val="00BB1183"/>
    <w:rsid w:val="00BB125F"/>
    <w:rsid w:val="00BB16B9"/>
    <w:rsid w:val="00BB178B"/>
    <w:rsid w:val="00BB2A6A"/>
    <w:rsid w:val="00BB672B"/>
    <w:rsid w:val="00BB6EF8"/>
    <w:rsid w:val="00BB7215"/>
    <w:rsid w:val="00BB7288"/>
    <w:rsid w:val="00BC0102"/>
    <w:rsid w:val="00BC079A"/>
    <w:rsid w:val="00BC51A2"/>
    <w:rsid w:val="00BC58FB"/>
    <w:rsid w:val="00BC6FAC"/>
    <w:rsid w:val="00BC7893"/>
    <w:rsid w:val="00BD1071"/>
    <w:rsid w:val="00BD12B0"/>
    <w:rsid w:val="00BD132D"/>
    <w:rsid w:val="00BD32AF"/>
    <w:rsid w:val="00BD56D8"/>
    <w:rsid w:val="00BD5DD8"/>
    <w:rsid w:val="00BD66F4"/>
    <w:rsid w:val="00BD6C04"/>
    <w:rsid w:val="00BE01D5"/>
    <w:rsid w:val="00BE2486"/>
    <w:rsid w:val="00BE2A7E"/>
    <w:rsid w:val="00BE3662"/>
    <w:rsid w:val="00BE40CB"/>
    <w:rsid w:val="00BE40CC"/>
    <w:rsid w:val="00BE42A6"/>
    <w:rsid w:val="00BE560E"/>
    <w:rsid w:val="00BE57C5"/>
    <w:rsid w:val="00BE5979"/>
    <w:rsid w:val="00BE6328"/>
    <w:rsid w:val="00BF064D"/>
    <w:rsid w:val="00BF0F3B"/>
    <w:rsid w:val="00BF42B7"/>
    <w:rsid w:val="00BF7190"/>
    <w:rsid w:val="00C008DE"/>
    <w:rsid w:val="00C01C35"/>
    <w:rsid w:val="00C02CB1"/>
    <w:rsid w:val="00C06F1A"/>
    <w:rsid w:val="00C07964"/>
    <w:rsid w:val="00C07F67"/>
    <w:rsid w:val="00C101EA"/>
    <w:rsid w:val="00C11572"/>
    <w:rsid w:val="00C12039"/>
    <w:rsid w:val="00C1223B"/>
    <w:rsid w:val="00C131D1"/>
    <w:rsid w:val="00C1383D"/>
    <w:rsid w:val="00C14E74"/>
    <w:rsid w:val="00C16118"/>
    <w:rsid w:val="00C16A78"/>
    <w:rsid w:val="00C173C2"/>
    <w:rsid w:val="00C17628"/>
    <w:rsid w:val="00C2035E"/>
    <w:rsid w:val="00C211BB"/>
    <w:rsid w:val="00C21732"/>
    <w:rsid w:val="00C2183C"/>
    <w:rsid w:val="00C21E38"/>
    <w:rsid w:val="00C26103"/>
    <w:rsid w:val="00C265F9"/>
    <w:rsid w:val="00C278C4"/>
    <w:rsid w:val="00C27C03"/>
    <w:rsid w:val="00C3070C"/>
    <w:rsid w:val="00C32190"/>
    <w:rsid w:val="00C33D2C"/>
    <w:rsid w:val="00C35D2E"/>
    <w:rsid w:val="00C36029"/>
    <w:rsid w:val="00C37FF2"/>
    <w:rsid w:val="00C401FE"/>
    <w:rsid w:val="00C40384"/>
    <w:rsid w:val="00C41134"/>
    <w:rsid w:val="00C42C37"/>
    <w:rsid w:val="00C42E58"/>
    <w:rsid w:val="00C43645"/>
    <w:rsid w:val="00C4387B"/>
    <w:rsid w:val="00C44A59"/>
    <w:rsid w:val="00C467C4"/>
    <w:rsid w:val="00C477A9"/>
    <w:rsid w:val="00C52804"/>
    <w:rsid w:val="00C52B10"/>
    <w:rsid w:val="00C538C5"/>
    <w:rsid w:val="00C54DFD"/>
    <w:rsid w:val="00C55831"/>
    <w:rsid w:val="00C5787E"/>
    <w:rsid w:val="00C57C0E"/>
    <w:rsid w:val="00C57ED9"/>
    <w:rsid w:val="00C603AB"/>
    <w:rsid w:val="00C64191"/>
    <w:rsid w:val="00C646FC"/>
    <w:rsid w:val="00C6478D"/>
    <w:rsid w:val="00C66020"/>
    <w:rsid w:val="00C66646"/>
    <w:rsid w:val="00C66C72"/>
    <w:rsid w:val="00C67304"/>
    <w:rsid w:val="00C673F5"/>
    <w:rsid w:val="00C71D2F"/>
    <w:rsid w:val="00C71E4E"/>
    <w:rsid w:val="00C72D54"/>
    <w:rsid w:val="00C73235"/>
    <w:rsid w:val="00C75AF3"/>
    <w:rsid w:val="00C75B57"/>
    <w:rsid w:val="00C77451"/>
    <w:rsid w:val="00C801B2"/>
    <w:rsid w:val="00C806CD"/>
    <w:rsid w:val="00C807DA"/>
    <w:rsid w:val="00C80A19"/>
    <w:rsid w:val="00C81363"/>
    <w:rsid w:val="00C8348B"/>
    <w:rsid w:val="00C870BE"/>
    <w:rsid w:val="00C87A63"/>
    <w:rsid w:val="00C90114"/>
    <w:rsid w:val="00C90D58"/>
    <w:rsid w:val="00C91168"/>
    <w:rsid w:val="00C92A35"/>
    <w:rsid w:val="00C931EF"/>
    <w:rsid w:val="00C95873"/>
    <w:rsid w:val="00C96164"/>
    <w:rsid w:val="00C968AD"/>
    <w:rsid w:val="00C968E1"/>
    <w:rsid w:val="00C97CC6"/>
    <w:rsid w:val="00CA23C6"/>
    <w:rsid w:val="00CA3EA2"/>
    <w:rsid w:val="00CA47AD"/>
    <w:rsid w:val="00CA5C13"/>
    <w:rsid w:val="00CA7B92"/>
    <w:rsid w:val="00CB02FD"/>
    <w:rsid w:val="00CB39C2"/>
    <w:rsid w:val="00CB4005"/>
    <w:rsid w:val="00CB5DEE"/>
    <w:rsid w:val="00CB67D8"/>
    <w:rsid w:val="00CC0026"/>
    <w:rsid w:val="00CC12CE"/>
    <w:rsid w:val="00CC2387"/>
    <w:rsid w:val="00CC24AA"/>
    <w:rsid w:val="00CC259B"/>
    <w:rsid w:val="00CC2A3D"/>
    <w:rsid w:val="00CC3455"/>
    <w:rsid w:val="00CC3745"/>
    <w:rsid w:val="00CC3C3C"/>
    <w:rsid w:val="00CC42EB"/>
    <w:rsid w:val="00CC43B9"/>
    <w:rsid w:val="00CC4FBE"/>
    <w:rsid w:val="00CC505C"/>
    <w:rsid w:val="00CC5629"/>
    <w:rsid w:val="00CD032A"/>
    <w:rsid w:val="00CD0DCD"/>
    <w:rsid w:val="00CD1031"/>
    <w:rsid w:val="00CD1842"/>
    <w:rsid w:val="00CD1E3A"/>
    <w:rsid w:val="00CE2915"/>
    <w:rsid w:val="00CE43EC"/>
    <w:rsid w:val="00CE4A89"/>
    <w:rsid w:val="00CE6B9D"/>
    <w:rsid w:val="00CE6D18"/>
    <w:rsid w:val="00CF1F41"/>
    <w:rsid w:val="00CF269C"/>
    <w:rsid w:val="00CF339F"/>
    <w:rsid w:val="00CF3909"/>
    <w:rsid w:val="00CF47A5"/>
    <w:rsid w:val="00CF47FA"/>
    <w:rsid w:val="00CF5D90"/>
    <w:rsid w:val="00CF645A"/>
    <w:rsid w:val="00CF6AC4"/>
    <w:rsid w:val="00D04B37"/>
    <w:rsid w:val="00D06381"/>
    <w:rsid w:val="00D06891"/>
    <w:rsid w:val="00D06E51"/>
    <w:rsid w:val="00D0763E"/>
    <w:rsid w:val="00D0799D"/>
    <w:rsid w:val="00D11531"/>
    <w:rsid w:val="00D117F4"/>
    <w:rsid w:val="00D11EB7"/>
    <w:rsid w:val="00D123CA"/>
    <w:rsid w:val="00D128C8"/>
    <w:rsid w:val="00D13A06"/>
    <w:rsid w:val="00D13D36"/>
    <w:rsid w:val="00D146B0"/>
    <w:rsid w:val="00D1610A"/>
    <w:rsid w:val="00D17871"/>
    <w:rsid w:val="00D20C34"/>
    <w:rsid w:val="00D2252D"/>
    <w:rsid w:val="00D22C61"/>
    <w:rsid w:val="00D2340E"/>
    <w:rsid w:val="00D23E85"/>
    <w:rsid w:val="00D248E3"/>
    <w:rsid w:val="00D24DF5"/>
    <w:rsid w:val="00D25AF6"/>
    <w:rsid w:val="00D27CC1"/>
    <w:rsid w:val="00D315A3"/>
    <w:rsid w:val="00D31A60"/>
    <w:rsid w:val="00D331D1"/>
    <w:rsid w:val="00D33AC7"/>
    <w:rsid w:val="00D33AE1"/>
    <w:rsid w:val="00D34AFF"/>
    <w:rsid w:val="00D35CD9"/>
    <w:rsid w:val="00D363D6"/>
    <w:rsid w:val="00D404C4"/>
    <w:rsid w:val="00D4115F"/>
    <w:rsid w:val="00D418DF"/>
    <w:rsid w:val="00D41C55"/>
    <w:rsid w:val="00D43A6A"/>
    <w:rsid w:val="00D443FA"/>
    <w:rsid w:val="00D4537C"/>
    <w:rsid w:val="00D53877"/>
    <w:rsid w:val="00D53CC6"/>
    <w:rsid w:val="00D53D8F"/>
    <w:rsid w:val="00D56D65"/>
    <w:rsid w:val="00D603C3"/>
    <w:rsid w:val="00D6170B"/>
    <w:rsid w:val="00D622A9"/>
    <w:rsid w:val="00D6530B"/>
    <w:rsid w:val="00D65498"/>
    <w:rsid w:val="00D67197"/>
    <w:rsid w:val="00D67B30"/>
    <w:rsid w:val="00D7029F"/>
    <w:rsid w:val="00D73778"/>
    <w:rsid w:val="00D73A01"/>
    <w:rsid w:val="00D73F28"/>
    <w:rsid w:val="00D74A50"/>
    <w:rsid w:val="00D74DDF"/>
    <w:rsid w:val="00D76A71"/>
    <w:rsid w:val="00D7757C"/>
    <w:rsid w:val="00D8046F"/>
    <w:rsid w:val="00D808C3"/>
    <w:rsid w:val="00D81AA6"/>
    <w:rsid w:val="00D83668"/>
    <w:rsid w:val="00D83B12"/>
    <w:rsid w:val="00D8506C"/>
    <w:rsid w:val="00D870C1"/>
    <w:rsid w:val="00D87E40"/>
    <w:rsid w:val="00D90AC1"/>
    <w:rsid w:val="00D932B5"/>
    <w:rsid w:val="00D93F60"/>
    <w:rsid w:val="00D94A9E"/>
    <w:rsid w:val="00D95C65"/>
    <w:rsid w:val="00D9670F"/>
    <w:rsid w:val="00D96C7F"/>
    <w:rsid w:val="00D9702A"/>
    <w:rsid w:val="00DA0017"/>
    <w:rsid w:val="00DA04B4"/>
    <w:rsid w:val="00DA0817"/>
    <w:rsid w:val="00DA42BA"/>
    <w:rsid w:val="00DA45EC"/>
    <w:rsid w:val="00DA59B4"/>
    <w:rsid w:val="00DA6233"/>
    <w:rsid w:val="00DA67E0"/>
    <w:rsid w:val="00DA6FC6"/>
    <w:rsid w:val="00DB0C96"/>
    <w:rsid w:val="00DB188E"/>
    <w:rsid w:val="00DB3F4E"/>
    <w:rsid w:val="00DB45B9"/>
    <w:rsid w:val="00DB5633"/>
    <w:rsid w:val="00DB64C0"/>
    <w:rsid w:val="00DB69E8"/>
    <w:rsid w:val="00DB7394"/>
    <w:rsid w:val="00DC146D"/>
    <w:rsid w:val="00DC4A2B"/>
    <w:rsid w:val="00DC690A"/>
    <w:rsid w:val="00DC6A4E"/>
    <w:rsid w:val="00DD02BB"/>
    <w:rsid w:val="00DD06E2"/>
    <w:rsid w:val="00DD0F9B"/>
    <w:rsid w:val="00DD13B6"/>
    <w:rsid w:val="00DD50FB"/>
    <w:rsid w:val="00DD7602"/>
    <w:rsid w:val="00DE1B87"/>
    <w:rsid w:val="00DE1B8A"/>
    <w:rsid w:val="00DE2376"/>
    <w:rsid w:val="00DE4368"/>
    <w:rsid w:val="00DE43BC"/>
    <w:rsid w:val="00DE45B0"/>
    <w:rsid w:val="00DE6491"/>
    <w:rsid w:val="00DF09A4"/>
    <w:rsid w:val="00DF0FFE"/>
    <w:rsid w:val="00DF1292"/>
    <w:rsid w:val="00DF131A"/>
    <w:rsid w:val="00DF3297"/>
    <w:rsid w:val="00DF393F"/>
    <w:rsid w:val="00DF4585"/>
    <w:rsid w:val="00DF4D9B"/>
    <w:rsid w:val="00DF5681"/>
    <w:rsid w:val="00DF5E2E"/>
    <w:rsid w:val="00DF705C"/>
    <w:rsid w:val="00DF723A"/>
    <w:rsid w:val="00DF72FC"/>
    <w:rsid w:val="00E010F2"/>
    <w:rsid w:val="00E018ED"/>
    <w:rsid w:val="00E027F8"/>
    <w:rsid w:val="00E02AE7"/>
    <w:rsid w:val="00E02E7B"/>
    <w:rsid w:val="00E04986"/>
    <w:rsid w:val="00E0502C"/>
    <w:rsid w:val="00E05C2E"/>
    <w:rsid w:val="00E1041A"/>
    <w:rsid w:val="00E105D7"/>
    <w:rsid w:val="00E1070E"/>
    <w:rsid w:val="00E10E6D"/>
    <w:rsid w:val="00E1150D"/>
    <w:rsid w:val="00E12317"/>
    <w:rsid w:val="00E1265B"/>
    <w:rsid w:val="00E138B0"/>
    <w:rsid w:val="00E13B0F"/>
    <w:rsid w:val="00E141C7"/>
    <w:rsid w:val="00E15B9B"/>
    <w:rsid w:val="00E16C28"/>
    <w:rsid w:val="00E17DDE"/>
    <w:rsid w:val="00E20338"/>
    <w:rsid w:val="00E207BB"/>
    <w:rsid w:val="00E21850"/>
    <w:rsid w:val="00E234FD"/>
    <w:rsid w:val="00E23B94"/>
    <w:rsid w:val="00E23BE5"/>
    <w:rsid w:val="00E24C49"/>
    <w:rsid w:val="00E256E3"/>
    <w:rsid w:val="00E25B90"/>
    <w:rsid w:val="00E25E3C"/>
    <w:rsid w:val="00E314B1"/>
    <w:rsid w:val="00E32762"/>
    <w:rsid w:val="00E3467E"/>
    <w:rsid w:val="00E34BAD"/>
    <w:rsid w:val="00E359CD"/>
    <w:rsid w:val="00E3684E"/>
    <w:rsid w:val="00E37F77"/>
    <w:rsid w:val="00E41977"/>
    <w:rsid w:val="00E46D00"/>
    <w:rsid w:val="00E509F1"/>
    <w:rsid w:val="00E5273B"/>
    <w:rsid w:val="00E527BE"/>
    <w:rsid w:val="00E54BB5"/>
    <w:rsid w:val="00E56661"/>
    <w:rsid w:val="00E571FD"/>
    <w:rsid w:val="00E57E8B"/>
    <w:rsid w:val="00E646AD"/>
    <w:rsid w:val="00E64729"/>
    <w:rsid w:val="00E659FB"/>
    <w:rsid w:val="00E70AE7"/>
    <w:rsid w:val="00E7187B"/>
    <w:rsid w:val="00E73657"/>
    <w:rsid w:val="00E74D18"/>
    <w:rsid w:val="00E7595F"/>
    <w:rsid w:val="00E772F4"/>
    <w:rsid w:val="00E80BFA"/>
    <w:rsid w:val="00E814F3"/>
    <w:rsid w:val="00E82242"/>
    <w:rsid w:val="00E834A9"/>
    <w:rsid w:val="00E834FC"/>
    <w:rsid w:val="00E83764"/>
    <w:rsid w:val="00E84969"/>
    <w:rsid w:val="00E85062"/>
    <w:rsid w:val="00E86026"/>
    <w:rsid w:val="00E86B60"/>
    <w:rsid w:val="00E877A7"/>
    <w:rsid w:val="00E9010F"/>
    <w:rsid w:val="00E90473"/>
    <w:rsid w:val="00E90B83"/>
    <w:rsid w:val="00E91027"/>
    <w:rsid w:val="00E910CF"/>
    <w:rsid w:val="00E9215D"/>
    <w:rsid w:val="00E92F13"/>
    <w:rsid w:val="00E955B4"/>
    <w:rsid w:val="00E9591E"/>
    <w:rsid w:val="00E97F1B"/>
    <w:rsid w:val="00EA0283"/>
    <w:rsid w:val="00EA0A01"/>
    <w:rsid w:val="00EA29C5"/>
    <w:rsid w:val="00EA3017"/>
    <w:rsid w:val="00EA3AA4"/>
    <w:rsid w:val="00EA71C8"/>
    <w:rsid w:val="00EA7D82"/>
    <w:rsid w:val="00EB1A14"/>
    <w:rsid w:val="00EB1F1D"/>
    <w:rsid w:val="00EB2C2A"/>
    <w:rsid w:val="00EB2ED1"/>
    <w:rsid w:val="00EB52F9"/>
    <w:rsid w:val="00EB54C6"/>
    <w:rsid w:val="00EB70BB"/>
    <w:rsid w:val="00EB76B1"/>
    <w:rsid w:val="00EB7F5B"/>
    <w:rsid w:val="00EC4E7E"/>
    <w:rsid w:val="00EC54C1"/>
    <w:rsid w:val="00EC62AC"/>
    <w:rsid w:val="00EC64BD"/>
    <w:rsid w:val="00EC740C"/>
    <w:rsid w:val="00ED1008"/>
    <w:rsid w:val="00ED19A6"/>
    <w:rsid w:val="00ED1F52"/>
    <w:rsid w:val="00ED37C0"/>
    <w:rsid w:val="00ED55D2"/>
    <w:rsid w:val="00ED58B8"/>
    <w:rsid w:val="00ED593B"/>
    <w:rsid w:val="00ED5F6E"/>
    <w:rsid w:val="00ED6F2F"/>
    <w:rsid w:val="00ED7429"/>
    <w:rsid w:val="00EE1761"/>
    <w:rsid w:val="00EE2112"/>
    <w:rsid w:val="00EE3836"/>
    <w:rsid w:val="00EE42B7"/>
    <w:rsid w:val="00EE4523"/>
    <w:rsid w:val="00EE45EF"/>
    <w:rsid w:val="00EE5559"/>
    <w:rsid w:val="00EE5672"/>
    <w:rsid w:val="00EE5EA2"/>
    <w:rsid w:val="00EE6969"/>
    <w:rsid w:val="00EE7C2E"/>
    <w:rsid w:val="00EF0D0D"/>
    <w:rsid w:val="00EF1056"/>
    <w:rsid w:val="00EF174E"/>
    <w:rsid w:val="00EF1B93"/>
    <w:rsid w:val="00EF321C"/>
    <w:rsid w:val="00EF3946"/>
    <w:rsid w:val="00EF439C"/>
    <w:rsid w:val="00EF7E39"/>
    <w:rsid w:val="00F017FC"/>
    <w:rsid w:val="00F100A7"/>
    <w:rsid w:val="00F15D7D"/>
    <w:rsid w:val="00F1762D"/>
    <w:rsid w:val="00F1793E"/>
    <w:rsid w:val="00F20144"/>
    <w:rsid w:val="00F21ED8"/>
    <w:rsid w:val="00F21F3C"/>
    <w:rsid w:val="00F224AC"/>
    <w:rsid w:val="00F230B2"/>
    <w:rsid w:val="00F2664A"/>
    <w:rsid w:val="00F32413"/>
    <w:rsid w:val="00F34361"/>
    <w:rsid w:val="00F3436A"/>
    <w:rsid w:val="00F344AA"/>
    <w:rsid w:val="00F347F4"/>
    <w:rsid w:val="00F362A1"/>
    <w:rsid w:val="00F372F8"/>
    <w:rsid w:val="00F41350"/>
    <w:rsid w:val="00F41F62"/>
    <w:rsid w:val="00F43DAD"/>
    <w:rsid w:val="00F43EA7"/>
    <w:rsid w:val="00F4421D"/>
    <w:rsid w:val="00F45006"/>
    <w:rsid w:val="00F46039"/>
    <w:rsid w:val="00F4795E"/>
    <w:rsid w:val="00F47F53"/>
    <w:rsid w:val="00F51B87"/>
    <w:rsid w:val="00F529C9"/>
    <w:rsid w:val="00F55233"/>
    <w:rsid w:val="00F55DE3"/>
    <w:rsid w:val="00F57E6A"/>
    <w:rsid w:val="00F62042"/>
    <w:rsid w:val="00F62133"/>
    <w:rsid w:val="00F623EE"/>
    <w:rsid w:val="00F6387B"/>
    <w:rsid w:val="00F64B25"/>
    <w:rsid w:val="00F65A10"/>
    <w:rsid w:val="00F66028"/>
    <w:rsid w:val="00F66658"/>
    <w:rsid w:val="00F66DFA"/>
    <w:rsid w:val="00F70302"/>
    <w:rsid w:val="00F717C0"/>
    <w:rsid w:val="00F71A42"/>
    <w:rsid w:val="00F7351B"/>
    <w:rsid w:val="00F7414F"/>
    <w:rsid w:val="00F746B0"/>
    <w:rsid w:val="00F75C8D"/>
    <w:rsid w:val="00F76914"/>
    <w:rsid w:val="00F76AD4"/>
    <w:rsid w:val="00F77DDA"/>
    <w:rsid w:val="00F77F9C"/>
    <w:rsid w:val="00F801AD"/>
    <w:rsid w:val="00F80287"/>
    <w:rsid w:val="00F802E2"/>
    <w:rsid w:val="00F80421"/>
    <w:rsid w:val="00F819B5"/>
    <w:rsid w:val="00F83177"/>
    <w:rsid w:val="00F83795"/>
    <w:rsid w:val="00F849EB"/>
    <w:rsid w:val="00F84B09"/>
    <w:rsid w:val="00F850F0"/>
    <w:rsid w:val="00F85516"/>
    <w:rsid w:val="00F85528"/>
    <w:rsid w:val="00F86231"/>
    <w:rsid w:val="00F869A2"/>
    <w:rsid w:val="00F8746B"/>
    <w:rsid w:val="00F875B7"/>
    <w:rsid w:val="00F87780"/>
    <w:rsid w:val="00F87EAD"/>
    <w:rsid w:val="00F94772"/>
    <w:rsid w:val="00F95220"/>
    <w:rsid w:val="00F96512"/>
    <w:rsid w:val="00F97790"/>
    <w:rsid w:val="00F97D4D"/>
    <w:rsid w:val="00FA1E74"/>
    <w:rsid w:val="00FA49D9"/>
    <w:rsid w:val="00FA4B69"/>
    <w:rsid w:val="00FA5A47"/>
    <w:rsid w:val="00FA6857"/>
    <w:rsid w:val="00FA69B9"/>
    <w:rsid w:val="00FB1A5C"/>
    <w:rsid w:val="00FB213D"/>
    <w:rsid w:val="00FB4027"/>
    <w:rsid w:val="00FB5A64"/>
    <w:rsid w:val="00FC0060"/>
    <w:rsid w:val="00FC024C"/>
    <w:rsid w:val="00FC3132"/>
    <w:rsid w:val="00FC3360"/>
    <w:rsid w:val="00FC4BAE"/>
    <w:rsid w:val="00FC513E"/>
    <w:rsid w:val="00FC6D57"/>
    <w:rsid w:val="00FD00FA"/>
    <w:rsid w:val="00FD0354"/>
    <w:rsid w:val="00FD0F70"/>
    <w:rsid w:val="00FD1D3A"/>
    <w:rsid w:val="00FD2859"/>
    <w:rsid w:val="00FD2A4D"/>
    <w:rsid w:val="00FD3DCE"/>
    <w:rsid w:val="00FD3E6C"/>
    <w:rsid w:val="00FD4280"/>
    <w:rsid w:val="00FD665A"/>
    <w:rsid w:val="00FD6AE7"/>
    <w:rsid w:val="00FD7485"/>
    <w:rsid w:val="00FE0220"/>
    <w:rsid w:val="00FE4087"/>
    <w:rsid w:val="00FE44DF"/>
    <w:rsid w:val="00FE4BB8"/>
    <w:rsid w:val="00FE59EC"/>
    <w:rsid w:val="00FE5F12"/>
    <w:rsid w:val="00FE6976"/>
    <w:rsid w:val="00FE71DB"/>
    <w:rsid w:val="00FE7BDA"/>
    <w:rsid w:val="00FE7D82"/>
    <w:rsid w:val="00FE7E43"/>
    <w:rsid w:val="00FF62F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001F1"/>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rsid w:val="006C6291"/>
    <w:pPr>
      <w:spacing w:before="75"/>
      <w:ind w:right="150" w:left="150"/>
    </w:pPr>
    <w:rPr>
      <w:rFonts w:cs="Tahoma" w:hAnsi="Tahoma" w:ascii="Tahoma"/>
      <w:color w:val="000000"/>
      <w:sz w:val="17"/>
      <w:szCs w:val="17"/>
    </w:rPr>
  </w:style>
  <w:style w:styleId="Naglaeno" w:type="character">
    <w:name w:val="Strong"/>
    <w:qFormat/>
    <w:rsid w:val="006C6291"/>
    <w:rPr>
      <w:b/>
      <w:bCs/>
    </w:rPr>
  </w:style>
  <w:style w:styleId="Zaglavlje" w:type="paragraph">
    <w:name w:val="header"/>
    <w:basedOn w:val="Normal"/>
    <w:rsid w:val="00E1070E"/>
    <w:pPr>
      <w:tabs>
        <w:tab w:pos="4536" w:val="center"/>
        <w:tab w:pos="9072" w:val="right"/>
      </w:tabs>
    </w:pPr>
  </w:style>
  <w:style w:styleId="Brojstranice" w:type="character">
    <w:name w:val="page number"/>
    <w:basedOn w:val="Zadanifontodlomka"/>
    <w:rsid w:val="00E1070E"/>
  </w:style>
  <w:style w:styleId="Podnoje" w:type="paragraph">
    <w:name w:val="footer"/>
    <w:basedOn w:val="Normal"/>
    <w:rsid w:val="00E1070E"/>
    <w:pPr>
      <w:tabs>
        <w:tab w:pos="4536" w:val="center"/>
        <w:tab w:pos="9072" w:val="right"/>
      </w:tabs>
    </w:pPr>
  </w:style>
  <w:style w:styleId="Tekstbalonia" w:type="paragraph">
    <w:name w:val="Balloon Text"/>
    <w:basedOn w:val="Normal"/>
    <w:semiHidden/>
    <w:rsid w:val="000F6FD1"/>
    <w:rPr>
      <w:rFonts w:cs="Tahoma" w:hAnsi="Tahoma" w:ascii="Tahoma"/>
      <w:sz w:val="16"/>
      <w:szCs w:val="16"/>
    </w:rPr>
  </w:style>
  <w:style w:styleId="Odlomakpopisa" w:type="paragraph">
    <w:name w:val="List Paragraph"/>
    <w:basedOn w:val="Normal"/>
    <w:uiPriority w:val="34"/>
    <w:qFormat/>
    <w:rsid w:val="00771A83"/>
    <w:pPr>
      <w:ind w:left="720"/>
      <w:contextualSpacing/>
    </w:pPr>
  </w:style>
  <w:style w:styleId="Tekstrezerviranogmjesta" w:type="character">
    <w:name w:val="Placeholder Text"/>
    <w:basedOn w:val="Zadanifontodlomka"/>
    <w:uiPriority w:val="99"/>
    <w:semiHidden/>
    <w:rsid w:val="007B024C"/>
    <w:rPr>
      <w:color w:val="808080"/>
      <w:bdr w:space="0" w:sz="0" w:color="auto" w:val="none"/>
      <w:shd w:fill="auto" w:color="auto" w:val="clear"/>
    </w:rPr>
  </w:style>
  <w:style w:customStyle="true" w:styleId="eSPISCCParagraphDefaultFont" w:type="character">
    <w:name w:val="eSPIS_CC_Paragraph Default Font"/>
    <w:basedOn w:val="Zadanifontodlomka"/>
    <w:rsid w:val="007B024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B024C"/>
    <w:rPr>
      <w:bdr w:space="0" w:sz="0" w:color="auto" w:val="none"/>
      <w:shd w:fill="FFFFCC" w:color="auto" w:val="clear"/>
      <w:lang w:val="hr-HR"/>
    </w:rPr>
  </w:style>
  <w:style w:customStyle="true" w:styleId="PozadinaSvijetloCrvena" w:type="character">
    <w:name w:val="Pozadina_SvijetloCrvena"/>
    <w:basedOn w:val="eSPISCCParagraphDefaultFont"/>
    <w:rsid w:val="007B024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B024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001F1"/>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rsid w:val="006C6291"/>
    <w:pPr>
      <w:spacing w:before="75"/>
      <w:ind w:left="150" w:right="150"/>
    </w:pPr>
    <w:rPr>
      <w:rFonts w:ascii="Tahoma" w:cs="Tahoma" w:hAnsi="Tahoma"/>
      <w:color w:val="000000"/>
      <w:sz w:val="17"/>
      <w:szCs w:val="17"/>
    </w:rPr>
  </w:style>
  <w:style w:styleId="Naglaeno" w:type="character">
    <w:name w:val="Strong"/>
    <w:qFormat/>
    <w:rsid w:val="006C6291"/>
    <w:rPr>
      <w:b/>
      <w:bCs/>
    </w:rPr>
  </w:style>
  <w:style w:styleId="Zaglavlje" w:type="paragraph">
    <w:name w:val="header"/>
    <w:basedOn w:val="Normal"/>
    <w:rsid w:val="00E1070E"/>
    <w:pPr>
      <w:tabs>
        <w:tab w:pos="4536" w:val="center"/>
        <w:tab w:pos="9072" w:val="right"/>
      </w:tabs>
    </w:pPr>
  </w:style>
  <w:style w:styleId="Brojstranice" w:type="character">
    <w:name w:val="page number"/>
    <w:basedOn w:val="Zadanifontodlomka"/>
    <w:rsid w:val="00E1070E"/>
  </w:style>
  <w:style w:styleId="Podnoje" w:type="paragraph">
    <w:name w:val="footer"/>
    <w:basedOn w:val="Normal"/>
    <w:rsid w:val="00E1070E"/>
    <w:pPr>
      <w:tabs>
        <w:tab w:pos="4536" w:val="center"/>
        <w:tab w:pos="9072" w:val="right"/>
      </w:tabs>
    </w:pPr>
  </w:style>
  <w:style w:styleId="Tekstbalonia" w:type="paragraph">
    <w:name w:val="Balloon Text"/>
    <w:basedOn w:val="Normal"/>
    <w:semiHidden/>
    <w:rsid w:val="000F6FD1"/>
    <w:rPr>
      <w:rFonts w:ascii="Tahoma" w:cs="Tahoma" w:hAnsi="Tahoma"/>
      <w:sz w:val="16"/>
      <w:szCs w:val="16"/>
    </w:rPr>
  </w:style>
  <w:style w:styleId="Odlomakpopisa" w:type="paragraph">
    <w:name w:val="List Paragraph"/>
    <w:basedOn w:val="Normal"/>
    <w:uiPriority w:val="34"/>
    <w:qFormat/>
    <w:rsid w:val="00771A83"/>
    <w:pPr>
      <w:ind w:left="720"/>
      <w:contextualSpacing/>
    </w:pPr>
  </w:style>
  <w:style w:styleId="Tekstrezerviranogmjesta" w:type="character">
    <w:name w:val="Placeholder Text"/>
    <w:basedOn w:val="Zadanifontodlomka"/>
    <w:uiPriority w:val="99"/>
    <w:semiHidden/>
    <w:rsid w:val="007B024C"/>
    <w:rPr>
      <w:color w:val="808080"/>
      <w:bdr w:color="auto" w:space="0" w:sz="0" w:val="none"/>
      <w:shd w:color="auto" w:fill="auto" w:val="clear"/>
    </w:rPr>
  </w:style>
  <w:style w:customStyle="1" w:styleId="eSPISCCParagraphDefaultFont" w:type="character">
    <w:name w:val="eSPIS_CC_Paragraph Default Font"/>
    <w:basedOn w:val="Zadanifontodlomka"/>
    <w:rsid w:val="007B024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B024C"/>
    <w:rPr>
      <w:bdr w:color="auto" w:space="0" w:sz="0" w:val="none"/>
      <w:shd w:color="auto" w:fill="FFFFCC" w:val="clear"/>
      <w:lang w:val="hr-HR"/>
    </w:rPr>
  </w:style>
  <w:style w:customStyle="1" w:styleId="PozadinaSvijetloCrvena" w:type="character">
    <w:name w:val="Pozadina_SvijetloCrvena"/>
    <w:basedOn w:val="eSPISCCParagraphDefaultFont"/>
    <w:rsid w:val="007B024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B024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lipnja 2018.</izvorni_sadrzaj>
    <derivirana_varijabla naziv="DomainObject.DatumDonosenjaOdluke_1">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1572</izvorni_sadrzaj>
    <derivirana_varijabla naziv="DomainObject.Predmet.Broj_1">1572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listopada 2015.</izvorni_sadrzaj>
    <derivirana_varijabla naziv="DomainObject.Predmet.DatumOsnivanja_1">19.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St-1572/2015</izvorni_sadrzaj>
    <derivirana_varijabla naziv="DomainObject.Predmet.OznakaBroj_1">St-1572/2015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METALING d.o.o.</izvorni_sadrzaj>
    <derivirana_varijabla naziv="DomainObject.Predmet.ProtustrankaFormated_1">  METALING d.o.o.</derivirana_varijabla>
  </DomainObject.Predmet.ProtustrankaFormated>
  <DomainObject.Predmet.ProtustrankaFormatedOIB>
    <izvorni_sadrzaj>  METALING d.o.o., OIB 76134860175</izvorni_sadrzaj>
    <derivirana_varijabla naziv="DomainObject.Predmet.ProtustrankaFormatedOIB_1">  METALING d.o.o., OIB 76134860175</derivirana_varijabla>
  </DomainObject.Predmet.ProtustrankaFormatedOIB>
  <DomainObject.Predmet.ProtustrankaFormatedWithAdress>
    <izvorni_sadrzaj> METALING d.o.o., Božidara Adžije 2, 44000 Sisak</izvorni_sadrzaj>
    <derivirana_varijabla naziv="DomainObject.Predmet.ProtustrankaFormatedWithAdress_1"> METALING d.o.o., Božidara Adžije 2, 44000 Sisak</derivirana_varijabla>
  </DomainObject.Predmet.ProtustrankaFormatedWithAdress>
  <DomainObject.Predmet.ProtustrankaFormatedWithAdressOIB>
    <izvorni_sadrzaj> METALING d.o.o., OIB 76134860175, Božidara Adžije 2, 44000 Sisak</izvorni_sadrzaj>
    <derivirana_varijabla naziv="DomainObject.Predmet.ProtustrankaFormatedWithAdressOIB_1"> METALING d.o.o., OIB 76134860175, Božidara Adžije 2, 44000 Sisak</derivirana_varijabla>
  </DomainObject.Predmet.ProtustrankaFormatedWithAdressOIB>
  <DomainObject.Predmet.ProtustrankaWithAdress>
    <izvorni_sadrzaj>METALING d.o.o. Božidara Adžije 2, 44000 Sisak</izvorni_sadrzaj>
    <derivirana_varijabla naziv="DomainObject.Predmet.ProtustrankaWithAdress_1">METALING d.o.o. Božidara Adžije 2, 44000 Sisak</derivirana_varijabla>
  </DomainObject.Predmet.ProtustrankaWithAdress>
  <DomainObject.Predmet.ProtustrankaWithAdressOIB>
    <izvorni_sadrzaj>METALING d.o.o., OIB 76134860175, Božidara Adžije 2, 44000 Sisak</izvorni_sadrzaj>
    <derivirana_varijabla naziv="DomainObject.Predmet.ProtustrankaWithAdressOIB_1">METALING d.o.o., OIB 76134860175, Božidara Adžije 2, 44000 Sisak</derivirana_varijabla>
  </DomainObject.Predmet.ProtustrankaWithAdressOIB>
  <DomainObject.Predmet.ProtustrankaNazivFormated>
    <izvorni_sadrzaj>METALING d.o.o.</izvorni_sadrzaj>
    <derivirana_varijabla naziv="DomainObject.Predmet.ProtustrankaNazivFormated_1">METALING d.o.o.</derivirana_varijabla>
  </DomainObject.Predmet.ProtustrankaNazivFormated>
  <DomainObject.Predmet.ProtustrankaNazivFormatedOIB>
    <izvorni_sadrzaj>METALING d.o.o., OIB 76134860175</izvorni_sadrzaj>
    <derivirana_varijabla naziv="DomainObject.Predmet.ProtustrankaNazivFormatedOIB_1">METALING d.o.o., OIB 76134860175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Asmir Cepić; GIOFF d.o.o. za trgovinu i usluge; Žarko Međugorac; Marko Lipša; Ljiljana Sivonjić; Josip Čerkez; Snježana Zbukvić Ožbolt; VI-ZA MOBILE j.d.o.o. za trgovinu i usluge; Željko Konicija; Darko Vugrinski; Koviljka Pavličić; Anamarija Brozović; BAJKMONT društvo s ograničenom odgovornošću za proizvodnju, trgovinu i poslovne usluge; SIMmetal društvo s ograničenom odgovornošću za proizvodnju, trgovinu i projektiranje metalnih proizvoda; M.I. HRŠAK d.o.o. za proizvodnju, trgovinu i usluge; MANŠPED društvo s ograničenom odgovornošću za međunarodni prijevoz i pretovar robe, trgovinu, turizam, putnička agencija; CAVERNA STIL d.o.o. za trgovinu i usluge</izvorni_sadrzaj>
    <derivirana_varijabla naziv="DomainObject.Predmet.StrankaFormated_1">  FINA Regionalni centar Zagreb; Asmir Cepić; GIOFF d.o.o. za trgovinu i usluge; Žarko Međugorac; Marko Lipša; Ljiljana Sivonjić; Josip Čerkez; Snježana Zbukvić Ožbolt; VI-ZA MOBILE j.d.o.o. za trgovinu i usluge; Željko Konicija; Darko Vugrinski; Koviljka Pavličić; Anamarija Brozović; BAJKMONT društvo s ograničenom odgovornošću za proizvodnju, trgovinu i poslovne usluge; SIMmetal društvo s ograničenom odgovornošću za proizvodnju, trgovinu i projektiranje metalnih proizvoda; M.I. HRŠAK d.o.o. za proizvodnju, trgovinu i usluge; MANŠPED društvo s ograničenom odgovornošću za međunarodni prijevoz i pretovar robe, trgovinu, turizam, putnička agencija; CAVERNA STIL d.o.o. za trgovinu i usluge</derivirana_varijabla>
  </DomainObject.Predmet.StrankaFormated>
  <DomainObject.Predmet.StrankaFormatedOIB>
    <izvorni_sadrzaj>  FINA Regionalni centar Zagreb, OIB 85821130368; Asmir Cepić, OIB 32293079463; GIOFF d.o.o. za trgovinu i usluge, OIB 61380001865; Žarko Međugorac, OIB 93101157504; Marko Lipša, OIB 66765049713; Ljiljana Sivonjić, OIB 46026283164; Josip Čerkez, OIB 26669385169; Snježana Zbukvić Ožbolt, OIB 60024603383; VI-ZA MOBILE j.d.o.o. za trgovinu i usluge, OIB 80038405182; Željko Konicija, OIB 57975370088; Darko Vugrinski, OIB 74484652712; Koviljka Pavličić, OIB 27807140707; Anamarija Brozović, OIB 45799490959; BAJKMONT društvo s ograničenom odgovornošću za proizvodnju, trgovinu i poslovne usluge, OIB 39972098216; SIMmetal društvo s ograničenom odgovornošću za proizvodnju, trgovinu i projektiranje metalnih proizvoda, OIB 25277976964; M.I. HRŠAK d.o.o. za proizvodnju, trgovinu i usluge, OIB 95440480723; MANŠPED društvo s ograničenom odgovornošću za međunarodni prijevoz i pretovar robe, trgovinu, turizam, putnička agencija, OIB 76154765407; CAVERNA STIL d.o.o. za trgovinu i usluge, OIB 73560343211</izvorni_sadrzaj>
    <derivirana_varijabla naziv="DomainObject.Predmet.StrankaFormatedOIB_1">  FINA Regionalni centar Zagreb, OIB 85821130368; Asmir Cepić, OIB 32293079463; GIOFF d.o.o. za trgovinu i usluge, OIB 61380001865; Žarko Međugorac, OIB 93101157504; Marko Lipša, OIB 66765049713; Ljiljana Sivonjić, OIB 46026283164; Josip Čerkez, OIB 26669385169; Snježana Zbukvić Ožbolt, OIB 60024603383; VI-ZA MOBILE j.d.o.o. za trgovinu i usluge, OIB 80038405182; Željko Konicija, OIB 57975370088; Darko Vugrinski, OIB 74484652712; Koviljka Pavličić, OIB 27807140707; Anamarija Brozović, OIB 45799490959; BAJKMONT društvo s ograničenom odgovornošću za proizvodnju, trgovinu i poslovne usluge, OIB 39972098216; SIMmetal društvo s ograničenom odgovornošću za proizvodnju, trgovinu i projektiranje metalnih proizvoda, OIB 25277976964; M.I. HRŠAK d.o.o. za proizvodnju, trgovinu i usluge, OIB 95440480723; MANŠPED društvo s ograničenom odgovornošću za međunarodni prijevoz i pretovar robe, trgovinu, turizam, putnička agencija, OIB 76154765407; CAVERNA STIL d.o.o. za trgovinu i usluge, OIB 73560343211</derivirana_varijabla>
  </DomainObject.Predmet.StrankaFormatedOIB>
  <DomainObject.Predmet.StrankaFormatedWithAdress>
    <izvorni_sadrzaj> FINA Regionalni centar Zagreb, Koturaška 43, 10000 Zagreb; Asmir Cepić, Korčulanska Ulica 3 B, 10000 Zagreb; GIOFF d.o.o. za trgovinu i usluge, Lanište 10 C, 10000 Zagreb; Žarko Međugorac, Kralja Tomislava 14, 43280 Garešnica; Marko Lipša, Puškarićeva Ulica 51 A, 10250 Lučko; Ljiljana Sivonjić, Račja Vas 27, 52420 Račja Vas; Josip Čerkez, Savezne Republike Njemačke 6, 10000 Zagreb; Snježana Zbukvić Ožbolt, Ulica Drage Švajcara 9, 10290 Zaprešić; VI-ZA MOBILE j.d.o.o. za trgovinu i usluge, Prekratova 56, 10000 Zagreb; Željko Konicija; Darko Vugrinski, Vrbno 110, 42253 Vrbno; Koviljka Pavličić, Savska Cesta 155 B, 10000 Zagreb; Anamarija Brozović, Okruglica 3, 47300 Hreljin Ogulinski; BAJKMONT društvo s ograničenom odgovornošću za proizvodnju, trgovinu i poslovne usluge, Svetomatejska 12, 10360 Sesvete; SIMmetal društvo s ograničenom odgovornošću za proizvodnju, trgovinu i projektiranje metalnih proizvoda, Svetomatejska 12, 10360 Sesvete; M.I. HRŠAK d.o.o. za proizvodnju, trgovinu i usluge, Frana Galovića 17, 49000 Krapina; MANŠPED društvo s ograničenom odgovornošću za međunarodni prijevoz i pretovar robe, trgovinu, turizam, putnička agencija, Kukuljanovo 387, 51227 Kukuljanovo; CAVERNA STIL d.o.o. za trgovinu i usluge, Ulica kneza Ljudevita Posavskog 32 D, 10000 Zagreb</izvorni_sadrzaj>
    <derivirana_varijabla naziv="DomainObject.Predmet.StrankaFormatedWithAdress_1"> FINA Regionalni centar Zagreb, Koturaška 43, 10000 Zagreb; Asmir Cepić, Korčulanska Ulica 3 B, 10000 Zagreb; GIOFF d.o.o. za trgovinu i usluge, Lanište 10 C, 10000 Zagreb; Žarko Međugorac, Kralja Tomislava 14, 43280 Garešnica; Marko Lipša, Puškarićeva Ulica 51 A, 10250 Lučko; Ljiljana Sivonjić, Račja Vas 27, 52420 Račja Vas; Josip Čerkez, Savezne Republike Njemačke 6, 10000 Zagreb; Snježana Zbukvić Ožbolt, Ulica Drage Švajcara 9, 10290 Zaprešić; VI-ZA MOBILE j.d.o.o. za trgovinu i usluge, Prekratova 56, 10000 Zagreb; Željko Konicija; Darko Vugrinski, Vrbno 110, 42253 Vrbno; Koviljka Pavličić, Savska Cesta 155 B, 10000 Zagreb; Anamarija Brozović, Okruglica 3, 47300 Hreljin Ogulinski; BAJKMONT društvo s ograničenom odgovornošću za proizvodnju, trgovinu i poslovne usluge, Svetomatejska 12, 10360 Sesvete; SIMmetal društvo s ograničenom odgovornošću za proizvodnju, trgovinu i projektiranje metalnih proizvoda, Svetomatejska 12, 10360 Sesvete; M.I. HRŠAK d.o.o. za proizvodnju, trgovinu i usluge, Frana Galovića 17, 49000 Krapina; MANŠPED društvo s ograničenom odgovornošću za međunarodni prijevoz i pretovar robe, trgovinu, turizam, putnička agencija, Kukuljanovo 387, 51227 Kukuljanovo; CAVERNA STIL d.o.o. za trgovinu i usluge, Ulica kneza Ljudevita Posavskog 32 D, 10000 Zagreb</derivirana_varijabla>
  </DomainObject.Predmet.StrankaFormatedWithAdress>
  <DomainObject.Predmet.StrankaFormatedWithAdressOIB>
    <izvorni_sadrzaj> FINA Regionalni centar Zagreb, OIB 85821130368, Koturaška 43, 10000 Zagreb; Asmir Cepić, OIB 32293079463, Korčulanska Ulica 3 B, 10000 Zagreb; GIOFF d.o.o. za trgovinu i usluge, OIB 61380001865, Lanište 10 C, 10000 Zagreb; Žarko Međugorac, OIB 93101157504, Kralja Tomislava 14, 43280 Garešnica; Marko Lipša, OIB 66765049713, Puškarićeva Ulica 51 A, 10250 Lučko; Ljiljana Sivonjić, OIB 46026283164, Račja Vas 27, 52420 Račja Vas; Josip Čerkez, OIB 26669385169, Savezne Republike Njemačke 6, 10000 Zagreb; Snježana Zbukvić Ožbolt, OIB 60024603383, Ulica Drage Švajcara 9, 10290 Zaprešić; VI-ZA MOBILE j.d.o.o. za trgovinu i usluge, OIB 80038405182, Prekratova 56, 10000 Zagreb; Željko Konicija, OIB 57975370088; Darko Vugrinski, OIB 74484652712, Vrbno 110, 42253 Vrbno; Koviljka Pavličić, OIB 27807140707, Savska Cesta 155 B, 10000 Zagreb; Anamarija Brozović, OIB 45799490959, Okruglica 3, 47300 Hreljin Ogulinski; BAJKMONT društvo s ograničenom odgovornošću za proizvodnju, trgovinu i poslovne usluge, OIB 39972098216, Svetomatejska 12, 10360 Sesvete; SIMmetal društvo s ograničenom odgovornošću za proizvodnju, trgovinu i projektiranje metalnih proizvoda, OIB 25277976964, Svetomatejska 12, 10360 Sesvete; M.I. HRŠAK d.o.o. za proizvodnju, trgovinu i usluge, OIB 95440480723, Frana Galovića 17, 49000 Krapina; MANŠPED društvo s ograničenom odgovornošću za međunarodni prijevoz i pretovar robe, trgovinu, turizam, putnička agencija, OIB 76154765407, Kukuljanovo 387, 51227 Kukuljanovo; CAVERNA STIL d.o.o. za trgovinu i usluge, OIB 73560343211, Ulica kneza Ljudevita Posavskog 32 D, 10000 Zagreb</izvorni_sadrzaj>
    <derivirana_varijabla naziv="DomainObject.Predmet.StrankaFormatedWithAdressOIB_1"> FINA Regionalni centar Zagreb, OIB 85821130368, Koturaška 43, 10000 Zagreb; Asmir Cepić, OIB 32293079463, Korčulanska Ulica 3 B, 10000 Zagreb; GIOFF d.o.o. za trgovinu i usluge, OIB 61380001865, Lanište 10 C, 10000 Zagreb; Žarko Međugorac, OIB 93101157504, Kralja Tomislava 14, 43280 Garešnica; Marko Lipša, OIB 66765049713, Puškarićeva Ulica 51 A, 10250 Lučko; Ljiljana Sivonjić, OIB 46026283164, Račja Vas 27, 52420 Račja Vas; Josip Čerkez, OIB 26669385169, Savezne Republike Njemačke 6, 10000 Zagreb; Snježana Zbukvić Ožbolt, OIB 60024603383, Ulica Drage Švajcara 9, 10290 Zaprešić; VI-ZA MOBILE j.d.o.o. za trgovinu i usluge, OIB 80038405182, Prekratova 56, 10000 Zagreb; Željko Konicija, OIB 57975370088; Darko Vugrinski, OIB 74484652712, Vrbno 110, 42253 Vrbno; Koviljka Pavličić, OIB 27807140707, Savska Cesta 155 B, 10000 Zagreb; Anamarija Brozović, OIB 45799490959, Okruglica 3, 47300 Hreljin Ogulinski; BAJKMONT društvo s ograničenom odgovornošću za proizvodnju, trgovinu i poslovne usluge, OIB 39972098216, Svetomatejska 12, 10360 Sesvete; SIMmetal društvo s ograničenom odgovornošću za proizvodnju, trgovinu i projektiranje metalnih proizvoda, OIB 25277976964, Svetomatejska 12, 10360 Sesvete; M.I. HRŠAK d.o.o. za proizvodnju, trgovinu i usluge, OIB 95440480723, Frana Galovića 17, 49000 Krapina; MANŠPED društvo s ograničenom odgovornošću za međunarodni prijevoz i pretovar robe, trgovinu, turizam, putnička agencija, OIB 76154765407, Kukuljanovo 387, 51227 Kukuljanovo; CAVERNA STIL d.o.o. za trgovinu i usluge, OIB 73560343211, Ulica kneza Ljudevita Posavskog 32 D, 10000 Zagreb</derivirana_varijabla>
  </DomainObject.Predmet.StrankaFormatedWithAdressOIB>
  <DomainObject.Predmet.StrankaWithAdress>
    <izvorni_sadrzaj>FINA Regionalni centar Zagreb Koturaška 43,10000 Zagreb,Asmir Cepić Korčulanska Ulica 3 B,10000 Zagreb,GIOFF d.o.o. za trgovinu i usluge Lanište 10 C,10000 Zagreb,Žarko Međugorac Kralja Tomislava 14,43280 Garešnica,Marko Lipša Puškarićeva Ulica 51 A,10250 Lučko,Ljiljana Sivonjić Račja Vas 27,52420 Račja Vas,Josip Čerkez Savezne Republike Njemačke 6,10000 Zagreb,Snježana Zbukvić Ožbolt Ulica Drage Švajcara 9,10290 Zaprešić,VI-ZA MOBILE j.d.o.o. za trgovinu i usluge Prekratova 56,10000 Zagreb,Željko Konicija ,Darko Vugrinski Vrbno 110,42253 Vrbno,Koviljka Pavličić Savska Cesta 155 B,10000 Zagreb,Anamarija Brozović Okruglica 3,47300 Hreljin Ogulinski,BAJKMONT društvo s ograničenom odgovornošću za proizvodnju, trgovinu i poslovne usluge Svetomatejska 12,10360 Sesvete,SIMmetal društvo s ograničenom odgovornošću za proizvodnju, trgovinu i projektiranje metalnih proizvoda Svetomatejska 12,10360 Sesvete,M.I. HRŠAK d.o.o. za proizvodnju, trgovinu i usluge Frana Galovića 17,49000 Krapina,MANŠPED društvo s ograničenom odgovornošću za međunarodni prijevoz i pretovar robe, trgovinu, turizam, putnička agencija Kukuljanovo 387,51227 Kukuljanovo,CAVERNA STIL d.o.o. za trgovinu i usluge Ulica kneza Ljudevita Posavskog 32 D,10000 Zagreb</izvorni_sadrzaj>
    <derivirana_varijabla naziv="DomainObject.Predmet.StrankaWithAdress_1">FINA Regionalni centar Zagreb Koturaška 43,10000 Zagreb,Asmir Cepić Korčulanska Ulica 3 B,10000 Zagreb,GIOFF d.o.o. za trgovinu i usluge Lanište 10 C,10000 Zagreb,Žarko Međugorac Kralja Tomislava 14,43280 Garešnica,Marko Lipša Puškarićeva Ulica 51 A,10250 Lučko,Ljiljana Sivonjić Račja Vas 27,52420 Račja Vas,Josip Čerkez Savezne Republike Njemačke 6,10000 Zagreb,Snježana Zbukvić Ožbolt Ulica Drage Švajcara 9,10290 Zaprešić,VI-ZA MOBILE j.d.o.o. za trgovinu i usluge Prekratova 56,10000 Zagreb,Željko Konicija ,Darko Vugrinski Vrbno 110,42253 Vrbno,Koviljka Pavličić Savska Cesta 155 B,10000 Zagreb,Anamarija Brozović Okruglica 3,47300 Hreljin Ogulinski,BAJKMONT društvo s ograničenom odgovornošću za proizvodnju, trgovinu i poslovne usluge Svetomatejska 12,10360 Sesvete,SIMmetal društvo s ograničenom odgovornošću za proizvodnju, trgovinu i projektiranje metalnih proizvoda Svetomatejska 12,10360 Sesvete,M.I. HRŠAK d.o.o. za proizvodnju, trgovinu i usluge Frana Galovića 17,49000 Krapina,MANŠPED društvo s ograničenom odgovornošću za međunarodni prijevoz i pretovar robe, trgovinu, turizam, putnička agencija Kukuljanovo 387,51227 Kukuljanovo,CAVERNA STIL d.o.o. za trgovinu i usluge Ulica kneza Ljudevita Posavskog 32 D,10000 Zagreb</derivirana_varijabla>
  </DomainObject.Predmet.StrankaWithAdress>
  <DomainObject.Predmet.StrankaWithAdressOIB>
    <izvorni_sadrzaj>FINA Regionalni centar Zagreb, OIB 85821130368, Koturaška 43,10000 Zagreb,Asmir Cepić, OIB 32293079463, Korčulanska Ulica 3 B,10000 Zagreb,GIOFF d.o.o. za trgovinu i usluge, OIB 61380001865, Lanište 10 C,10000 Zagreb,Žarko Međugorac, OIB 93101157504, Kralja Tomislava 14,43280 Garešnica,Marko Lipša, OIB 66765049713, Puškarićeva Ulica 51 A,10250 Lučko,Ljiljana Sivonjić, OIB 46026283164, Račja Vas 27,52420 Račja Vas,Josip Čerkez, OIB 26669385169, Savezne Republike Njemačke 6,10000 Zagreb,Snježana Zbukvić Ožbolt, OIB 60024603383, Ulica Drage Švajcara 9,10290 Zaprešić,VI-ZA MOBILE j.d.o.o. za trgovinu i usluge, OIB 80038405182, Prekratova 56,10000 Zagreb,Željko Konicija, OIB 57975370088,Darko Vugrinski, OIB 74484652712, Vrbno 110,42253 Vrbno,Koviljka Pavličić, OIB 27807140707, Savska Cesta 155 B,10000 Zagreb,Anamarija Brozović, OIB 45799490959, Okruglica 3,47300 Hreljin Ogulinski,BAJKMONT društvo s ograničenom odgovornošću za proizvodnju, trgovinu i poslovne usluge, OIB 39972098216, Svetomatejska 12,10360 Sesvete,SIMmetal društvo s ograničenom odgovornošću za proizvodnju, trgovinu i projektiranje metalnih proizvoda, OIB 25277976964, Svetomatejska 12,10360 Sesvete,M.I. HRŠAK d.o.o. za proizvodnju, trgovinu i usluge, OIB 95440480723, Frana Galovića 17,49000 Krapina,MANŠPED društvo s ograničenom odgovornošću za međunarodni prijevoz i pretovar robe, trgovinu, turizam, putnička agencija, OIB 76154765407, Kukuljanovo 387,51227 Kukuljanovo,CAVERNA STIL d.o.o. za trgovinu i usluge, OIB 73560343211, Ulica kneza Ljudevita Posavskog 32 D,10000 Zagreb</izvorni_sadrzaj>
    <derivirana_varijabla naziv="DomainObject.Predmet.StrankaWithAdressOIB_1">FINA Regionalni centar Zagreb, OIB 85821130368, Koturaška 43,10000 Zagreb,Asmir Cepić, OIB 32293079463, Korčulanska Ulica 3 B,10000 Zagreb,GIOFF d.o.o. za trgovinu i usluge, OIB 61380001865, Lanište 10 C,10000 Zagreb,Žarko Međugorac, OIB 93101157504, Kralja Tomislava 14,43280 Garešnica,Marko Lipša, OIB 66765049713, Puškarićeva Ulica 51 A,10250 Lučko,Ljiljana Sivonjić, OIB 46026283164, Račja Vas 27,52420 Račja Vas,Josip Čerkez, OIB 26669385169, Savezne Republike Njemačke 6,10000 Zagreb,Snježana Zbukvić Ožbolt, OIB 60024603383, Ulica Drage Švajcara 9,10290 Zaprešić,VI-ZA MOBILE j.d.o.o. za trgovinu i usluge, OIB 80038405182, Prekratova 56,10000 Zagreb,Željko Konicija, OIB 57975370088,Darko Vugrinski, OIB 74484652712, Vrbno 110,42253 Vrbno,Koviljka Pavličić, OIB 27807140707, Savska Cesta 155 B,10000 Zagreb,Anamarija Brozović, OIB 45799490959, Okruglica 3,47300 Hreljin Ogulinski,BAJKMONT društvo s ograničenom odgovornošću za proizvodnju, trgovinu i poslovne usluge, OIB 39972098216, Svetomatejska 12,10360 Sesvete,SIMmetal društvo s ograničenom odgovornošću za proizvodnju, trgovinu i projektiranje metalnih proizvoda, OIB 25277976964, Svetomatejska 12,10360 Sesvete,M.I. HRŠAK d.o.o. za proizvodnju, trgovinu i usluge, OIB 95440480723, Frana Galovića 17,49000 Krapina,MANŠPED društvo s ograničenom odgovornošću za međunarodni prijevoz i pretovar robe, trgovinu, turizam, putnička agencija, OIB 76154765407, Kukuljanovo 387,51227 Kukuljanovo,CAVERNA STIL d.o.o. za trgovinu i usluge, OIB 73560343211, Ulica kneza Ljudevita Posavskog 32 D,10000 Zagreb</derivirana_varijabla>
  </DomainObject.Predmet.StrankaWithAdressOIB>
  <DomainObject.Predmet.StrankaNazivFormated>
    <izvorni_sadrzaj>FINA Regionalni centar Zagreb,Asmir Cepić,GIOFF d.o.o. za trgovinu i usluge,Žarko Međugorac,Marko Lipša,Ljiljana Sivonjić,Josip Čerkez,Snježana Zbukvić Ožbolt,VI-ZA MOBILE j.d.o.o. za trgovinu i usluge,Željko Konicija,Darko Vugrinski,Koviljka Pavličić,Anamarija Brozović,BAJKMONT društvo s ograničenom odgovornošću za proizvodnju, trgovinu i poslovne usluge,SIMmetal društvo s ograničenom odgovornošću za proizvodnju, trgovinu i projektiranje metalnih proizvoda,M.I. HRŠAK d.o.o. za proizvodnju, trgovinu i usluge,MANŠPED društvo s ograničenom odgovornošću za međunarodni prijevoz i pretovar robe, trgovinu, turizam, putnička agencija,CAVERNA STIL d.o.o. za trgovinu i usluge</izvorni_sadrzaj>
    <derivirana_varijabla naziv="DomainObject.Predmet.StrankaNazivFormated_1">FINA Regionalni centar Zagreb,Asmir Cepić,GIOFF d.o.o. za trgovinu i usluge,Žarko Međugorac,Marko Lipša,Ljiljana Sivonjić,Josip Čerkez,Snježana Zbukvić Ožbolt,VI-ZA MOBILE j.d.o.o. za trgovinu i usluge,Željko Konicija,Darko Vugrinski,Koviljka Pavličić,Anamarija Brozović,BAJKMONT društvo s ograničenom odgovornošću za proizvodnju, trgovinu i poslovne usluge,SIMmetal društvo s ograničenom odgovornošću za proizvodnju, trgovinu i projektiranje metalnih proizvoda,M.I. HRŠAK d.o.o. za proizvodnju, trgovinu i usluge,MANŠPED društvo s ograničenom odgovornošću za međunarodni prijevoz i pretovar robe, trgovinu, turizam, putnička agencija,CAVERNA STIL d.o.o. za trgovinu i usluge</derivirana_varijabla>
  </DomainObject.Predmet.StrankaNazivFormated>
  <DomainObject.Predmet.StrankaNazivFormatedOIB>
    <izvorni_sadrzaj>FINA Regionalni centar Zagreb, OIB 85821130368,Asmir Cepić, OIB 32293079463,GIOFF d.o.o. za trgovinu i usluge, OIB 61380001865,Žarko Međugorac, OIB 93101157504,Marko Lipša, OIB 66765049713,Ljiljana Sivonjić, OIB 46026283164,Josip Čerkez, OIB 26669385169,Snježana Zbukvić Ožbolt, OIB 60024603383,VI-ZA MOBILE j.d.o.o. za trgovinu i usluge, OIB 80038405182,Željko Konicija, OIB 57975370088,Darko Vugrinski, OIB 74484652712,Koviljka Pavličić, OIB 27807140707,Anamarija Brozović, OIB 45799490959,BAJKMONT društvo s ograničenom odgovornošću za proizvodnju, trgovinu i poslovne usluge, OIB 39972098216,SIMmetal društvo s ograničenom odgovornošću za proizvodnju, trgovinu i projektiranje metalnih proizvoda, OIB 25277976964,M.I. HRŠAK d.o.o. za proizvodnju, trgovinu i usluge, OIB 95440480723,MANŠPED društvo s ograničenom odgovornošću za međunarodni prijevoz i pretovar robe, trgovinu, turizam, putnička agencija, OIB 76154765407,CAVERNA STIL d.o.o. za trgovinu i usluge, OIB 73560343211</izvorni_sadrzaj>
    <derivirana_varijabla naziv="DomainObject.Predmet.StrankaNazivFormatedOIB_1">FINA Regionalni centar Zagreb, OIB 85821130368,Asmir Cepić, OIB 32293079463,GIOFF d.o.o. za trgovinu i usluge, OIB 61380001865,Žarko Međugorac, OIB 93101157504,Marko Lipša, OIB 66765049713,Ljiljana Sivonjić, OIB 46026283164,Josip Čerkez, OIB 26669385169,Snježana Zbukvić Ožbolt, OIB 60024603383,VI-ZA MOBILE j.d.o.o. za trgovinu i usluge, OIB 80038405182,Željko Konicija, OIB 57975370088,Darko Vugrinski, OIB 74484652712,Koviljka Pavličić, OIB 27807140707,Anamarija Brozović, OIB 45799490959,BAJKMONT društvo s ograničenom odgovornošću za proizvodnju, trgovinu i poslovne usluge, OIB 39972098216,SIMmetal društvo s ograničenom odgovornošću za proizvodnju, trgovinu i projektiranje metalnih proizvoda, OIB 25277976964,M.I. HRŠAK d.o.o. za proizvodnju, trgovinu i usluge, OIB 95440480723,MANŠPED društvo s ograničenom odgovornošću za međunarodni prijevoz i pretovar robe, trgovinu, turizam, putnička agencija, OIB 76154765407,CAVERNA STIL d.o.o. za trgovinu i usluge, OIB 73560343211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tem>BAJKMONT društvo s ograničenom odgovornošću za proizvodnju, trgovinu i poslovne usluge</item>
      <item>SIMmetal društvo s ograničenom odgovornošću za proizvodnju, trgovinu i projektiranje metalnih proizvoda</item>
      <item>M.I. HRŠAK d.o.o. za proizvodnju, trgovinu i usluge</item>
      <item>MANŠPED društvo s ograničenom odgovornošću za međunarodni prijevoz i pretovar robe, trgovinu, turizam, putnička agencija</item>
      <item>CAVERNA STIL d.o.o. za trgovinu i usluge</item>
    </izvorni_sadrzaj>
    <derivirana_varijabla naziv="DomainObject.Predmet.StrankaListFormated_1">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tem>BAJKMONT društvo s ograničenom odgovornošću za proizvodnju, trgovinu i poslovne usluge</item>
      <item>SIMmetal društvo s ograničenom odgovornošću za proizvodnju, trgovinu i projektiranje metalnih proizvoda</item>
      <item>M.I. HRŠAK d.o.o. za proizvodnju, trgovinu i usluge</item>
      <item>MANŠPED društvo s ograničenom odgovornošću za međunarodni prijevoz i pretovar robe, trgovinu, turizam, putnička agencija</item>
      <item>CAVERNA STIL d.o.o. za trgovinu i usluge</item>
    </derivirana_varijabla>
  </DomainObject.Predmet.StrankaListFormated>
  <DomainObject.Predmet.StrankaListFormatedOIB>
    <izvorni_sadrzaj>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tem>Koviljka Pavličić, OIB 27807140707</item>
      <item>Anamarija Brozović, OIB 45799490959</item>
      <item>BAJKMONT društvo s ograničenom odgovornošću za proizvodnju, trgovinu i poslovne usluge, OIB 39972098216</item>
      <item>SIMmetal društvo s ograničenom odgovornošću za proizvodnju, trgovinu i projektiranje metalnih proizvoda, OIB 25277976964</item>
      <item>M.I. HRŠAK d.o.o. za proizvodnju, trgovinu i usluge, OIB 95440480723</item>
      <item>MANŠPED društvo s ograničenom odgovornošću za međunarodni prijevoz i pretovar robe, trgovinu, turizam, putnička agencija, OIB 76154765407</item>
      <item>CAVERNA STIL d.o.o. za trgovinu i usluge, OIB 73560343211</item>
    </izvorni_sadrzaj>
    <derivirana_varijabla naziv="DomainObject.Predmet.StrankaListFormatedOIB_1">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tem>Koviljka Pavličić, OIB 27807140707</item>
      <item>Anamarija Brozović, OIB 45799490959</item>
      <item>BAJKMONT društvo s ograničenom odgovornošću za proizvodnju, trgovinu i poslovne usluge, OIB 39972098216</item>
      <item>SIMmetal društvo s ograničenom odgovornošću za proizvodnju, trgovinu i projektiranje metalnih proizvoda, OIB 25277976964</item>
      <item>M.I. HRŠAK d.o.o. za proizvodnju, trgovinu i usluge, OIB 95440480723</item>
      <item>MANŠPED društvo s ograničenom odgovornošću za međunarodni prijevoz i pretovar robe, trgovinu, turizam, putnička agencija, OIB 76154765407</item>
      <item>CAVERNA STIL d.o.o. za trgovinu i usluge, OIB 73560343211</item>
    </derivirana_varijabla>
  </DomainObject.Predmet.StrankaListFormatedOIB>
  <DomainObject.Predmet.StrankaListFormatedWithAdress>
    <izvorni_sadrzaj>
      <item>FINA Regionalni centar Zagreb, Koturaška 43, 10000 Zagreb</item>
      <item>Asmir Cepić, Korčulanska Ulica 3 B, 10000 Zagreb</item>
      <item>GIOFF d.o.o. za trgovinu i usluge, Lanište 10 C, 10000 Zagreb</item>
      <item>Žarko Međugorac, Kralja Tomislava 14, 43280 Garešnica</item>
      <item>Marko Lipša, Puškarićeva Ulica 51 A, 10250 Lučko</item>
      <item>Ljiljana Sivonjić, Račja Vas 27, 52420 Račja Vas</item>
      <item>Josip Čerkez, Savezne Republike Njemačke 6, 10000 Zagreb</item>
      <item>Snježana Zbukvić Ožbolt, Ulica Drage Švajcara 9, 10290 Zaprešić</item>
      <item>VI-ZA MOBILE j.d.o.o. za trgovinu i usluge, Prekratova 56, 10000 Zagreb</item>
      <item>Željko Konicija</item>
      <item>Darko Vugrinski, Vrbno 110, 42253 Vrbno</item>
      <item>Koviljka Pavličić, Savska Cesta 155 B, 10000 Zagreb</item>
      <item>Anamarija Brozović, Okruglica 3, 47300 Hreljin Ogulinski</item>
      <item>BAJKMONT društvo s ograničenom odgovornošću za proizvodnju, trgovinu i poslovne usluge, Svetomatejska 12, 10360 Sesvete</item>
      <item>SIMmetal društvo s ograničenom odgovornošću za proizvodnju, trgovinu i projektiranje metalnih proizvoda, Svetomatejska 12, 10360 Sesvete</item>
      <item>M.I. HRŠAK d.o.o. za proizvodnju, trgovinu i usluge, Frana Galovića 17, 49000 Krapina</item>
      <item>MANŠPED društvo s ograničenom odgovornošću za međunarodni prijevoz i pretovar robe, trgovinu, turizam, putnička agencija, Kukuljanovo 387, 51227 Kukuljanovo</item>
      <item>CAVERNA STIL d.o.o. za trgovinu i usluge, Ulica kneza Ljudevita Posavskog 32 D, 10000 Zagreb</item>
    </izvorni_sadrzaj>
    <derivirana_varijabla naziv="DomainObject.Predmet.StrankaListFormatedWithAdress_1">
      <item>FINA Regionalni centar Zagreb, Koturaška 43, 10000 Zagreb</item>
      <item>Asmir Cepić, Korčulanska Ulica 3 B, 10000 Zagreb</item>
      <item>GIOFF d.o.o. za trgovinu i usluge, Lanište 10 C, 10000 Zagreb</item>
      <item>Žarko Međugorac, Kralja Tomislava 14, 43280 Garešnica</item>
      <item>Marko Lipša, Puškarićeva Ulica 51 A, 10250 Lučko</item>
      <item>Ljiljana Sivonjić, Račja Vas 27, 52420 Račja Vas</item>
      <item>Josip Čerkez, Savezne Republike Njemačke 6, 10000 Zagreb</item>
      <item>Snježana Zbukvić Ožbolt, Ulica Drage Švajcara 9, 10290 Zaprešić</item>
      <item>VI-ZA MOBILE j.d.o.o. za trgovinu i usluge, Prekratova 56, 10000 Zagreb</item>
      <item>Željko Konicija</item>
      <item>Darko Vugrinski, Vrbno 110, 42253 Vrbno</item>
      <item>Koviljka Pavličić, Savska Cesta 155 B, 10000 Zagreb</item>
      <item>Anamarija Brozović, Okruglica 3, 47300 Hreljin Ogulinski</item>
      <item>BAJKMONT društvo s ograničenom odgovornošću za proizvodnju, trgovinu i poslovne usluge, Svetomatejska 12, 10360 Sesvete</item>
      <item>SIMmetal društvo s ograničenom odgovornošću za proizvodnju, trgovinu i projektiranje metalnih proizvoda, Svetomatejska 12, 10360 Sesvete</item>
      <item>M.I. HRŠAK d.o.o. za proizvodnju, trgovinu i usluge, Frana Galovića 17, 49000 Krapina</item>
      <item>MANŠPED društvo s ograničenom odgovornošću za međunarodni prijevoz i pretovar robe, trgovinu, turizam, putnička agencija, Kukuljanovo 387, 51227 Kukuljanovo</item>
      <item>CAVERNA STIL d.o.o. za trgovinu i usluge, Ulica kneza Ljudevita Posavskog 32 D, 10000 Zagreb</item>
    </derivirana_varijabla>
  </DomainObject.Predmet.StrankaListFormatedWithAdress>
  <DomainObject.Predmet.StrankaListFormatedWithAdressOIB>
    <izvorni_sadrzaj>
      <item>FINA Regionalni centar Zagreb, OIB 85821130368, Koturaška 43, 10000 Zagreb</item>
      <item>Asmir Cepić, OIB 32293079463, Korčulanska Ulica 3 B, 10000 Zagreb</item>
      <item>GIOFF d.o.o. za trgovinu i usluge, OIB 61380001865, Lanište 10 C, 10000 Zagreb</item>
      <item>Žarko Međugorac, OIB 93101157504, Kralja Tomislava 14, 43280 Garešnica</item>
      <item>Marko Lipša, OIB 66765049713, Puškarićeva Ulica 51 A, 10250 Lučko</item>
      <item>Ljiljana Sivonjić, OIB 46026283164, Račja Vas 27, 52420 Račja Vas</item>
      <item>Josip Čerkez, OIB 26669385169, Savezne Republike Njemačke 6, 10000 Zagreb</item>
      <item>Snježana Zbukvić Ožbolt, OIB 60024603383, Ulica Drage Švajcara 9, 10290 Zaprešić</item>
      <item>VI-ZA MOBILE j.d.o.o. za trgovinu i usluge, OIB 80038405182, Prekratova 56, 10000 Zagreb</item>
      <item>Željko Konicija, OIB 57975370088</item>
      <item>Darko Vugrinski, OIB 74484652712, Vrbno 110, 42253 Vrbno</item>
      <item>Koviljka Pavličić, OIB 27807140707, Savska Cesta 155 B, 10000 Zagreb</item>
      <item>Anamarija Brozović, OIB 45799490959, Okruglica 3, 47300 Hreljin Ogulinski</item>
      <item>BAJKMONT društvo s ograničenom odgovornošću za proizvodnju, trgovinu i poslovne usluge, OIB 39972098216, Svetomatejska 12, 10360 Sesvete</item>
      <item>SIMmetal društvo s ograničenom odgovornošću za proizvodnju, trgovinu i projektiranje metalnih proizvoda, OIB 25277976964, Svetomatejska 12, 10360 Sesvete</item>
      <item>M.I. HRŠAK d.o.o. za proizvodnju, trgovinu i usluge, OIB 95440480723, Frana Galovića 17, 49000 Krapina</item>
      <item>MANŠPED društvo s ograničenom odgovornošću za međunarodni prijevoz i pretovar robe, trgovinu, turizam, putnička agencija, OIB 76154765407, Kukuljanovo 387, 51227 Kukuljanovo</item>
      <item>CAVERNA STIL d.o.o. za trgovinu i usluge, OIB 73560343211, Ulica kneza Ljudevita Posavskog 32 D, 10000 Zagreb</item>
    </izvorni_sadrzaj>
    <derivirana_varijabla naziv="DomainObject.Predmet.StrankaListFormatedWithAdressOIB_1">
      <item>FINA Regionalni centar Zagreb, OIB 85821130368, Koturaška 43, 10000 Zagreb</item>
      <item>Asmir Cepić, OIB 32293079463, Korčulanska Ulica 3 B, 10000 Zagreb</item>
      <item>GIOFF d.o.o. za trgovinu i usluge, OIB 61380001865, Lanište 10 C, 10000 Zagreb</item>
      <item>Žarko Međugorac, OIB 93101157504, Kralja Tomislava 14, 43280 Garešnica</item>
      <item>Marko Lipša, OIB 66765049713, Puškarićeva Ulica 51 A, 10250 Lučko</item>
      <item>Ljiljana Sivonjić, OIB 46026283164, Račja Vas 27, 52420 Račja Vas</item>
      <item>Josip Čerkez, OIB 26669385169, Savezne Republike Njemačke 6, 10000 Zagreb</item>
      <item>Snježana Zbukvić Ožbolt, OIB 60024603383, Ulica Drage Švajcara 9, 10290 Zaprešić</item>
      <item>VI-ZA MOBILE j.d.o.o. za trgovinu i usluge, OIB 80038405182, Prekratova 56, 10000 Zagreb</item>
      <item>Željko Konicija, OIB 57975370088</item>
      <item>Darko Vugrinski, OIB 74484652712, Vrbno 110, 42253 Vrbno</item>
      <item>Koviljka Pavličić, OIB 27807140707, Savska Cesta 155 B, 10000 Zagreb</item>
      <item>Anamarija Brozović, OIB 45799490959, Okruglica 3, 47300 Hreljin Ogulinski</item>
      <item>BAJKMONT društvo s ograničenom odgovornošću za proizvodnju, trgovinu i poslovne usluge, OIB 39972098216, Svetomatejska 12, 10360 Sesvete</item>
      <item>SIMmetal društvo s ograničenom odgovornošću za proizvodnju, trgovinu i projektiranje metalnih proizvoda, OIB 25277976964, Svetomatejska 12, 10360 Sesvete</item>
      <item>M.I. HRŠAK d.o.o. za proizvodnju, trgovinu i usluge, OIB 95440480723, Frana Galovića 17, 49000 Krapina</item>
      <item>MANŠPED društvo s ograničenom odgovornošću za međunarodni prijevoz i pretovar robe, trgovinu, turizam, putnička agencija, OIB 76154765407, Kukuljanovo 387, 51227 Kukuljanovo</item>
      <item>CAVERNA STIL d.o.o. za trgovinu i usluge, OIB 73560343211, Ulica kneza Ljudevita Posavskog 32 D, 10000 Zagreb</item>
    </derivirana_varijabla>
  </DomainObject.Predmet.StrankaListFormatedWithAdressOIB>
  <DomainObject.Predmet.StrankaListNazivFormated>
    <izvorni_sadrzaj>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tem>BAJKMONT društvo s ograničenom odgovornošću za proizvodnju, trgovinu i poslovne usluge</item>
      <item>SIMmetal društvo s ograničenom odgovornošću za proizvodnju, trgovinu i projektiranje metalnih proizvoda</item>
      <item>M.I. HRŠAK d.o.o. za proizvodnju, trgovinu i usluge</item>
      <item>MANŠPED društvo s ograničenom odgovornošću za međunarodni prijevoz i pretovar robe, trgovinu, turizam, putnička agencija</item>
      <item>CAVERNA STIL d.o.o. za trgovinu i usluge</item>
    </izvorni_sadrzaj>
    <derivirana_varijabla naziv="DomainObject.Predmet.StrankaListNazivFormated_1">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tem>BAJKMONT društvo s ograničenom odgovornošću za proizvodnju, trgovinu i poslovne usluge</item>
      <item>SIMmetal društvo s ograničenom odgovornošću za proizvodnju, trgovinu i projektiranje metalnih proizvoda</item>
      <item>M.I. HRŠAK d.o.o. za proizvodnju, trgovinu i usluge</item>
      <item>MANŠPED društvo s ograničenom odgovornošću za međunarodni prijevoz i pretovar robe, trgovinu, turizam, putnička agencija</item>
      <item>CAVERNA STIL d.o.o. za trgovinu i usluge</item>
    </derivirana_varijabla>
  </DomainObject.Predmet.StrankaListNazivFormated>
  <DomainObject.Predmet.StrankaListNazivFormatedOIB>
    <izvorni_sadrzaj>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tem>Koviljka Pavličić, OIB 27807140707</item>
      <item>Anamarija Brozović, OIB 45799490959</item>
      <item>BAJKMONT društvo s ograničenom odgovornošću za proizvodnju, trgovinu i poslovne usluge, OIB 39972098216</item>
      <item>SIMmetal društvo s ograničenom odgovornošću za proizvodnju, trgovinu i projektiranje metalnih proizvoda, OIB 25277976964</item>
      <item>M.I. HRŠAK d.o.o. za proizvodnju, trgovinu i usluge, OIB 95440480723</item>
      <item>MANŠPED društvo s ograničenom odgovornošću za međunarodni prijevoz i pretovar robe, trgovinu, turizam, putnička agencija, OIB 76154765407</item>
      <item>CAVERNA STIL d.o.o. za trgovinu i usluge, OIB 73560343211</item>
    </izvorni_sadrzaj>
    <derivirana_varijabla naziv="DomainObject.Predmet.StrankaListNazivFormatedOIB_1">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tem>Koviljka Pavličić, OIB 27807140707</item>
      <item>Anamarija Brozović, OIB 45799490959</item>
      <item>BAJKMONT društvo s ograničenom odgovornošću za proizvodnju, trgovinu i poslovne usluge, OIB 39972098216</item>
      <item>SIMmetal društvo s ograničenom odgovornošću za proizvodnju, trgovinu i projektiranje metalnih proizvoda, OIB 25277976964</item>
      <item>M.I. HRŠAK d.o.o. za proizvodnju, trgovinu i usluge, OIB 95440480723</item>
      <item>MANŠPED društvo s ograničenom odgovornošću za međunarodni prijevoz i pretovar robe, trgovinu, turizam, putnička agencija, OIB 76154765407</item>
      <item>CAVERNA STIL d.o.o. za trgovinu i usluge, OIB 73560343211</item>
    </derivirana_varijabla>
  </DomainObject.Predmet.StrankaListNazivFormatedOIB>
  <DomainObject.Predmet.ProtuStrankaListFormated>
    <izvorni_sadrzaj>
      <item>METALING d.o.o.</item>
    </izvorni_sadrzaj>
    <derivirana_varijabla naziv="DomainObject.Predmet.ProtuStrankaListFormated_1">
      <item>METALING d.o.o.</item>
    </derivirana_varijabla>
  </DomainObject.Predmet.ProtuStrankaListFormated>
  <DomainObject.Predmet.ProtuStrankaListFormatedOIB>
    <izvorni_sadrzaj>
      <item>METALING d.o.o., OIB 76134860175</item>
    </izvorni_sadrzaj>
    <derivirana_varijabla naziv="DomainObject.Predmet.ProtuStrankaListFormatedOIB_1">
      <item>METALING d.o.o., OIB 76134860175</item>
    </derivirana_varijabla>
  </DomainObject.Predmet.ProtuStrankaListFormatedOIB>
  <DomainObject.Predmet.ProtuStrankaListFormatedWithAdress>
    <izvorni_sadrzaj>
      <item>METALING d.o.o., Božidara Adžije 2, 44000 Sisak</item>
    </izvorni_sadrzaj>
    <derivirana_varijabla naziv="DomainObject.Predmet.ProtuStrankaListFormatedWithAdress_1">
      <item>METALING d.o.o., Božidara Adžije 2, 44000 Sisak</item>
    </derivirana_varijabla>
  </DomainObject.Predmet.ProtuStrankaListFormatedWithAdress>
  <DomainObject.Predmet.ProtuStrankaListFormatedWithAdressOIB>
    <izvorni_sadrzaj>
      <item>METALING d.o.o., OIB 76134860175, Božidara Adžije 2, 44000 Sisak</item>
    </izvorni_sadrzaj>
    <derivirana_varijabla naziv="DomainObject.Predmet.ProtuStrankaListFormatedWithAdressOIB_1">
      <item>METALING d.o.o., OIB 76134860175, Božidara Adžije 2, 44000 Sisak</item>
    </derivirana_varijabla>
  </DomainObject.Predmet.ProtuStrankaListFormatedWithAdressOIB>
  <DomainObject.Predmet.ProtuStrankaListNazivFormated>
    <izvorni_sadrzaj>
      <item>METALING d.o.o.</item>
    </izvorni_sadrzaj>
    <derivirana_varijabla naziv="DomainObject.Predmet.ProtuStrankaListNazivFormated_1">
      <item>METALING d.o.o.</item>
    </derivirana_varijabla>
  </DomainObject.Predmet.ProtuStrankaListNazivFormated>
  <DomainObject.Predmet.ProtuStrankaListNazivFormatedOIB>
    <izvorni_sadrzaj>
      <item>METALING d.o.o., OIB 76134860175</item>
    </izvorni_sadrzaj>
    <derivirana_varijabla naziv="DomainObject.Predmet.ProtuStrankaListNazivFormatedOIB_1">
      <item>METALING d.o.o., OIB 76134860175</item>
    </derivirana_varijabla>
  </DomainObject.Predmet.ProtuStrankaListNazivFormatedOIB>
  <DomainObject.Predmet.OstaliListFormated>
    <izvorni_sadrzaj>
      <item>Mato Čičak</item>
    </izvorni_sadrzaj>
    <derivirana_varijabla naziv="DomainObject.Predmet.OstaliListFormated_1">
      <item>Mato Čičak</item>
    </derivirana_varijabla>
  </DomainObject.Predmet.OstaliListFormated>
  <DomainObject.Predmet.OstaliListFormatedOIB>
    <izvorni_sadrzaj>
      <item>Mato Čičak, OIB 63670108668</item>
    </izvorni_sadrzaj>
    <derivirana_varijabla naziv="DomainObject.Predmet.OstaliListFormatedOIB_1">
      <item>Mato Čičak, OIB 63670108668</item>
    </derivirana_varijabla>
  </DomainObject.Predmet.OstaliListFormatedOIB>
  <DomainObject.Predmet.OstaliListFormatedWithAdress>
    <izvorni_sadrzaj>
      <item>Mato Čičak, Ii Deverićev Odvojak 5, 10412 Donja Lomnica</item>
    </izvorni_sadrzaj>
    <derivirana_varijabla naziv="DomainObject.Predmet.OstaliListFormatedWithAdress_1">
      <item>Mato Čičak, Ii Deverićev Odvojak 5, 10412 Donja Lomnica</item>
    </derivirana_varijabla>
  </DomainObject.Predmet.OstaliListFormatedWithAdress>
  <DomainObject.Predmet.OstaliListFormatedWithAdressOIB>
    <izvorni_sadrzaj>
      <item>Mato Čičak, OIB 63670108668, Ii Deverićev Odvojak 5, 10412 Donja Lomnica</item>
    </izvorni_sadrzaj>
    <derivirana_varijabla naziv="DomainObject.Predmet.OstaliListFormatedWithAdressOIB_1">
      <item>Mato Čičak, OIB 63670108668, Ii Deverićev Odvojak 5, 10412 Donja Lomnica</item>
    </derivirana_varijabla>
  </DomainObject.Predmet.OstaliListFormatedWithAdressOIB>
  <DomainObject.Predmet.OstaliListNazivFormated>
    <izvorni_sadrzaj>
      <item>Mato Čičak</item>
    </izvorni_sadrzaj>
    <derivirana_varijabla naziv="DomainObject.Predmet.OstaliListNazivFormated_1">
      <item>Mato Čičak</item>
    </derivirana_varijabla>
  </DomainObject.Predmet.OstaliListNazivFormated>
  <DomainObject.Predmet.OstaliListNazivFormatedOIB>
    <izvorni_sadrzaj>
      <item>Mato Čičak, OIB 63670108668</item>
    </izvorni_sadrzaj>
    <derivirana_varijabla naziv="DomainObject.Predmet.OstaliListNazivFormatedOIB_1">
      <item>Mato Čičak, OIB 63670108668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2018.</izvorni_sadrzaj>
    <derivirana_varijabla naziv="DomainObject.Datum_1">8. lipnja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METALING d.o.o.</izvorni_sadrzaj>
    <derivirana_varijabla naziv="DomainObject.Predmet.ProtustrankaIDrugi_1">METALING d.o.o.</derivirana_varijabla>
  </DomainObject.Predmet.ProtustrankaIDrugi>
  <DomainObject.Predmet.StrankaIDrugiAdressOIB>
    <izvorni_sadrzaj>FINA Regionalni centar Zagreb, OIB 85821130368, Koturaška 43, 10000 Zagreb i dr.</izvorni_sadrzaj>
    <derivirana_varijabla naziv="DomainObject.Predmet.StrankaIDrugiAdressOIB_1">FINA Regionalni centar Zagreb, OIB 85821130368, Koturaška 43, 10000 Zagreb i dr.</derivirana_varijabla>
  </DomainObject.Predmet.StrankaIDrugiAdressOIB>
  <DomainObject.Predmet.ProtustrankaIDrugiAdressOIB>
    <izvorni_sadrzaj>METALING d.o.o., OIB 76134860175, Božidara Adžije 2, 44000 Sisak</izvorni_sadrzaj>
    <derivirana_varijabla naziv="DomainObject.Predmet.ProtustrankaIDrugiAdressOIB_1">METALING d.o.o., OIB 76134860175, Božidara Adžije 2,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METALING d.o.o.</item>
      <item>Mato Čičak</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tem>BAJKMONT društvo s ograničenom odgovornošću za proizvodnju, trgovinu i poslovne usluge</item>
      <item>SIMmetal društvo s ograničenom odgovornošću za proizvodnju, trgovinu i projektiranje metalnih proizvoda</item>
      <item>M.I. HRŠAK d.o.o. za proizvodnju, trgovinu i usluge</item>
      <item>MANŠPED društvo s ograničenom odgovornošću za međunarodni prijevoz i pretovar robe, trgovinu, turizam, putnička agencija</item>
      <item>CAVERNA STIL d.o.o. za trgovinu i usluge</item>
    </izvorni_sadrzaj>
    <derivirana_varijabla naziv="DomainObject.Predmet.SudioniciListNaziv_1">
      <item>FINA Regionalni centar Zagreb</item>
      <item>METALING d.o.o.</item>
      <item>Mato Čičak</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tem>BAJKMONT društvo s ograničenom odgovornošću za proizvodnju, trgovinu i poslovne usluge</item>
      <item>SIMmetal društvo s ograničenom odgovornošću za proizvodnju, trgovinu i projektiranje metalnih proizvoda</item>
      <item>M.I. HRŠAK d.o.o. za proizvodnju, trgovinu i usluge</item>
      <item>MANŠPED društvo s ograničenom odgovornošću za međunarodni prijevoz i pretovar robe, trgovinu, turizam, putnička agencija</item>
      <item>CAVERNA STIL d.o.o. za trgovinu i usluge</item>
    </derivirana_varijabla>
  </DomainObject.Predmet.SudioniciListNaziv>
  <DomainObject.Predmet.SudioniciListAdressOIB>
    <izvorni_sadrzaj>
      <item>FINA Regionalni centar Zagreb, OIB 85821130368, Koturaška 43,10000 Zagreb</item>
      <item>METALING d.o.o., OIB 76134860175, Božidara Adžije 2,44000 Sisak</item>
      <item>Mato Čičak, OIB 63670108668, Ii Deverićev Odvojak 5,10412 Donja Lomnica</item>
      <item>Asmir Cepić, OIB 32293079463, Korčulanska Ulica 3 B,10000 Zagreb</item>
      <item>GIOFF d.o.o. za trgovinu i usluge, OIB 61380001865, Lanište 10 C,10000 Zagreb</item>
      <item>Žarko Međugorac, OIB 93101157504, Kralja Tomislava 14,43280 Garešnica</item>
      <item>Marko Lipša, OIB 66765049713, Puškarićeva Ulica 51 A,10250 Lučko</item>
      <item>Ljiljana Sivonjić, OIB 46026283164, Račja Vas 27,52420 Račja Vas</item>
      <item>Josip Čerkez, OIB 26669385169, Savezne Republike Njemačke 6,10000 Zagreb</item>
      <item>Snježana Zbukvić Ožbolt, OIB 60024603383, Ulica Drage Švajcara 9,10290 Zaprešić</item>
      <item>VI-ZA MOBILE j.d.o.o. za trgovinu i usluge, OIB 80038405182, Prekratova 56,10000 Zagreb</item>
      <item>Željko Konicija, OIB 57975370088</item>
      <item>Darko Vugrinski, OIB 74484652712, Vrbno 110,42253 Vrbno</item>
      <item>Koviljka Pavličić, OIB 27807140707, Savska Cesta 155 B,10000 Zagreb</item>
      <item>Anamarija Brozović, OIB 45799490959, Okruglica 3,47300 Hreljin Ogulinski</item>
      <item>BAJKMONT društvo s ograničenom odgovornošću za proizvodnju, trgovinu i poslovne usluge, OIB 39972098216, Svetomatejska 12,10360 Sesvete</item>
      <item>SIMmetal društvo s ograničenom odgovornošću za proizvodnju, trgovinu i projektiranje metalnih proizvoda, OIB 25277976964, Svetomatejska 12,10360 Sesvete</item>
      <item>M.I. HRŠAK d.o.o. za proizvodnju, trgovinu i usluge, OIB 95440480723, Frana Galovića 17,49000 Krapina</item>
      <item>MANŠPED društvo s ograničenom odgovornošću za međunarodni prijevoz i pretovar robe, trgovinu, turizam, putnička agencija, OIB 76154765407, Kukuljanovo 387,51227 Kukuljanovo</item>
      <item>CAVERNA STIL d.o.o. za trgovinu i usluge, OIB 73560343211, Ulica kneza Ljudevita Posavskog 32 D,10000 Zagreb</item>
    </izvorni_sadrzaj>
    <derivirana_varijabla naziv="DomainObject.Predmet.SudioniciListAdressOIB_1">
      <item>FINA Regionalni centar Zagreb, OIB 85821130368, Koturaška 43,10000 Zagreb</item>
      <item>METALING d.o.o., OIB 76134860175, Božidara Adžije 2,44000 Sisak</item>
      <item>Mato Čičak, OIB 63670108668, Ii Deverićev Odvojak 5,10412 Donja Lomnica</item>
      <item>Asmir Cepić, OIB 32293079463, Korčulanska Ulica 3 B,10000 Zagreb</item>
      <item>GIOFF d.o.o. za trgovinu i usluge, OIB 61380001865, Lanište 10 C,10000 Zagreb</item>
      <item>Žarko Međugorac, OIB 93101157504, Kralja Tomislava 14,43280 Garešnica</item>
      <item>Marko Lipša, OIB 66765049713, Puškarićeva Ulica 51 A,10250 Lučko</item>
      <item>Ljiljana Sivonjić, OIB 46026283164, Račja Vas 27,52420 Račja Vas</item>
      <item>Josip Čerkez, OIB 26669385169, Savezne Republike Njemačke 6,10000 Zagreb</item>
      <item>Snježana Zbukvić Ožbolt, OIB 60024603383, Ulica Drage Švajcara 9,10290 Zaprešić</item>
      <item>VI-ZA MOBILE j.d.o.o. za trgovinu i usluge, OIB 80038405182, Prekratova 56,10000 Zagreb</item>
      <item>Željko Konicija, OIB 57975370088</item>
      <item>Darko Vugrinski, OIB 74484652712, Vrbno 110,42253 Vrbno</item>
      <item>Koviljka Pavličić, OIB 27807140707, Savska Cesta 155 B,10000 Zagreb</item>
      <item>Anamarija Brozović, OIB 45799490959, Okruglica 3,47300 Hreljin Ogulinski</item>
      <item>BAJKMONT društvo s ograničenom odgovornošću za proizvodnju, trgovinu i poslovne usluge, OIB 39972098216, Svetomatejska 12,10360 Sesvete</item>
      <item>SIMmetal društvo s ograničenom odgovornošću za proizvodnju, trgovinu i projektiranje metalnih proizvoda, OIB 25277976964, Svetomatejska 12,10360 Sesvete</item>
      <item>M.I. HRŠAK d.o.o. za proizvodnju, trgovinu i usluge, OIB 95440480723, Frana Galovića 17,49000 Krapina</item>
      <item>MANŠPED društvo s ograničenom odgovornošću za međunarodni prijevoz i pretovar robe, trgovinu, turizam, putnička agencija, OIB 76154765407, Kukuljanovo 387,51227 Kukuljanovo</item>
      <item>CAVERNA STIL d.o.o. za trgovinu i usluge, OIB 73560343211, Ulica kneza Ljudevita Posavskog 32 D,10000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76134860175</item>
      <item>, OIB 63670108668</item>
      <item>, OIB 32293079463</item>
      <item>, OIB 61380001865</item>
      <item>, OIB 93101157504</item>
      <item>, OIB 66765049713</item>
      <item>, OIB 46026283164</item>
      <item>, OIB 26669385169</item>
      <item>, OIB 60024603383</item>
      <item>, OIB 80038405182</item>
      <item>, OIB 57975370088</item>
      <item>, OIB 74484652712</item>
      <item>, OIB 27807140707</item>
      <item>, OIB 45799490959</item>
      <item>, OIB 39972098216</item>
      <item>, OIB 25277976964</item>
      <item>, OIB 95440480723</item>
      <item>, OIB 76154765407</item>
      <item>, OIB 73560343211</item>
    </izvorni_sadrzaj>
    <derivirana_varijabla naziv="DomainObject.Predmet.SudioniciListNazivOIB_1">
      <item>, OIB 85821130368</item>
      <item>, OIB 76134860175</item>
      <item>, OIB 63670108668</item>
      <item>, OIB 32293079463</item>
      <item>, OIB 61380001865</item>
      <item>, OIB 93101157504</item>
      <item>, OIB 66765049713</item>
      <item>, OIB 46026283164</item>
      <item>, OIB 26669385169</item>
      <item>, OIB 60024603383</item>
      <item>, OIB 80038405182</item>
      <item>, OIB 57975370088</item>
      <item>, OIB 74484652712</item>
      <item>, OIB 27807140707</item>
      <item>, OIB 45799490959</item>
      <item>, OIB 39972098216</item>
      <item>, OIB 25277976964</item>
      <item>, OIB 95440480723</item>
      <item>, OIB 76154765407</item>
      <item>, OIB 73560343211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Mato Čičak, OIB 63670108668, II. odvojak Deverićeve 5 Donja Lomnica</item>
    </izvorni_sadrzaj>
    <derivirana_varijabla naziv="DomainObject.Predmet.StecajniUpraviteljiListAddressOIB_1">
      <item>Mato Čičak, OIB 63670108668, II. odvojak Deverićeve 5 Donja Lomnica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719</properties:Words>
  <properties:Characters>3816</properties:Characters>
  <properties:Lines>121</properties:Lines>
  <properties:Paragraphs>83</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z a k lj u č i o    j e</vt:lpstr>
    </vt:vector>
  </properties:TitlesOfParts>
  <properties:LinksUpToDate>false</properties:LinksUpToDate>
  <properties:CharactersWithSpaces>6114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2018-06-07T12:30:00Z</dcterms:created>
  <dc:creator>radicn</dc:creator>
  <cp:lastModifiedBy>Ivana Stampf</cp:lastModifiedBy>
  <cp:lastPrinted>2016-09-16T09:11:00Z</cp:lastPrinted>
  <dcterms:modified xmlns:xsi="http://www.w3.org/2001/XMLSchema-instance" xsi:type="dcterms:W3CDTF">2018-06-08T06:58:00Z</dcterms:modified>
  <cp:revision>5</cp:revision>
  <dc:title>z a k lj u č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trošak (65 St-1572-15 rješenje o troškovina i namirenju željezara.docx)</vt:lpwstr>
  </prop:property>
  <prop:property name="CC_coloring" pid="4" fmtid="{D5CDD505-2E9C-101B-9397-08002B2CF9AE}">
    <vt:bool>false</vt:bool>
  </prop:property>
  <prop:property name="BrojStranica" pid="5" fmtid="{D5CDD505-2E9C-101B-9397-08002B2CF9AE}">
    <vt:i4>3</vt:i4>
  </prop:property>
</prop:Properties>
</file>