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1f01" w14:paraId="e7e1f01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537728">
        <w:rPr>
          <w:szCs w:val="24"/>
        </w:rPr>
        <w:t>138/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537728">
        <w:t>GRADITELJSTVO NINA j.d.o.o.</w:t>
      </w:r>
      <w:r w:rsidR="00117205">
        <w:t>,</w:t>
      </w:r>
      <w:r w:rsidR="00537728">
        <w:t xml:space="preserve"> Marčan, Vinička 117</w:t>
      </w:r>
      <w:r w:rsidR="000F77CF">
        <w:t>, OIB:</w:t>
      </w:r>
      <w:r w:rsidR="00537728">
        <w:t xml:space="preserve"> 43130413974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537728" w:rsidRPr="00537728">
        <w:t xml:space="preserve"> </w:t>
      </w:r>
      <w:r w:rsidR="00537728">
        <w:t>GRADITELJSTVO NINA j.d.o.o., Marčan, Vinička 117, OIB: 43130413974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E569B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9E569B" w:rsidRPr="009E569B">
        <w:t xml:space="preserve"> </w:t>
      </w:r>
      <w:r w:rsidR="00537728">
        <w:t>GRADITELJSTVO NINA j.d.o.o., Marčan, Vinička 117, OIB: 43130413974.</w:t>
      </w:r>
    </w:p>
    <w:p w:rsidRDefault="00537728" w:rsidP="00CE3446" w:rsidR="00537728">
      <w:pPr>
        <w:jc w:val="both"/>
      </w:pPr>
    </w:p>
    <w:p w:rsidRDefault="00DF4B3F" w:rsidP="00016FC6" w:rsidR="00016FC6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016FC6">
        <w:t xml:space="preserve">Dinka Trumbić, Lovretska 10, Split, OIB: 43468134790. </w:t>
      </w:r>
    </w:p>
    <w:p w:rsidRDefault="00F5752F" w:rsidP="00B334BF" w:rsidR="00F5752F" w:rsidRPr="00962A57">
      <w:pPr>
        <w:ind w:firstLine="708"/>
        <w:jc w:val="both"/>
      </w:pPr>
    </w:p>
    <w:p w:rsidRDefault="007A75CE" w:rsidP="00016FC6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537728" w:rsidRPr="00537728">
        <w:t xml:space="preserve"> </w:t>
      </w:r>
      <w:r w:rsidR="00537728">
        <w:t>GRADITELJSTVO NINA j.d.o.o., Marčan, Vinička 117, OIB: 43130413974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37728">
        <w:rPr>
          <w:szCs w:val="24"/>
        </w:rPr>
        <w:t>28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E0A1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BE0A1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537728">
        <w:t>GRADITELJSTVO NINA j.d.o.o., Marčan, Vinička 117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537728">
        <w:rPr>
          <w:szCs w:val="24"/>
        </w:rPr>
        <w:t>Ispostava Varaždin, Graberje1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16FC6">
        <w:t>Dinka Trumbić, Lovretska 10, Split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D66" w:rsidP="007A75CE" w:rsidR="007D1D66">
      <w:r>
        <w:separator/>
      </w:r>
    </w:p>
  </w:endnote>
  <w:endnote w:id="0" w:type="continuationSeparator">
    <w:p w:rsidRDefault="007D1D66" w:rsidP="007A75CE" w:rsidR="007D1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D66" w:rsidP="007A75CE" w:rsidR="007D1D66">
      <w:r>
        <w:separator/>
      </w:r>
    </w:p>
  </w:footnote>
  <w:footnote w:id="0" w:type="continuationSeparator">
    <w:p w:rsidRDefault="007D1D66" w:rsidP="007A75CE" w:rsidR="007D1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765C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537728">
      <w:t>138/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16FC6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05993"/>
    <w:rsid w:val="00117205"/>
    <w:rsid w:val="00126612"/>
    <w:rsid w:val="00182D43"/>
    <w:rsid w:val="001D7A01"/>
    <w:rsid w:val="001E69F5"/>
    <w:rsid w:val="00207089"/>
    <w:rsid w:val="00254B4A"/>
    <w:rsid w:val="00255595"/>
    <w:rsid w:val="002707C9"/>
    <w:rsid w:val="0028731D"/>
    <w:rsid w:val="002A6059"/>
    <w:rsid w:val="002B657B"/>
    <w:rsid w:val="002D464C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50447"/>
    <w:rsid w:val="00581316"/>
    <w:rsid w:val="005A0B24"/>
    <w:rsid w:val="005B2BAA"/>
    <w:rsid w:val="005B616A"/>
    <w:rsid w:val="005D055D"/>
    <w:rsid w:val="005E243D"/>
    <w:rsid w:val="0063224D"/>
    <w:rsid w:val="00645659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1EB3"/>
    <w:rsid w:val="007D1D66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8E4BD0"/>
    <w:rsid w:val="00907951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AF4959"/>
    <w:rsid w:val="00B334BF"/>
    <w:rsid w:val="00B34567"/>
    <w:rsid w:val="00B375FC"/>
    <w:rsid w:val="00B5765C"/>
    <w:rsid w:val="00B7038C"/>
    <w:rsid w:val="00B7280D"/>
    <w:rsid w:val="00B81C47"/>
    <w:rsid w:val="00B8373D"/>
    <w:rsid w:val="00BD362E"/>
    <w:rsid w:val="00BE0A14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EF0330"/>
    <w:rsid w:val="00F0497A"/>
    <w:rsid w:val="00F2561D"/>
    <w:rsid w:val="00F25845"/>
    <w:rsid w:val="00F47A8D"/>
    <w:rsid w:val="00F50578"/>
    <w:rsid w:val="00F5752F"/>
    <w:rsid w:val="00F6594B"/>
    <w:rsid w:val="00F807F3"/>
    <w:rsid w:val="00F93AE2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6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6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6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6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6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6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6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6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NINA jednostavno društvo s ograničenom odgovornošću</izvorni_sadrzaj>
    <derivirana_varijabla naziv="DomainObject.Predmet.ProtustrankaFormated_1">  Graditeljstvo NINA jednostavno društvo s ograničenom odgovornošću</derivirana_varijabla>
  </DomainObject.Predmet.ProtustrankaFormated>
  <DomainObject.Predmet.ProtustrankaFormatedOIB>
    <izvorni_sadrzaj>  Graditeljstvo NINA jednostavno društvo s ograničenom odgovornošću, OIB 43130413974</izvorni_sadrzaj>
    <derivirana_varijabla naziv="DomainObject.Predmet.ProtustrankaFormatedOIB_1">  Graditeljstvo NINA jednostavno društvo s ograničenom odgovornošću, OIB 43130413974</derivirana_varijabla>
  </DomainObject.Predmet.ProtustrankaFormatedOIB>
  <DomainObject.Predmet.ProtustrankaFormatedWithAdress>
    <izvorni_sadrzaj> Graditeljstvo NINA jednostavno društvo s ograničenom odgovornošću, Vinička 117, 42207 Marčan</izvorni_sadrzaj>
    <derivirana_varijabla naziv="DomainObject.Predmet.ProtustrankaFormatedWithAdress_1"> Graditeljstvo NINA jednostavno društvo s ograničenom odgovornošću, Vinička 117, 42207 Marčan</derivirana_varijabla>
  </DomainObject.Predmet.ProtustrankaFormatedWithAdress>
  <DomainObject.Predmet.ProtustrankaFormatedWithAdressOIB>
    <izvorni_sadrzaj> Graditeljstvo NINA jednostavno društvo s ograničenom odgovornošću, OIB 43130413974, Vinička 117, 42207 Marčan</izvorni_sadrzaj>
    <derivirana_varijabla naziv="DomainObject.Predmet.ProtustrankaFormatedWithAdressOIB_1"> Graditeljstvo NINA jednostavno društvo s ograničenom odgovornošću, OIB 43130413974, Vinička 117, 42207 Marčan</derivirana_varijabla>
  </DomainObject.Predmet.ProtustrankaFormatedWithAdressOIB>
  <DomainObject.Predmet.ProtustrankaWithAdress>
    <izvorni_sadrzaj>Graditeljstvo NINA jednostavno društvo s ograničenom odgovornošću Vinička 117, 42207 Marčan</izvorni_sadrzaj>
    <derivirana_varijabla naziv="DomainObject.Predmet.ProtustrankaWithAdress_1">Graditeljstvo NINA jednostavno društvo s ograničenom odgovornošću Vinička 117, 42207 Marčan</derivirana_varijabla>
  </DomainObject.Predmet.ProtustrankaWithAdress>
  <DomainObject.Predmet.ProtustrankaWithAdressOIB>
    <izvorni_sadrzaj>Graditeljstvo NINA jednostavno društvo s ograničenom odgovornošću, OIB 43130413974, Vinička 117, 42207 Marčan</izvorni_sadrzaj>
    <derivirana_varijabla naziv="DomainObject.Predmet.ProtustrankaWithAdressOIB_1">Graditeljstvo NINA jednostavno društvo s ograničenom odgovornošću, OIB 43130413974, Vinička 117, 42207 Marčan</derivirana_varijabla>
  </DomainObject.Predmet.ProtustrankaWithAdressOIB>
  <DomainObject.Predmet.ProtustrankaNazivFormated>
    <izvorni_sadrzaj>Graditeljstvo NINA jednostavno društvo s ograničenom odgovornošću</izvorni_sadrzaj>
    <derivirana_varijabla naziv="DomainObject.Predmet.ProtustrankaNazivFormated_1">Graditeljstvo NINA jednostavno društvo s ograničenom odgovornošću</derivirana_varijabla>
  </DomainObject.Predmet.ProtustrankaNazivFormated>
  <DomainObject.Predmet.ProtustrankaNazivFormatedOIB>
    <izvorni_sadrzaj>Graditeljstvo NINA jednostavno društvo s ograničenom odgovornošću, OIB 43130413974</izvorni_sadrzaj>
    <derivirana_varijabla naziv="DomainObject.Predmet.ProtustrankaNazivFormatedOIB_1">Graditeljstvo NINA jednostavno društvo s ograničenom odgovornošću, OIB 43130413974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714.23</izvorni_sadrzaj>
    <derivirana_varijabla naziv="DomainObject.Predmet.TrenutnaVrijednost_1">714.23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NINA jednostavno društvo s ograničenom odgovornošću</item>
    </izvorni_sadrzaj>
    <derivirana_varijabla naziv="DomainObject.Predmet.ProtuStrankaListFormated_1">
      <item>Graditeljstvo NINA jednostavno društvo s ograničenom odgovornošću</item>
    </derivirana_varijabla>
  </DomainObject.Predmet.ProtuStrankaListFormated>
  <DomainObject.Predmet.ProtuStrankaListFormatedOIB>
    <izvorni_sadrzaj>
      <item>Graditeljstvo NINA jednostavno društvo s ograničenom odgovornošću, OIB 43130413974</item>
    </izvorni_sadrzaj>
    <derivirana_varijabla naziv="DomainObject.Predmet.ProtuStrankaListFormatedOIB_1">
      <item>Graditeljstvo NINA jednostavno društvo s ograničenom odgovornošću, OIB 43130413974</item>
    </derivirana_varijabla>
  </DomainObject.Predmet.ProtuStrankaListFormatedOIB>
  <DomainObject.Predmet.ProtuStrankaListFormatedWithAdress>
    <izvorni_sadrzaj>
      <item>Graditeljstvo NINA jednostavno društvo s ograničenom odgovornošću, Vinička 117, 42207 Marčan</item>
    </izvorni_sadrzaj>
    <derivirana_varijabla naziv="DomainObject.Predmet.ProtuStrankaListFormatedWithAdress_1">
      <item>Graditeljstvo NINA jednostavno društvo s ograničenom odgovornošću, Vinička 117, 42207 Marčan</item>
    </derivirana_varijabla>
  </DomainObject.Predmet.ProtuStrankaListFormatedWithAdress>
  <DomainObject.Predmet.ProtuStrankaListFormatedWithAdressOIB>
    <izvorni_sadrzaj>
      <item>Graditeljstvo NINA jednostavno društvo s ograničenom odgovornošću, OIB 43130413974, Vinička 117, 42207 Marčan</item>
    </izvorni_sadrzaj>
    <derivirana_varijabla naziv="DomainObject.Predmet.ProtuStrankaListFormatedWithAdressOIB_1">
      <item>Graditeljstvo NINA jednostavno društvo s ograničenom odgovornošću, OIB 43130413974, Vinička 117, 42207 Marčan</item>
    </derivirana_varijabla>
  </DomainObject.Predmet.ProtuStrankaListFormatedWithAdressOIB>
  <DomainObject.Predmet.ProtuStrankaListNazivFormated>
    <izvorni_sadrzaj>
      <item>Graditeljstvo NINA jednostavno društvo s ograničenom odgovornošću</item>
    </izvorni_sadrzaj>
    <derivirana_varijabla naziv="DomainObject.Predmet.ProtuStrankaListNazivFormated_1">
      <item>Graditeljstvo NINA jednostavno društvo s ograničenom odgovornošću</item>
    </derivirana_varijabla>
  </DomainObject.Predmet.ProtuStrankaListNazivFormated>
  <DomainObject.Predmet.ProtuStrankaListNazivFormatedOIB>
    <izvorni_sadrzaj>
      <item>Graditeljstvo NINA jednostavno društvo s ograničenom odgovornošću, OIB 43130413974</item>
    </izvorni_sadrzaj>
    <derivirana_varijabla naziv="DomainObject.Predmet.ProtuStrankaListNazivFormatedOIB_1">
      <item>Graditeljstvo NINA jednostavno društvo s ograničenom odgovornošću, OIB 43130413974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NINA jednostavno društvo s ograničenom odgovornošću</izvorni_sadrzaj>
    <derivirana_varijabla naziv="DomainObject.Predmet.ProtustrankaIDrugi_1">Graditeljstvo NINA jednostavno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NINA jednostavno društvo s ograničenom odgovornošću, OIB 43130413974, Vinička 117, 42207 Marčan</izvorni_sadrzaj>
    <derivirana_varijabla naziv="DomainObject.Predmet.ProtustrankaIDrugiAdressOIB_1">Graditeljstvo NINA jednostavno društvo s ograničenom odgovornošću, OIB 43130413974, Vinička 117,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NINA jednostavno društvo s ograničenom odgovornošću</item>
      <item>E-oglasna ploča</item>
      <item>Sudski registar</item>
    </izvorni_sadrzaj>
    <derivirana_varijabla naziv="DomainObject.Predmet.SudioniciListNaziv_1">
      <item>Financijska agencija</item>
      <item>Graditeljstvo NINA jednostavno društvo s ograničenom odgovornošću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Graditeljstvo NINA jednostavno društvo s ograničenom odgovornošću, OIB 43130413974, Vinička 117,42207 Marčan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Graditeljstvo NINA jednostavno društvo s ograničenom odgovornošću, OIB 43130413974, Vinička 117,42207 Marčan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43130413974</item>
      <item>, OIB null</item>
      <item>, OIB null</item>
    </izvorni_sadrzaj>
    <derivirana_varijabla naziv="DomainObject.Predmet.SudioniciListNazivOIB_1">
      <item>, OIB 85821130368</item>
      <item>, OIB 43130413974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2623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2016-03-30T08:30:00Z</dcterms:created>
  <dc:creator>Ljubica Makovec</dc:creator>
  <cp:lastModifiedBy>Maja Marčec</cp:lastModifiedBy>
  <cp:lastPrinted>2016-03-16T09:38:00Z</cp:lastPrinted>
  <dcterms:modified xmlns:xsi="http://www.w3.org/2001/XMLSchema-instance" xsi:type="dcterms:W3CDTF">2016-03-30T09:49:00Z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