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a950" w14:paraId="eb6a950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Trgovački sud u Pazinu, po stečajnoj sutkinji Tijani Licul, povodom prijedloga predlagatelja FINANCIJSKA AGENCIJA, Regionalni centar Rijeka, Podružnica Pula, Giardini 5, OIB: 85821130368, u postupku radi otvaranja stečajnog postupka nad dužnikom</w:t>
      </w:r>
      <w:r w:rsidR="00757128">
        <w:rPr>
          <w:sz w:val="23"/>
          <w:szCs w:val="23"/>
        </w:rPr>
        <w:t xml:space="preserve"> </w:t>
      </w:r>
      <w:r w:rsidR="00D53B44">
        <w:rPr>
          <w:sz w:val="23"/>
          <w:szCs w:val="23"/>
        </w:rPr>
        <w:t>LITTERA d.o.o. Pula, Kaštanjer 89, OIB: 09488463208,</w:t>
      </w:r>
      <w:r w:rsidR="00F85EB3">
        <w:rPr>
          <w:sz w:val="23"/>
          <w:szCs w:val="23"/>
        </w:rPr>
        <w:t xml:space="preserve">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nad dužnikom </w:t>
      </w:r>
      <w:r w:rsidR="00D53B44">
        <w:rPr>
          <w:sz w:val="23"/>
          <w:szCs w:val="23"/>
        </w:rPr>
        <w:t>LITTERA d.o.o. Pula, Kaštanjer 89, OIB: 09488463208</w:t>
      </w:r>
      <w:r>
        <w:rPr>
          <w:sz w:val="23"/>
          <w:szCs w:val="23"/>
        </w:rPr>
        <w:t>.</w:t>
      </w:r>
    </w:p>
    <w:p w:rsidRDefault="00FF69F2" w:rsidP="007E67C4" w:rsidR="00FF69F2">
      <w:pPr>
        <w:jc w:val="both"/>
        <w:rPr>
          <w:sz w:val="23"/>
          <w:szCs w:val="23"/>
        </w:rPr>
      </w:pPr>
    </w:p>
    <w:p w:rsidRDefault="007E67C4" w:rsidP="00886477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57128" w:rsidR="0075712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D53B44">
        <w:rPr>
          <w:sz w:val="23"/>
          <w:szCs w:val="23"/>
        </w:rPr>
        <w:t>25</w:t>
      </w:r>
      <w:r w:rsidR="00F2354B">
        <w:rPr>
          <w:sz w:val="23"/>
          <w:szCs w:val="23"/>
        </w:rPr>
        <w:t>. kolovoza</w:t>
      </w:r>
      <w:r w:rsidR="00886477">
        <w:rPr>
          <w:sz w:val="23"/>
          <w:szCs w:val="23"/>
        </w:rPr>
        <w:t xml:space="preserve"> 2016</w:t>
      </w:r>
      <w:r w:rsidR="002E4D4B">
        <w:rPr>
          <w:sz w:val="23"/>
          <w:szCs w:val="23"/>
        </w:rPr>
        <w:t xml:space="preserve">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D53B44">
        <w:rPr>
          <w:sz w:val="23"/>
          <w:szCs w:val="23"/>
        </w:rPr>
        <w:t>LITTERA d.o.o. Pula, Kaštanjer 89, OIB: 09488463208</w:t>
      </w:r>
      <w:r w:rsidR="00F725C9"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D53B44">
        <w:rPr>
          <w:sz w:val="23"/>
          <w:szCs w:val="23"/>
        </w:rPr>
        <w:t>23. kolovoza</w:t>
      </w:r>
      <w:r w:rsidR="001B244D">
        <w:rPr>
          <w:sz w:val="23"/>
          <w:szCs w:val="23"/>
        </w:rPr>
        <w:t xml:space="preserve"> 201</w:t>
      </w:r>
      <w:r w:rsidR="000849DF">
        <w:rPr>
          <w:sz w:val="23"/>
          <w:szCs w:val="23"/>
        </w:rPr>
        <w:t>6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886477">
        <w:rPr>
          <w:sz w:val="23"/>
          <w:szCs w:val="23"/>
        </w:rPr>
        <w:t>120</w:t>
      </w:r>
      <w:r>
        <w:rPr>
          <w:sz w:val="23"/>
          <w:szCs w:val="23"/>
        </w:rPr>
        <w:t xml:space="preserve"> dana, u ukupnom iznosu od </w:t>
      </w:r>
      <w:r w:rsidR="00D53B44">
        <w:rPr>
          <w:sz w:val="23"/>
          <w:szCs w:val="23"/>
        </w:rPr>
        <w:t>6.038,18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FF69F2" w:rsidP="00FF69F2" w:rsidR="00FF69F2">
      <w:pPr>
        <w:ind w:firstLine="708"/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D53B44">
        <w:rPr>
          <w:sz w:val="23"/>
          <w:szCs w:val="23"/>
        </w:rPr>
        <w:t>05</w:t>
      </w:r>
      <w:r w:rsidR="004F1381">
        <w:rPr>
          <w:sz w:val="23"/>
          <w:szCs w:val="23"/>
        </w:rPr>
        <w:t>. rujna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 xml:space="preserve">ne dostavio potvrdu FINE (list </w:t>
      </w:r>
      <w:r w:rsidR="00D53B44">
        <w:rPr>
          <w:sz w:val="23"/>
          <w:szCs w:val="23"/>
        </w:rPr>
        <w:t>7</w:t>
      </w:r>
      <w:r w:rsidR="004F1381">
        <w:rPr>
          <w:sz w:val="23"/>
          <w:szCs w:val="23"/>
        </w:rPr>
        <w:t xml:space="preserve"> spisa</w:t>
      </w:r>
      <w:r>
        <w:rPr>
          <w:sz w:val="23"/>
          <w:szCs w:val="23"/>
        </w:rPr>
        <w:t xml:space="preserve">) iz koje </w:t>
      </w:r>
      <w:r w:rsidR="00886477">
        <w:rPr>
          <w:sz w:val="23"/>
          <w:szCs w:val="23"/>
        </w:rPr>
        <w:t>proizlazi da je račun dužnika de</w:t>
      </w:r>
      <w:r>
        <w:rPr>
          <w:sz w:val="23"/>
          <w:szCs w:val="23"/>
        </w:rPr>
        <w:t>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282473">
        <w:rPr>
          <w:sz w:val="23"/>
          <w:szCs w:val="23"/>
        </w:rPr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F85EB3">
        <w:rPr>
          <w:sz w:val="23"/>
          <w:szCs w:val="23"/>
        </w:rPr>
        <w:t>22</w:t>
      </w:r>
      <w:r w:rsidR="00F725C9">
        <w:rPr>
          <w:sz w:val="23"/>
          <w:szCs w:val="23"/>
        </w:rPr>
        <w:t>. rujna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8C1421">
        <w:rPr>
          <w:sz w:val="23"/>
          <w:szCs w:val="23"/>
        </w:rPr>
        <w:t>, v. r.</w:t>
      </w: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F725C9" w:rsidP="007E67C4" w:rsidR="00F725C9">
      <w:pPr>
        <w:jc w:val="both"/>
        <w:rPr>
          <w:sz w:val="23"/>
          <w:szCs w:val="23"/>
        </w:rPr>
      </w:pPr>
    </w:p>
    <w:p w:rsidRDefault="00F725C9" w:rsidP="007E67C4" w:rsidR="00F725C9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>2/</w:t>
      </w:r>
      <w:r w:rsidR="00F725C9">
        <w:rPr>
          <w:sz w:val="23"/>
          <w:szCs w:val="23"/>
        </w:rPr>
        <w:t xml:space="preserve"> 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886477" w:rsidP="007E67C4" w:rsidR="00886477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0EF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D53B44">
          <w:t>986</w:t>
        </w:r>
        <w:r w:rsidR="009C1B90">
          <w:t>/16</w:t>
        </w:r>
        <w:r w:rsidR="00F725C9">
          <w:t>-</w:t>
        </w:r>
        <w:r w:rsidR="009C1B90">
          <w:t>9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D53B44">
      <w:t>986</w:t>
    </w:r>
    <w:r w:rsidR="00F85EB3">
      <w:t>/16</w:t>
    </w:r>
    <w:r w:rsidR="00F725C9">
      <w:t>-</w:t>
    </w:r>
    <w:r w:rsidR="009C1B90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401B7"/>
    <w:rsid w:val="000572ED"/>
    <w:rsid w:val="000849DF"/>
    <w:rsid w:val="00126D90"/>
    <w:rsid w:val="001B244D"/>
    <w:rsid w:val="0027286E"/>
    <w:rsid w:val="00282473"/>
    <w:rsid w:val="002A0B16"/>
    <w:rsid w:val="002E4D4B"/>
    <w:rsid w:val="00343F72"/>
    <w:rsid w:val="0042051A"/>
    <w:rsid w:val="004C7976"/>
    <w:rsid w:val="004F1381"/>
    <w:rsid w:val="00642D6B"/>
    <w:rsid w:val="0065483F"/>
    <w:rsid w:val="00755F05"/>
    <w:rsid w:val="00757128"/>
    <w:rsid w:val="00790777"/>
    <w:rsid w:val="007C271C"/>
    <w:rsid w:val="007E67C4"/>
    <w:rsid w:val="00886477"/>
    <w:rsid w:val="008A2F01"/>
    <w:rsid w:val="008C1421"/>
    <w:rsid w:val="008C68B5"/>
    <w:rsid w:val="008F6624"/>
    <w:rsid w:val="00921CDC"/>
    <w:rsid w:val="0095611E"/>
    <w:rsid w:val="009C1B90"/>
    <w:rsid w:val="00A15928"/>
    <w:rsid w:val="00AF0E6A"/>
    <w:rsid w:val="00B020EF"/>
    <w:rsid w:val="00C14C18"/>
    <w:rsid w:val="00C25D0F"/>
    <w:rsid w:val="00C636FE"/>
    <w:rsid w:val="00CD4AFF"/>
    <w:rsid w:val="00D53B44"/>
    <w:rsid w:val="00DC7519"/>
    <w:rsid w:val="00EC1EC6"/>
    <w:rsid w:val="00ED2898"/>
    <w:rsid w:val="00EF0CDB"/>
    <w:rsid w:val="00F2354B"/>
    <w:rsid w:val="00F725C9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B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B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B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B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B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B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B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B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St-986/2016</izvorni_sadrzaj>
    <derivirana_varijabla naziv="DomainObject.Predmet.OznakaBroj_1">St-986/2016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LITTERA d.o.o. PULA zastupanog po punomoćniku Josip Bolković</izvorni_sadrzaj>
    <derivirana_varijabla naziv="DomainObject.Predmet.ProtustrankaFormated_1">  LITTERA d.o.o. PULA zastupanog po punomoćniku Josip Bolković</derivirana_varijabla>
  </DomainObject.Predmet.ProtustrankaFormated>
  <DomainObject.Predmet.ProtustrankaFormatedOIB>
    <izvorni_sadrzaj>  LITTERA d.o.o. PULA, OIB 09488463208 zastupanog po punomoćniku Josip Bolković</izvorni_sadrzaj>
    <derivirana_varijabla naziv="DomainObject.Predmet.ProtustrankaFormatedOIB_1">  LITTERA d.o.o. PULA, OIB 09488463208 zastupanog po punomoćniku Josip Bolković</derivirana_varijabla>
  </DomainObject.Predmet.ProtustrankaFormatedOIB>
  <DomainObject.Predmet.ProtustrankaFormatedWithAdress>
    <izvorni_sadrzaj> LITTERA d.o.o. PULA, Kaštanjer 89, 52100 Pula zastupanog po punomoćniku Josip Bolković</izvorni_sadrzaj>
    <derivirana_varijabla naziv="DomainObject.Predmet.ProtustrankaFormatedWithAdress_1"> LITTERA d.o.o. PULA, Kaštanjer 89, 52100 Pula zastupanog po punomoćniku Josip Bolković</derivirana_varijabla>
  </DomainObject.Predmet.ProtustrankaFormatedWithAdress>
  <DomainObject.Predmet.ProtustrankaFormatedWithAdressOIB>
    <izvorni_sadrzaj> LITTERA d.o.o. PULA, OIB 09488463208, Kaštanjer 89, 52100 Pula zastupanog po punomoćniku Josip Bolković</izvorni_sadrzaj>
    <derivirana_varijabla naziv="DomainObject.Predmet.ProtustrankaFormatedWithAdressOIB_1"> LITTERA d.o.o. PULA, OIB 09488463208, Kaštanjer 89, 52100 Pula zastupanog po punomoćniku Josip Bolković</derivirana_varijabla>
  </DomainObject.Predmet.ProtustrankaFormatedWithAdressOIB>
  <DomainObject.Predmet.ProtustrankaWithAdress>
    <izvorni_sadrzaj>LITTERA d.o.o. PULA Kaštanjer 89, 52100 Pula</izvorni_sadrzaj>
    <derivirana_varijabla naziv="DomainObject.Predmet.ProtustrankaWithAdress_1">LITTERA d.o.o. PULA Kaštanjer 89, 52100 Pula</derivirana_varijabla>
  </DomainObject.Predmet.ProtustrankaWithAdress>
  <DomainObject.Predmet.ProtustrankaWithAdressOIB>
    <izvorni_sadrzaj>LITTERA d.o.o. PULA, OIB 09488463208, Kaštanjer 89, 52100 Pula</izvorni_sadrzaj>
    <derivirana_varijabla naziv="DomainObject.Predmet.ProtustrankaWithAdressOIB_1">LITTERA d.o.o. PULA, OIB 09488463208, Kaštanjer 89, 52100 Pula</derivirana_varijabla>
  </DomainObject.Predmet.ProtustrankaWithAdressOIB>
  <DomainObject.Predmet.ProtustrankaNazivFormated>
    <izvorni_sadrzaj>LITTERA d.o.o. PULA</izvorni_sadrzaj>
    <derivirana_varijabla naziv="DomainObject.Predmet.ProtustrankaNazivFormated_1">LITTERA d.o.o. PULA</derivirana_varijabla>
  </DomainObject.Predmet.ProtustrankaNazivFormated>
  <DomainObject.Predmet.ProtustrankaNazivFormatedOIB>
    <izvorni_sadrzaj>LITTERA d.o.o. PULA, OIB 09488463208</izvorni_sadrzaj>
    <derivirana_varijabla naziv="DomainObject.Predmet.ProtustrankaNazivFormatedOIB_1">LITTERA d.o.o. PULA, OIB 09488463208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6038.18</izvorni_sadrzaj>
    <derivirana_varijabla naziv="DomainObject.Predmet.TrenutnaVrijednost_1">6038.18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LITTERA d.o.o. PULA zastupanog po punomoćniku Josip Bolković</item>
    </izvorni_sadrzaj>
    <derivirana_varijabla naziv="DomainObject.Predmet.ProtuStrankaListFormated_1">
      <item>LITTERA d.o.o. PULA zastupanog po punomoćniku Josip Bolković</item>
    </derivirana_varijabla>
  </DomainObject.Predmet.ProtuStrankaListFormated>
  <DomainObject.Predmet.ProtuStrankaListFormatedOIB>
    <izvorni_sadrzaj>
      <item>LITTERA d.o.o. PULA, OIB 09488463208 zastupanog po punomoćniku Josip Bolković</item>
    </izvorni_sadrzaj>
    <derivirana_varijabla naziv="DomainObject.Predmet.ProtuStrankaListFormatedOIB_1">
      <item>LITTERA d.o.o. PULA, OIB 09488463208 zastupanog po punomoćniku Josip Bolković</item>
    </derivirana_varijabla>
  </DomainObject.Predmet.ProtuStrankaListFormatedOIB>
  <DomainObject.Predmet.ProtuStrankaListFormatedWithAdress>
    <izvorni_sadrzaj>
      <item>LITTERA d.o.o. PULA, Kaštanjer 89, 52100 Pula zastupanog po punomoćniku Josip Bolković</item>
    </izvorni_sadrzaj>
    <derivirana_varijabla naziv="DomainObject.Predmet.ProtuStrankaListFormatedWithAdress_1">
      <item>LITTERA d.o.o. PULA, Kaštanjer 89, 52100 Pula zastupanog po punomoćniku Josip Bolković</item>
    </derivirana_varijabla>
  </DomainObject.Predmet.ProtuStrankaListFormatedWithAdress>
  <DomainObject.Predmet.ProtuStrankaListFormatedWithAdressOIB>
    <izvorni_sadrzaj>
      <item>LITTERA d.o.o. PULA, OIB 09488463208, Kaštanjer 89, 52100 Pula zastupanog po punomoćniku Josip Bolković</item>
    </izvorni_sadrzaj>
    <derivirana_varijabla naziv="DomainObject.Predmet.ProtuStrankaListFormatedWithAdressOIB_1">
      <item>LITTERA d.o.o. PULA, OIB 09488463208, Kaštanjer 89, 52100 Pula zastupanog po punomoćniku Josip Bolković</item>
    </derivirana_varijabla>
  </DomainObject.Predmet.ProtuStrankaListFormatedWithAdressOIB>
  <DomainObject.Predmet.ProtuStrankaListNazivFormated>
    <izvorni_sadrzaj>
      <item>LITTERA d.o.o. PULA</item>
    </izvorni_sadrzaj>
    <derivirana_varijabla naziv="DomainObject.Predmet.ProtuStrankaListNazivFormated_1">
      <item>LITTERA d.o.o. PULA</item>
    </derivirana_varijabla>
  </DomainObject.Predmet.ProtuStrankaListNazivFormated>
  <DomainObject.Predmet.ProtuStrankaListNazivFormatedOIB>
    <izvorni_sadrzaj>
      <item>LITTERA d.o.o. PULA, OIB 09488463208</item>
    </izvorni_sadrzaj>
    <derivirana_varijabla naziv="DomainObject.Predmet.ProtuStrankaListNazivFormatedOIB_1">
      <item>LITTERA d.o.o. PULA, OIB 09488463208</item>
    </derivirana_varijabla>
  </DomainObject.Predmet.ProtuStrankaListNazivFormatedOIB>
  <DomainObject.Predmet.OstaliListFormated>
    <izvorni_sadrzaj>
      <item>Josip Bolković punomoćnik sudionika u postupku LITTERA d.o.o. PULA</item>
    </izvorni_sadrzaj>
    <derivirana_varijabla naziv="DomainObject.Predmet.OstaliListFormated_1">
      <item>Josip Bolković punomoćnik sudionika u postupku LITTERA d.o.o. PULA</item>
    </derivirana_varijabla>
  </DomainObject.Predmet.OstaliListFormated>
  <DomainObject.Predmet.OstaliListFormatedOIB>
    <izvorni_sadrzaj>
      <item>Josip Bolković, OIB 52601382746 punomoćnik sudionika u postupku LITTERA d.o.o. PULA</item>
    </izvorni_sadrzaj>
    <derivirana_varijabla naziv="DomainObject.Predmet.OstaliListFormatedOIB_1">
      <item>Josip Bolković, OIB 52601382746 punomoćnik sudionika u postupku LITTERA d.o.o. PULA</item>
    </derivirana_varijabla>
  </DomainObject.Predmet.OstaliListFormatedOIB>
  <DomainObject.Predmet.OstaliListFormatedWithAdress>
    <izvorni_sadrzaj>
      <item>Josip Bolković, Sisplac 007, 52100 Pula punomoćnik sudionika u postupku LITTERA d.o.o. PULA</item>
    </izvorni_sadrzaj>
    <derivirana_varijabla naziv="DomainObject.Predmet.OstaliListFormatedWithAdress_1">
      <item>Josip Bolković, Sisplac 007, 52100 Pula punomoćnik sudionika u postupku LITTERA d.o.o. PULA</item>
    </derivirana_varijabla>
  </DomainObject.Predmet.OstaliListFormatedWithAdress>
  <DomainObject.Predmet.OstaliListFormatedWithAdressOIB>
    <izvorni_sadrzaj>
      <item>Josip Bolković, OIB 52601382746, Sisplac 007, 52100 Pula punomoćnik sudionika u postupku LITTERA d.o.o. PULA</item>
    </izvorni_sadrzaj>
    <derivirana_varijabla naziv="DomainObject.Predmet.OstaliListFormatedWithAdressOIB_1">
      <item>Josip Bolković, OIB 52601382746, Sisplac 007, 52100 Pula punomoćnik sudionika u postupku LITTERA d.o.o. PULA</item>
    </derivirana_varijabla>
  </DomainObject.Predmet.OstaliListFormatedWithAdressOIB>
  <DomainObject.Predmet.OstaliListNazivFormated>
    <izvorni_sadrzaj>
      <item>Josip Bolković</item>
    </izvorni_sadrzaj>
    <derivirana_varijabla naziv="DomainObject.Predmet.OstaliListNazivFormated_1">
      <item>Josip Bolković</item>
    </derivirana_varijabla>
  </DomainObject.Predmet.OstaliListNazivFormated>
  <DomainObject.Predmet.OstaliListNazivFormatedOIB>
    <izvorni_sadrzaj>
      <item>Josip Bolković, OIB 52601382746</item>
    </izvorni_sadrzaj>
    <derivirana_varijabla naziv="DomainObject.Predmet.OstaliListNazivFormatedOIB_1">
      <item>Josip Bolković, OIB 52601382746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LITTERA d.o.o. PULA</izvorni_sadrzaj>
    <derivirana_varijabla naziv="DomainObject.Predmet.ProtustrankaIDrugi_1">LITTERA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LITTERA d.o.o. PULA, OIB 09488463208, Kaštanjer 89, 52100 Pula</izvorni_sadrzaj>
    <derivirana_varijabla naziv="DomainObject.Predmet.ProtustrankaIDrugiAdressOIB_1">LITTERA d.o.o. PULA, OIB 09488463208, Kaštanjer 89,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LITTERA d.o.o. PULA</item>
      <item>Josip Bolković</item>
    </izvorni_sadrzaj>
    <derivirana_varijabla naziv="DomainObject.Predmet.SudioniciListNaziv_1">
      <item>FINANCIJSKA AGENCIJA, RC RIJEKA, PODRUŽNICA PULA, PULA</item>
      <item>LITTERA d.o.o. PULA</item>
      <item>Josip Bolković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LITTERA d.o.o. PULA, OIB 09488463208, Kaštanjer 89,52100 Pula</item>
      <item>Josip Bolković, OIB 52601382746, Sisplac 007,52100 Pula</item>
    </izvorni_sadrzaj>
    <derivirana_varijabla naziv="DomainObject.Predmet.SudioniciListAdressOIB_1">
      <item>FINANCIJSKA AGENCIJA, RC RIJEKA, PODRUŽNICA PULA, PULA, OIB 85821130368, Ulica grada Vukovara 70,10000 Zagreb</item>
      <item>LITTERA d.o.o. PULA, OIB 09488463208, Kaštanjer 89,52100 Pula</item>
      <item>Josip Bolković, OIB 52601382746, Sisplac 007,52100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09488463208</item>
      <item>, OIB 52601382746</item>
    </izvorni_sadrzaj>
    <derivirana_varijabla naziv="DomainObject.Predmet.SudioniciListNazivOIB_1">
      <item>, OIB 85821130368</item>
      <item>, OIB 09488463208</item>
      <item>, OIB 52601382746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1639</properties:Characters>
  <properties:Lines>61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2016-09-22T07:52:00Z</dcterms:created>
  <dc:creator>Tijana Licul</dc:creator>
  <cp:lastModifiedBy>Sanja Prodan</cp:lastModifiedBy>
  <cp:lastPrinted>2016-09-22T08:00:00Z</cp:lastPrinted>
  <dcterms:modified xmlns:xsi="http://www.w3.org/2001/XMLSchema-instance" xsi:type="dcterms:W3CDTF">2016-09-22T08:00:00Z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