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fcd1" w14:paraId="54ffcd1" w:rsidRDefault="000838C8" w:rsidR="000838C8">
      <w:pPr>
        <w15:collapsed w:val="false"/>
      </w:pPr>
      <w:bookmarkStart w:name="_GoBack" w:id="0"/>
      <w:bookmarkEnd w:id="0"/>
    </w:p>
    <w:p w:rsidRDefault="00A965F3" w:rsidP="00A965F3" w:rsidR="00A965F3">
      <w:pPr>
        <w:tabs>
          <w:tab w:pos="6150" w:val="left"/>
        </w:tabs>
      </w:pPr>
      <w:r>
        <w:tab/>
      </w:r>
    </w:p>
    <w:p w:rsidRDefault="00A965F3" w:rsidP="00A965F3" w:rsidR="00A965F3" w:rsidRPr="00572798">
      <w:pPr>
        <w:tabs>
          <w:tab w:pos="6150" w:val="left"/>
        </w:tabs>
        <w:rPr>
          <w:b/>
        </w:rPr>
      </w:pP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831153">
        <w:t>8185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C268A8">
        <w:t>08</w:t>
      </w:r>
      <w:proofErr w:type="spellEnd"/>
      <w:r w:rsidR="00C268A8">
        <w:t>. 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A965F3" w:rsidR="00A965F3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16424B">
        <w:t xml:space="preserve">HRVATSKI GALOPSKI SAVEZ, Zagreb, R. Cimermana 5, registarski broj </w:t>
      </w:r>
      <w:proofErr w:type="spellStart"/>
      <w:r w:rsidR="0016424B">
        <w:t>21004289</w:t>
      </w:r>
      <w:proofErr w:type="spellEnd"/>
      <w:r w:rsidR="0016424B">
        <w:t xml:space="preserve">, </w:t>
      </w:r>
      <w:proofErr w:type="spellStart"/>
      <w:r w:rsidR="0016424B">
        <w:t>OIB</w:t>
      </w:r>
      <w:proofErr w:type="spellEnd"/>
      <w:r w:rsidR="0016424B">
        <w:t xml:space="preserve">: </w:t>
      </w:r>
      <w:proofErr w:type="spellStart"/>
      <w:r w:rsidR="0016424B">
        <w:t>70432906164</w:t>
      </w:r>
      <w:proofErr w:type="spellEnd"/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16424B">
        <w:t>126.612,98</w:t>
      </w:r>
      <w:r>
        <w:t xml:space="preserve">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C268A8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 xml:space="preserve">. veljače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6424B"/>
    <w:rsid w:val="001A6D66"/>
    <w:rsid w:val="001C0399"/>
    <w:rsid w:val="00362F82"/>
    <w:rsid w:val="00523423"/>
    <w:rsid w:val="00564843"/>
    <w:rsid w:val="007032C2"/>
    <w:rsid w:val="00831153"/>
    <w:rsid w:val="00907D31"/>
    <w:rsid w:val="009E74EA"/>
    <w:rsid w:val="00A965F3"/>
    <w:rsid w:val="00AA3F39"/>
    <w:rsid w:val="00AA5BED"/>
    <w:rsid w:val="00B15CBD"/>
    <w:rsid w:val="00BC4FE0"/>
    <w:rsid w:val="00C06BDD"/>
    <w:rsid w:val="00C268A8"/>
    <w:rsid w:val="00CC7F50"/>
    <w:rsid w:val="00DF4D27"/>
    <w:rsid w:val="00E2029F"/>
    <w:rsid w:val="00ED4D74"/>
    <w:rsid w:val="00F01877"/>
    <w:rsid w:val="00F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8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8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8185</izvorni_sadrzaj>
    <derivirana_varijabla naziv="DomainObject.Predmet.Broj_1">8185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St-8185/2015</izvorni_sadrzaj>
    <derivirana_varijabla naziv="DomainObject.Predmet.OznakaBroj_1">St-8185/2015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GALOPSKI SAVEZ zastupanog po punomoćniku Zoran Gašpar</izvorni_sadrzaj>
    <derivirana_varijabla naziv="DomainObject.Predmet.ProtustrankaFormated_1">  HRVATSKI GALOPSKI SAVEZ zastupanog po punomoćniku Zoran Gašpar</derivirana_varijabla>
  </DomainObject.Predmet.ProtustrankaFormated>
  <DomainObject.Predmet.ProtustrankaFormatedOIB>
    <izvorni_sadrzaj>  HRVATSKI GALOPSKI SAVEZ, OIB 70432906164 zastupanog po punomoćniku Zoran Gašpar</izvorni_sadrzaj>
    <derivirana_varijabla naziv="DomainObject.Predmet.ProtustrankaFormatedOIB_1">  HRVATSKI GALOPSKI SAVEZ, OIB 70432906164 zastupanog po punomoćniku Zoran Gašpar</derivirana_varijabla>
  </DomainObject.Predmet.ProtustrankaFormatedOIB>
  <DomainObject.Predmet.ProtustrankaFormatedWithAdress>
    <izvorni_sadrzaj> HRVATSKI GALOPSKI SAVEZ, R.Cimermana 5, 10000 Zagreb zastupanog po punomoćniku Zoran Gašpar</izvorni_sadrzaj>
    <derivirana_varijabla naziv="DomainObject.Predmet.ProtustrankaFormatedWithAdress_1"> HRVATSKI GALOPSKI SAVEZ, R.Cimermana 5, 10000 Zagreb zastupanog po punomoćniku Zoran Gašpar</derivirana_varijabla>
  </DomainObject.Predmet.ProtustrankaFormatedWithAdress>
  <DomainObject.Predmet.ProtustrankaFormatedWithAdressOIB>
    <izvorni_sadrzaj> HRVATSKI GALOPSKI SAVEZ, OIB 70432906164, R.Cimermana 5, 10000 Zagreb zastupanog po punomoćniku Zoran Gašpar</izvorni_sadrzaj>
    <derivirana_varijabla naziv="DomainObject.Predmet.ProtustrankaFormatedWithAdressOIB_1"> HRVATSKI GALOPSKI SAVEZ, OIB 70432906164, R.Cimermana 5, 10000 Zagreb zastupanog po punomoćniku Zoran Gašpar</derivirana_varijabla>
  </DomainObject.Predmet.ProtustrankaFormatedWithAdressOIB>
  <DomainObject.Predmet.ProtustrankaWithAdress>
    <izvorni_sadrzaj>HRVATSKI GALOPSKI SAVEZ R.Cimermana 5, 10000 Zagreb</izvorni_sadrzaj>
    <derivirana_varijabla naziv="DomainObject.Predmet.ProtustrankaWithAdress_1">HRVATSKI GALOPSKI SAVEZ R.Cimermana 5, 10000 Zagreb</derivirana_varijabla>
  </DomainObject.Predmet.ProtustrankaWithAdress>
  <DomainObject.Predmet.ProtustrankaWithAdressOIB>
    <izvorni_sadrzaj>HRVATSKI GALOPSKI SAVEZ, OIB 70432906164, R.Cimermana 5, 10000 Zagreb</izvorni_sadrzaj>
    <derivirana_varijabla naziv="DomainObject.Predmet.ProtustrankaWithAdressOIB_1">HRVATSKI GALOPSKI SAVEZ, OIB 70432906164, R.Cimermana 5, 10000 Zagreb</derivirana_varijabla>
  </DomainObject.Predmet.ProtustrankaWithAdressOIB>
  <DomainObject.Predmet.ProtustrankaNazivFormated>
    <izvorni_sadrzaj>HRVATSKI GALOPSKI SAVEZ</izvorni_sadrzaj>
    <derivirana_varijabla naziv="DomainObject.Predmet.ProtustrankaNazivFormated_1">HRVATSKI GALOPSKI SAVEZ</derivirana_varijabla>
  </DomainObject.Predmet.ProtustrankaNazivFormated>
  <DomainObject.Predmet.ProtustrankaNazivFormatedOIB>
    <izvorni_sadrzaj>HRVATSKI GALOPSKI SAVEZ, OIB 70432906164</izvorni_sadrzaj>
    <derivirana_varijabla naziv="DomainObject.Predmet.ProtustrankaNazivFormatedOIB_1">HRVATSKI GALOPSKI SAVEZ, OIB 70432906164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GALOPSKI SAVEZ zastupanog po punomoćniku Zoran Gašpar</item>
    </izvorni_sadrzaj>
    <derivirana_varijabla naziv="DomainObject.Predmet.ProtuStrankaListFormated_1">
      <item>HRVATSKI GALOPSKI SAVEZ zastupanog po punomoćniku Zoran Gašpar</item>
    </derivirana_varijabla>
  </DomainObject.Predmet.ProtuStrankaListFormated>
  <DomainObject.Predmet.ProtuStrankaListFormatedOIB>
    <izvorni_sadrzaj>
      <item>HRVATSKI GALOPSKI SAVEZ, OIB 70432906164 zastupanog po punomoćniku Zoran Gašpar</item>
    </izvorni_sadrzaj>
    <derivirana_varijabla naziv="DomainObject.Predmet.ProtuStrankaListFormatedOIB_1">
      <item>HRVATSKI GALOPSKI SAVEZ, OIB 70432906164 zastupanog po punomoćniku Zoran Gašpar</item>
    </derivirana_varijabla>
  </DomainObject.Predmet.ProtuStrankaListFormatedOIB>
  <DomainObject.Predmet.ProtuStrankaListFormatedWithAdress>
    <izvorni_sadrzaj>
      <item>HRVATSKI GALOPSKI SAVEZ, R.Cimermana 5, 10000 Zagreb zastupanog po punomoćniku Zoran Gašpar</item>
    </izvorni_sadrzaj>
    <derivirana_varijabla naziv="DomainObject.Predmet.ProtuStrankaListFormatedWithAdress_1">
      <item>HRVATSKI GALOPSKI SAVEZ, R.Cimermana 5, 10000 Zagreb zastupanog po punomoćniku Zoran Gašpar</item>
    </derivirana_varijabla>
  </DomainObject.Predmet.ProtuStrankaListFormatedWithAdress>
  <DomainObject.Predmet.ProtuStrankaListFormatedWithAdressOIB>
    <izvorni_sadrzaj>
      <item>HRVATSKI GALOPSKI SAVEZ, OIB 70432906164, R.Cimermana 5, 10000 Zagreb zastupanog po punomoćniku Zoran Gašpar</item>
    </izvorni_sadrzaj>
    <derivirana_varijabla naziv="DomainObject.Predmet.ProtuStrankaListFormatedWithAdressOIB_1">
      <item>HRVATSKI GALOPSKI SAVEZ, OIB 70432906164, R.Cimermana 5, 10000 Zagreb zastupanog po punomoćniku Zoran Gašpar</item>
    </derivirana_varijabla>
  </DomainObject.Predmet.ProtuStrankaListFormatedWithAdressOIB>
  <DomainObject.Predmet.ProtuStrankaListNazivFormated>
    <izvorni_sadrzaj>
      <item>HRVATSKI GALOPSKI SAVEZ</item>
    </izvorni_sadrzaj>
    <derivirana_varijabla naziv="DomainObject.Predmet.ProtuStrankaListNazivFormated_1">
      <item>HRVATSKI GALOPSKI SAVEZ</item>
    </derivirana_varijabla>
  </DomainObject.Predmet.ProtuStrankaListNazivFormated>
  <DomainObject.Predmet.ProtuStrankaListNazivFormatedOIB>
    <izvorni_sadrzaj>
      <item>HRVATSKI GALOPSKI SAVEZ, OIB 70432906164</item>
    </izvorni_sadrzaj>
    <derivirana_varijabla naziv="DomainObject.Predmet.ProtuStrankaListNazivFormatedOIB_1">
      <item>HRVATSKI GALOPSKI SAVEZ, OIB 70432906164</item>
    </derivirana_varijabla>
  </DomainObject.Predmet.ProtuStrankaListNazivFormatedOIB>
  <DomainObject.Predmet.OstaliListFormated>
    <izvorni_sadrzaj>
      <item>Zoran Gašpar punomoćnik sudionika u postupku HRVATSKI GALOPSKI SAVEZ</item>
    </izvorni_sadrzaj>
    <derivirana_varijabla naziv="DomainObject.Predmet.OstaliListFormated_1">
      <item>Zoran Gašpar punomoćnik sudionika u postupku HRVATSKI GALOPSKI SAVEZ</item>
    </derivirana_varijabla>
  </DomainObject.Predmet.OstaliListFormated>
  <DomainObject.Predmet.OstaliListFormatedOIB>
    <izvorni_sadrzaj>
      <item>Zoran Gašpar punomoćnik sudionika u postupku HRVATSKI GALOPSKI SAVEZ</item>
    </izvorni_sadrzaj>
    <derivirana_varijabla naziv="DomainObject.Predmet.OstaliListFormatedOIB_1">
      <item>Zoran Gašpar punomoćnik sudionika u postupku HRVATSKI GALOPSKI SAVEZ</item>
    </derivirana_varijabla>
  </DomainObject.Predmet.OstaliListFormatedOIB>
  <DomainObject.Predmet.OstaliListFormatedWithAdress>
    <izvorni_sadrzaj>
      <item>Zoran Gašpar, R. Cimermana 5, 10000 Zagreb punomoćnik sudionika u postupku HRVATSKI GALOPSKI SAVEZ</item>
    </izvorni_sadrzaj>
    <derivirana_varijabla naziv="DomainObject.Predmet.OstaliListFormatedWithAdress_1">
      <item>Zoran Gašpar, R. Cimermana 5, 10000 Zagreb punomoćnik sudionika u postupku HRVATSKI GALOPSKI SAVEZ</item>
    </derivirana_varijabla>
  </DomainObject.Predmet.OstaliListFormatedWithAdress>
  <DomainObject.Predmet.OstaliListFormatedWithAdressOIB>
    <izvorni_sadrzaj>
      <item>Zoran Gašpar, R. Cimermana 5, 10000 Zagreb punomoćnik sudionika u postupku HRVATSKI GALOPSKI SAVEZ</item>
    </izvorni_sadrzaj>
    <derivirana_varijabla naziv="DomainObject.Predmet.OstaliListFormatedWithAdressOIB_1">
      <item>Zoran Gašpar, R. Cimermana 5, 10000 Zagreb punomoćnik sudionika u postupku HRVATSKI GALOPSKI SAVEZ</item>
    </derivirana_varijabla>
  </DomainObject.Predmet.OstaliListFormatedWithAdressOIB>
  <DomainObject.Predmet.OstaliListNazivFormated>
    <izvorni_sadrzaj>
      <item>Zoran Gašpar</item>
    </izvorni_sadrzaj>
    <derivirana_varijabla naziv="DomainObject.Predmet.OstaliListNazivFormated_1">
      <item>Zoran Gašpar</item>
    </derivirana_varijabla>
  </DomainObject.Predmet.OstaliListNazivFormated>
  <DomainObject.Predmet.OstaliListNazivFormatedOIB>
    <izvorni_sadrzaj>
      <item>Zoran Gašpar</item>
    </izvorni_sadrzaj>
    <derivirana_varijabla naziv="DomainObject.Predmet.OstaliListNazivFormatedOIB_1">
      <item>Zoran Gašpar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GALOPSKI SAVEZ</izvorni_sadrzaj>
    <derivirana_varijabla naziv="DomainObject.Predmet.ProtustrankaIDrugi_1">HRVATSKI GALOPSKI SAVEZ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GALOPSKI SAVEZ, OIB 70432906164, R.Cimermana 5, 10000 Zagreb</izvorni_sadrzaj>
    <derivirana_varijabla naziv="DomainObject.Predmet.ProtustrankaIDrugiAdressOIB_1">HRVATSKI GALOPSKI SAVEZ, OIB 70432906164, R.Cimermana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GALOPSKI SAVEZ</item>
      <item>Zoran Gašpar</item>
    </izvorni_sadrzaj>
    <derivirana_varijabla naziv="DomainObject.Predmet.SudioniciListNaziv_1">
      <item>FINA Regionalni centar Zagreb</item>
      <item>HRVATSKI GALOPSKI SAVEZ</item>
      <item>Zoran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GALOPSKI SAVEZ, OIB 70432906164, R.Cimermana 5,10000 Zagreb</item>
      <item>Zoran Gašpar, R. Cimermana 5,10000 Zagreb</item>
    </izvorni_sadrzaj>
    <derivirana_varijabla naziv="DomainObject.Predmet.SudioniciListAdressOIB_1">
      <item>FINA Regionalni centar Zagreb, OIB 85821130368, Trg svibanjskih žrtava 1995. 1,10000 Zagreb</item>
      <item>HRVATSKI GALOPSKI SAVEZ, OIB 70432906164, R.Cimermana 5,10000 Zagreb</item>
      <item>Zoran Gašpar, R. 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70432906164</item>
      <item>, OIB null</item>
    </izvorni_sadrzaj>
    <derivirana_varijabla naziv="DomainObject.Predmet.SudioniciListNazivOIB_1">
      <item>, OIB 85821130368</item>
      <item>, OIB 70432906164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245</properties:Words>
  <properties:Characters>1350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2016-02-08T11:52:00Z</dcterms:created>
  <dc:creator>Korisnik</dc:creator>
  <cp:lastModifiedBy>Maja Kovač</cp:lastModifiedBy>
  <cp:lastPrinted>2016-02-08T10:46:00Z</cp:lastPrinted>
  <dcterms:modified xmlns:xsi="http://www.w3.org/2001/XMLSchema-instance" xsi:type="dcterms:W3CDTF">2016-02-08T11:53:00Z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