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8946" w14:paraId="ece8946" w:rsidRDefault="00E70755" w:rsidP="00E70755" w:rsidR="00E70755" w:rsidRPr="00E70755">
      <w:pPr>
        <w:spacing w:lineRule="auto" w:line="240" w:after="0"/>
        <w:ind w:left="705"/>
        <w:jc w:val="center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8B4BAD" w:rsidR="008B4BAD"/>
    <w:p w:rsidRDefault="001746B1" w:rsidP="001746B1" w:rsidR="001746B1" w:rsidRPr="001746B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Poslovni broj 3. St-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158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/2017-4</w:t>
      </w:r>
    </w:p>
    <w:p w:rsidRDefault="001746B1" w:rsidP="001746B1" w:rsidR="001746B1" w:rsidRPr="001746B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1746B1" w:rsidP="001746B1" w:rsidR="001746B1" w:rsidRPr="001746B1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1746B1" w:rsidP="001746B1" w:rsidR="001746B1" w:rsidRPr="001746B1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1746B1" w:rsidP="001746B1" w:rsidR="001746B1" w:rsidRPr="001746B1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1746B1" w:rsidP="001746B1" w:rsidR="001746B1" w:rsidRPr="001746B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1746B1" w:rsidP="001746B1" w:rsidR="001746B1" w:rsidRPr="001746B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1746B1" w:rsidP="001746B1" w:rsidR="001746B1" w:rsidRPr="001746B1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C100A6">
        <w:rPr>
          <w:rFonts w:eastAsia="Times New Roman" w:hAnsi="Times New Roman" w:ascii="Times New Roman"/>
          <w:sz w:val="24"/>
          <w:szCs w:val="24"/>
          <w:lang w:eastAsia="hr-HR"/>
        </w:rPr>
        <w:t>STUDIO STAR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 j.d.o.o. sa sjedištem u Zadru, </w:t>
      </w:r>
      <w:r w:rsidR="00C100A6">
        <w:rPr>
          <w:rFonts w:eastAsia="Times New Roman" w:hAnsi="Times New Roman" w:ascii="Times New Roman"/>
          <w:sz w:val="24"/>
          <w:szCs w:val="24"/>
          <w:lang w:eastAsia="hr-HR"/>
        </w:rPr>
        <w:t>Mile Gojsalić 1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100A6">
        <w:rPr>
          <w:rFonts w:eastAsia="Times New Roman" w:hAnsi="Times New Roman" w:ascii="Times New Roman"/>
          <w:sz w:val="24"/>
          <w:szCs w:val="24"/>
          <w:lang w:eastAsia="hr-HR"/>
        </w:rPr>
        <w:t>08616021967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, zastupanom po direktor</w:t>
      </w:r>
      <w:r w:rsidR="00C100A6">
        <w:rPr>
          <w:rFonts w:eastAsia="Times New Roman" w:hAnsi="Times New Roman" w:ascii="Times New Roman"/>
          <w:sz w:val="24"/>
          <w:szCs w:val="24"/>
          <w:lang w:eastAsia="hr-HR"/>
        </w:rPr>
        <w:t>ici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E2193">
        <w:rPr>
          <w:rFonts w:eastAsia="Times New Roman" w:hAnsi="Times New Roman" w:ascii="Times New Roman"/>
          <w:sz w:val="24"/>
          <w:szCs w:val="24"/>
          <w:lang w:eastAsia="hr-HR"/>
        </w:rPr>
        <w:t>Aniti</w:t>
      </w:r>
      <w:r w:rsidR="00C100A6">
        <w:rPr>
          <w:rFonts w:eastAsia="Times New Roman" w:hAnsi="Times New Roman" w:ascii="Times New Roman"/>
          <w:sz w:val="24"/>
          <w:szCs w:val="24"/>
          <w:lang w:eastAsia="hr-HR"/>
        </w:rPr>
        <w:t xml:space="preserve"> Tkalić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 iz Zadra, </w:t>
      </w:r>
      <w:r w:rsidR="00C100A6">
        <w:rPr>
          <w:rFonts w:eastAsia="Times New Roman" w:hAnsi="Times New Roman" w:ascii="Times New Roman"/>
          <w:sz w:val="24"/>
          <w:szCs w:val="24"/>
          <w:lang w:eastAsia="hr-HR"/>
        </w:rPr>
        <w:t>Mile Gojsalić 1</w:t>
      </w:r>
      <w:r w:rsidR="009367A5">
        <w:rPr>
          <w:rFonts w:eastAsia="Times New Roman" w:hAnsi="Times New Roman" w:ascii="Times New Roman"/>
          <w:sz w:val="24"/>
          <w:szCs w:val="24"/>
          <w:lang w:eastAsia="hr-HR"/>
        </w:rPr>
        <w:t>, 24. travnja 2017.</w:t>
      </w:r>
    </w:p>
    <w:p w:rsidRDefault="001746B1" w:rsidP="001746B1" w:rsidR="001746B1" w:rsidRPr="001746B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1746B1" w:rsidP="001746B1" w:rsidR="001746B1" w:rsidRPr="001746B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1746B1" w:rsidP="001746B1" w:rsidR="001746B1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</w:t>
      </w:r>
      <w:r w:rsidR="00CE2193">
        <w:rPr>
          <w:rFonts w:eastAsia="Times New Roman" w:hAnsi="Times New Roman" w:ascii="Times New Roman"/>
          <w:b/>
          <w:sz w:val="24"/>
          <w:szCs w:val="24"/>
          <w:lang w:eastAsia="hr-HR"/>
        </w:rPr>
        <w:t>24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>. svibnja 2017. u 9,</w:t>
      </w:r>
      <w:r w:rsidR="00CE2193">
        <w:rPr>
          <w:rFonts w:eastAsia="Times New Roman" w:hAnsi="Times New Roman" w:ascii="Times New Roman"/>
          <w:b/>
          <w:sz w:val="24"/>
          <w:szCs w:val="24"/>
          <w:lang w:eastAsia="hr-HR"/>
        </w:rPr>
        <w:t>00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1746B1" w:rsidP="001746B1" w:rsidR="001746B1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pozivaju se osoba ovlaštena za zastupanje dužnika po zakonu </w:t>
      </w:r>
      <w:r w:rsidR="00131C03">
        <w:rPr>
          <w:rFonts w:eastAsia="Times New Roman" w:hAnsi="Times New Roman" w:ascii="Times New Roman"/>
          <w:sz w:val="24"/>
          <w:szCs w:val="24"/>
          <w:lang w:eastAsia="hr-HR"/>
        </w:rPr>
        <w:t>Anita Tkalić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 iz Zadra,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1746B1" w:rsidP="001746B1" w:rsidR="001746B1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131C03">
        <w:rPr>
          <w:rFonts w:eastAsia="Times New Roman" w:hAnsi="Times New Roman" w:ascii="Times New Roman"/>
          <w:b/>
          <w:sz w:val="24"/>
          <w:szCs w:val="24"/>
          <w:lang w:eastAsia="hr-HR"/>
        </w:rPr>
        <w:t>Anita Tkalić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iz Zadra 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1746B1" w:rsidP="00CE2193" w:rsidR="001746B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E2193" w:rsidP="00CE2193" w:rsidR="00CE2193" w:rsidRPr="001746B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E2193">
        <w:rPr>
          <w:rFonts w:eastAsia="Times New Roman" w:hAnsi="Times New Roman" w:ascii="Times New Roman"/>
          <w:sz w:val="24"/>
          <w:szCs w:val="24"/>
          <w:lang w:eastAsia="hr-HR"/>
        </w:rPr>
        <w:t>24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. travnja 2017.</w:t>
      </w:r>
    </w:p>
    <w:p w:rsidRDefault="001746B1" w:rsidP="001746B1" w:rsidR="001746B1" w:rsidRPr="001746B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ind w:left="708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Sutkinja                                                                                                                                                                                                 Tina Grgas</w:t>
      </w:r>
    </w:p>
    <w:p w:rsidRDefault="001746B1" w:rsidP="001746B1" w:rsidR="001746B1" w:rsidRPr="001746B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E2193" w:rsidP="001746B1" w:rsidR="00CE219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1746B1" w:rsidP="001746B1" w:rsidR="001746B1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CE2193" w:rsidP="00CE2193" w:rsidR="00CE219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E2193" w:rsidP="00CE2193" w:rsidR="00CE219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CE2193" w:rsidR="001746B1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1746B1" w:rsidP="001746B1" w:rsidR="001746B1" w:rsidRPr="001746B1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dužnika </w:t>
      </w:r>
      <w:r w:rsidR="00131C03">
        <w:rPr>
          <w:rFonts w:eastAsia="Times New Roman" w:hAnsi="Times New Roman" w:ascii="Times New Roman"/>
          <w:sz w:val="24"/>
          <w:szCs w:val="24"/>
          <w:lang w:eastAsia="hr-HR"/>
        </w:rPr>
        <w:t>Aniti Tkalić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 na adresu </w:t>
      </w:r>
      <w:r w:rsidR="00131C03">
        <w:rPr>
          <w:rFonts w:eastAsia="Times New Roman" w:hAnsi="Times New Roman" w:ascii="Times New Roman"/>
          <w:sz w:val="24"/>
          <w:szCs w:val="24"/>
          <w:lang w:eastAsia="hr-HR"/>
        </w:rPr>
        <w:t>Mile Gojsalić 1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, neposredno</w:t>
      </w:r>
    </w:p>
    <w:p w:rsidRDefault="001746B1" w:rsidP="001746B1" w:rsidR="001746B1" w:rsidRPr="001746B1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1746B1" w:rsidP="001746B1" w:rsidR="001746B1" w:rsidRPr="001746B1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FINA svima putem e-Oglasne ploče sudova  </w:t>
      </w:r>
    </w:p>
    <w:p w:rsidRDefault="001746B1" w:rsidP="001746B1" w:rsidR="001746B1" w:rsidRPr="001746B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746B1" w:rsidP="001746B1" w:rsidR="001746B1" w:rsidRPr="001746B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p w:rsidRDefault="008B4BAD" w:rsidR="008B4BAD"/>
    <w:sectPr w:rsidSect="00CE2193" w:rsidR="008B4BA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193" w:rsidP="00CE2193" w:rsidR="00CE2193">
      <w:pPr>
        <w:spacing w:lineRule="auto" w:line="240" w:after="0"/>
      </w:pPr>
      <w:r>
        <w:separator/>
      </w:r>
    </w:p>
  </w:endnote>
  <w:endnote w:id="0" w:type="continuationSeparator">
    <w:p w:rsidRDefault="00CE2193" w:rsidP="00CE2193" w:rsidR="00CE21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193" w:rsidP="00CE2193" w:rsidR="00CE2193">
      <w:pPr>
        <w:spacing w:lineRule="auto" w:line="240" w:after="0"/>
      </w:pPr>
      <w:r>
        <w:separator/>
      </w:r>
    </w:p>
  </w:footnote>
  <w:footnote w:id="0" w:type="continuationSeparator">
    <w:p w:rsidRDefault="00CE2193" w:rsidP="00CE2193" w:rsidR="00CE21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4695088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CE2193" w:rsidP="00CE2193" w:rsidR="00CE2193" w:rsidRPr="00CE2193">
        <w:pPr>
          <w:spacing w:lineRule="auto" w:line="240" w:after="0"/>
          <w:ind w:firstLine="708" w:left="3540"/>
          <w:rPr>
            <w:rFonts w:eastAsia="Times New Roman" w:hAnsi="Times New Roman" w:ascii="Times New Roman"/>
            <w:sz w:val="24"/>
            <w:szCs w:val="24"/>
            <w:lang w:eastAsia="hr-HR"/>
          </w:rPr>
        </w:pPr>
        <w:r w:rsidRPr="00CE2193">
          <w:rPr>
            <w:rFonts w:hAnsi="Times New Roman" w:ascii="Times New Roman"/>
            <w:sz w:val="24"/>
            <w:szCs w:val="24"/>
          </w:rPr>
          <w:fldChar w:fldCharType="begin"/>
        </w:r>
        <w:r w:rsidRPr="00CE2193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CE2193">
          <w:rPr>
            <w:rFonts w:hAnsi="Times New Roman" w:ascii="Times New Roman"/>
            <w:sz w:val="24"/>
            <w:szCs w:val="24"/>
          </w:rPr>
          <w:fldChar w:fldCharType="separate"/>
        </w:r>
        <w:r w:rsidR="00E03D34">
          <w:rPr>
            <w:rFonts w:hAnsi="Times New Roman" w:ascii="Times New Roman"/>
            <w:noProof/>
            <w:sz w:val="24"/>
            <w:szCs w:val="24"/>
          </w:rPr>
          <w:t>2</w:t>
        </w:r>
        <w:r w:rsidRPr="00CE2193">
          <w:rPr>
            <w:rFonts w:hAnsi="Times New Roman" w:ascii="Times New Roman"/>
            <w:sz w:val="24"/>
            <w:szCs w:val="24"/>
          </w:rPr>
          <w:fldChar w:fldCharType="end"/>
        </w:r>
        <w:r w:rsidRPr="00CE2193">
          <w:rPr>
            <w:rFonts w:eastAsia="Times New Roman" w:hAnsi="Times New Roman" w:ascii="Times New Roman"/>
            <w:sz w:val="24"/>
            <w:szCs w:val="24"/>
            <w:lang w:eastAsia="hr-HR"/>
          </w:rPr>
          <w:t xml:space="preserve"> </w:t>
        </w:r>
        <w:r>
          <w:rPr>
            <w:rFonts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eastAsia="Times New Roman" w:hAnsi="Times New Roman" w:ascii="Times New Roman"/>
            <w:sz w:val="24"/>
            <w:szCs w:val="24"/>
            <w:lang w:eastAsia="hr-HR"/>
          </w:rPr>
          <w:tab/>
          <w:t xml:space="preserve">       </w:t>
        </w:r>
        <w:r w:rsidRPr="00CE2193">
          <w:rPr>
            <w:rFonts w:eastAsia="Times New Roman" w:hAnsi="Times New Roman" w:ascii="Times New Roman"/>
            <w:sz w:val="24"/>
            <w:szCs w:val="24"/>
            <w:lang w:eastAsia="hr-HR"/>
          </w:rPr>
          <w:t>Poslovni broj 3. St-158/2017-4</w:t>
        </w:r>
      </w:p>
      <w:p w:rsidRDefault="00E03D34" w:rsidR="00CE2193" w:rsidRPr="00CE2193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</w:sdtContent>
  </w:sdt>
  <w:p w:rsidRDefault="00CE2193" w:rsidR="00CE219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131C03"/>
    <w:rsid w:val="001746B1"/>
    <w:rsid w:val="004A49DB"/>
    <w:rsid w:val="004F5F60"/>
    <w:rsid w:val="005A49E1"/>
    <w:rsid w:val="008B4BAD"/>
    <w:rsid w:val="009367A5"/>
    <w:rsid w:val="00C100A6"/>
    <w:rsid w:val="00C348E9"/>
    <w:rsid w:val="00CE2193"/>
    <w:rsid w:val="00CE570F"/>
    <w:rsid w:val="00E03D34"/>
    <w:rsid w:val="00E70755"/>
    <w:rsid w:val="00FF28F0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219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E219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E219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E219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9E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9E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3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D3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3D3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3D3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3D3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219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E219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E219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E2193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49E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9E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3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D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3D3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3D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3D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St-158/2017</izvorni_sadrzaj>
    <derivirana_varijabla naziv="DomainObject.Predmet.OznakaBroj_1">St-158/2017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STAR j.d.o.o. za trgovinu</izvorni_sadrzaj>
    <derivirana_varijabla naziv="DomainObject.Predmet.ProtustrankaFormated_1">  STUDIO STAR j.d.o.o. za trgovinu</derivirana_varijabla>
  </DomainObject.Predmet.ProtustrankaFormated>
  <DomainObject.Predmet.ProtustrankaFormatedOIB>
    <izvorni_sadrzaj>  STUDIO STAR j.d.o.o. za trgovinu, OIB 08616021967</izvorni_sadrzaj>
    <derivirana_varijabla naziv="DomainObject.Predmet.ProtustrankaFormatedOIB_1">  STUDIO STAR j.d.o.o. za trgovinu, OIB 08616021967</derivirana_varijabla>
  </DomainObject.Predmet.ProtustrankaFormatedOIB>
  <DomainObject.Predmet.ProtustrankaFormatedWithAdress>
    <izvorni_sadrzaj> STUDIO STAR j.d.o.o. za trgovinu, Mile Gojsalić 1, 23000 Zadar</izvorni_sadrzaj>
    <derivirana_varijabla naziv="DomainObject.Predmet.ProtustrankaFormatedWithAdress_1"> STUDIO STAR j.d.o.o. za trgovinu, Mile Gojsalić 1, 23000 Zadar</derivirana_varijabla>
  </DomainObject.Predmet.ProtustrankaFormatedWithAdress>
  <DomainObject.Predmet.ProtustrankaFormatedWithAdressOIB>
    <izvorni_sadrzaj> STUDIO STAR j.d.o.o. za trgovinu, OIB 08616021967, Mile Gojsalić 1, 23000 Zadar</izvorni_sadrzaj>
    <derivirana_varijabla naziv="DomainObject.Predmet.ProtustrankaFormatedWithAdressOIB_1"> STUDIO STAR j.d.o.o. za trgovinu, OIB 08616021967, Mile Gojsalić 1, 23000 Zadar</derivirana_varijabla>
  </DomainObject.Predmet.ProtustrankaFormatedWithAdressOIB>
  <DomainObject.Predmet.ProtustrankaWithAdress>
    <izvorni_sadrzaj>STUDIO STAR j.d.o.o. za trgovinu Mile Gojsalić 1, 23000 Zadar</izvorni_sadrzaj>
    <derivirana_varijabla naziv="DomainObject.Predmet.ProtustrankaWithAdress_1">STUDIO STAR j.d.o.o. za trgovinu Mile Gojsalić 1, 23000 Zadar</derivirana_varijabla>
  </DomainObject.Predmet.ProtustrankaWithAdress>
  <DomainObject.Predmet.ProtustrankaWithAdressOIB>
    <izvorni_sadrzaj>STUDIO STAR j.d.o.o. za trgovinu, OIB 08616021967, Mile Gojsalić 1, 23000 Zadar</izvorni_sadrzaj>
    <derivirana_varijabla naziv="DomainObject.Predmet.ProtustrankaWithAdressOIB_1">STUDIO STAR j.d.o.o. za trgovinu, OIB 08616021967, Mile Gojsalić 1, 23000 Zadar</derivirana_varijabla>
  </DomainObject.Predmet.ProtustrankaWithAdressOIB>
  <DomainObject.Predmet.ProtustrankaNazivFormated>
    <izvorni_sadrzaj>STUDIO STAR j.d.o.o. za trgovinu</izvorni_sadrzaj>
    <derivirana_varijabla naziv="DomainObject.Predmet.ProtustrankaNazivFormated_1">STUDIO STAR j.d.o.o. za trgovinu</derivirana_varijabla>
  </DomainObject.Predmet.ProtustrankaNazivFormated>
  <DomainObject.Predmet.ProtustrankaNazivFormatedOIB>
    <izvorni_sadrzaj>STUDIO STAR j.d.o.o. za trgovinu, OIB 08616021967</izvorni_sadrzaj>
    <derivirana_varijabla naziv="DomainObject.Predmet.ProtustrankaNazivFormatedOIB_1">STUDIO STAR j.d.o.o. za trgovinu, OIB 08616021967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STUDIO STAR j.d.o.o. za trgovinu</item>
    </izvorni_sadrzaj>
    <derivirana_varijabla naziv="DomainObject.Predmet.ProtuStrankaListFormated_1">
      <item>STUDIO STAR j.d.o.o. za trgovinu</item>
    </derivirana_varijabla>
  </DomainObject.Predmet.ProtuStrankaListFormated>
  <DomainObject.Predmet.ProtuStrankaListFormatedOIB>
    <izvorni_sadrzaj>
      <item>STUDIO STAR j.d.o.o. za trgovinu, OIB 08616021967</item>
    </izvorni_sadrzaj>
    <derivirana_varijabla naziv="DomainObject.Predmet.ProtuStrankaListFormatedOIB_1">
      <item>STUDIO STAR j.d.o.o. za trgovinu, OIB 08616021967</item>
    </derivirana_varijabla>
  </DomainObject.Predmet.ProtuStrankaListFormatedOIB>
  <DomainObject.Predmet.ProtuStrankaListFormatedWithAdress>
    <izvorni_sadrzaj>
      <item>STUDIO STAR j.d.o.o. za trgovinu, Mile Gojsalić 1, 23000 Zadar</item>
    </izvorni_sadrzaj>
    <derivirana_varijabla naziv="DomainObject.Predmet.ProtuStrankaListFormatedWithAdress_1">
      <item>STUDIO STAR j.d.o.o. za trgovinu, Mile Gojsalić 1, 23000 Zadar</item>
    </derivirana_varijabla>
  </DomainObject.Predmet.ProtuStrankaListFormatedWithAdress>
  <DomainObject.Predmet.ProtuStrankaListFormatedWithAdressOIB>
    <izvorni_sadrzaj>
      <item>STUDIO STAR j.d.o.o. za trgovinu, OIB 08616021967, Mile Gojsalić 1, 23000 Zadar</item>
    </izvorni_sadrzaj>
    <derivirana_varijabla naziv="DomainObject.Predmet.ProtuStrankaListFormatedWithAdressOIB_1">
      <item>STUDIO STAR j.d.o.o. za trgovinu, OIB 08616021967, Mile Gojsalić 1, 23000 Zadar</item>
    </derivirana_varijabla>
  </DomainObject.Predmet.ProtuStrankaListFormatedWithAdressOIB>
  <DomainObject.Predmet.ProtuStrankaListNazivFormated>
    <izvorni_sadrzaj>
      <item>STUDIO STAR j.d.o.o. za trgovinu</item>
    </izvorni_sadrzaj>
    <derivirana_varijabla naziv="DomainObject.Predmet.ProtuStrankaListNazivFormated_1">
      <item>STUDIO STAR j.d.o.o. za trgovinu</item>
    </derivirana_varijabla>
  </DomainObject.Predmet.ProtuStrankaListNazivFormated>
  <DomainObject.Predmet.ProtuStrankaListNazivFormatedOIB>
    <izvorni_sadrzaj>
      <item>STUDIO STAR j.d.o.o. za trgovinu, OIB 08616021967</item>
    </izvorni_sadrzaj>
    <derivirana_varijabla naziv="DomainObject.Predmet.ProtuStrankaListNazivFormatedOIB_1">
      <item>STUDIO STAR j.d.o.o. za trgovinu, OIB 08616021967</item>
    </derivirana_varijabla>
  </DomainObject.Predmet.ProtuStrankaListNazivFormatedOIB>
  <DomainObject.Predmet.OstaliListFormated>
    <izvorni_sadrzaj>
      <item>Anita Tkalić</item>
    </izvorni_sadrzaj>
    <derivirana_varijabla naziv="DomainObject.Predmet.OstaliListFormated_1">
      <item>Anita Tkalić</item>
    </derivirana_varijabla>
  </DomainObject.Predmet.OstaliListFormated>
  <DomainObject.Predmet.OstaliListFormatedOIB>
    <izvorni_sadrzaj>
      <item>Anita Tkalić, OIB 85673174306</item>
    </izvorni_sadrzaj>
    <derivirana_varijabla naziv="DomainObject.Predmet.OstaliListFormatedOIB_1">
      <item>Anita Tkalić, OIB 85673174306</item>
    </derivirana_varijabla>
  </DomainObject.Predmet.OstaliListFormatedOIB>
  <DomainObject.Predmet.OstaliListFormatedWithAdress>
    <izvorni_sadrzaj>
      <item>Anita Tkalić, Mile Gojsalić 1, 23000 Zadar</item>
    </izvorni_sadrzaj>
    <derivirana_varijabla naziv="DomainObject.Predmet.OstaliListFormatedWithAdress_1">
      <item>Anita Tkalić, Mile Gojsalić 1, 23000 Zadar</item>
    </derivirana_varijabla>
  </DomainObject.Predmet.OstaliListFormatedWithAdress>
  <DomainObject.Predmet.OstaliListFormatedWithAdressOIB>
    <izvorni_sadrzaj>
      <item>Anita Tkalić, OIB 85673174306, Mile Gojsalić 1, 23000 Zadar</item>
    </izvorni_sadrzaj>
    <derivirana_varijabla naziv="DomainObject.Predmet.OstaliListFormatedWithAdressOIB_1">
      <item>Anita Tkalić, OIB 85673174306, Mile Gojsalić 1, 23000 Zadar</item>
    </derivirana_varijabla>
  </DomainObject.Predmet.OstaliListFormatedWithAdressOIB>
  <DomainObject.Predmet.OstaliListNazivFormated>
    <izvorni_sadrzaj>
      <item>Anita Tkalić</item>
    </izvorni_sadrzaj>
    <derivirana_varijabla naziv="DomainObject.Predmet.OstaliListNazivFormated_1">
      <item>Anita Tkalić</item>
    </derivirana_varijabla>
  </DomainObject.Predmet.OstaliListNazivFormated>
  <DomainObject.Predmet.OstaliListNazivFormatedOIB>
    <izvorni_sadrzaj>
      <item>Anita Tkalić, OIB 85673174306</item>
    </izvorni_sadrzaj>
    <derivirana_varijabla naziv="DomainObject.Predmet.OstaliListNazivFormatedOIB_1">
      <item>Anita Tkalić, OIB 85673174306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STUDIO STAR j.d.o.o. za trgovinu</izvorni_sadrzaj>
    <derivirana_varijabla naziv="DomainObject.Predmet.ProtustrankaIDrugi_1">STUDIO STAR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STUDIO STAR j.d.o.o. za trgovinu, OIB 08616021967, Mile Gojsalić 1, 23000 Zadar</izvorni_sadrzaj>
    <derivirana_varijabla naziv="DomainObject.Predmet.ProtustrankaIDrugiAdressOIB_1">STUDIO STAR j.d.o.o. za trgovinu, OIB 08616021967, Mile Gojsalić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STUDIO STAR j.d.o.o. za trgovinu</item>
      <item>Anita Tkalić</item>
    </izvorni_sadrzaj>
    <derivirana_varijabla naziv="DomainObject.Predmet.SudioniciListNaziv_1">
      <item>FINA</item>
      <item>STUDIO STAR j.d.o.o. za trgovinu</item>
      <item>Anita Tkalić</item>
    </derivirana_varijabla>
  </DomainObject.Predmet.SudioniciListNaziv>
  <DomainObject.Predmet.SudioniciListAdressOIB>
    <izvorni_sadrzaj>
      <item>FINA, OIB 85821130368</item>
      <item>STUDIO STAR j.d.o.o. za trgovinu, OIB 08616021967, Mile Gojsalić 1,23000 Zadar</item>
      <item>Anita Tkalić, OIB 85673174306, Mile Gojsalić 1,23000 Zadar</item>
    </izvorni_sadrzaj>
    <derivirana_varijabla naziv="DomainObject.Predmet.SudioniciListAdressOIB_1">
      <item>FINA, OIB 85821130368</item>
      <item>STUDIO STAR j.d.o.o. za trgovinu, OIB 08616021967, Mile Gojsalić 1,23000 Zadar</item>
      <item>Anita Tkalić, OIB 85673174306, Mile Gojsalić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08616021967</item>
      <item>, OIB 85673174306</item>
    </izvorni_sadrzaj>
    <derivirana_varijabla naziv="DomainObject.Predmet.SudioniciListNazivOIB_1">
      <item>, OIB 85821130368</item>
      <item>, OIB 08616021967</item>
      <item>, OIB 85673174306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1675</properties:Characters>
  <properties:Lines>79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2017-04-18T11:12:00Z</dcterms:created>
  <dc:creator>Josipa Dorkin</dc:creator>
  <cp:lastModifiedBy>Nena Mužanović</cp:lastModifiedBy>
  <cp:lastPrinted>2017-04-28T09:15:00Z</cp:lastPrinted>
  <dcterms:modified xmlns:xsi="http://www.w3.org/2001/XMLSchema-instance" xsi:type="dcterms:W3CDTF">2017-04-28T09:17:00Z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