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0f2a" w14:paraId="7660f2a" w:rsidRDefault="00EE07F9" w:rsidP="00EE07F9" w:rsidR="00EE07F9">
      <w:pPr>
        <w:jc w:val="both"/>
        <w15:collapsed w:val="false"/>
        <w:rPr>
          <w:bCs/>
        </w:rPr>
      </w:pPr>
      <w:bookmarkStart w:name="_GoBack" w:id="0"/>
      <w:bookmarkEnd w:id="0"/>
    </w:p>
    <w:p w:rsidRDefault="00EE07F9" w:rsidP="00EE07F9" w:rsidR="00EE07F9">
      <w:pPr>
        <w:jc w:val="both"/>
        <w:rPr>
          <w:bCs/>
        </w:rPr>
      </w:pPr>
    </w:p>
    <w:p w:rsidRDefault="00EE07F9" w:rsidP="00EE07F9" w:rsidR="00EE07F9">
      <w:pPr>
        <w:jc w:val="both"/>
        <w:rPr>
          <w:bCs/>
        </w:rPr>
      </w:pPr>
    </w:p>
    <w:p w:rsidRDefault="00EE07F9" w:rsidP="00EE07F9" w:rsidR="00EE07F9">
      <w:pPr>
        <w:jc w:val="both"/>
        <w:rPr>
          <w:bCs/>
        </w:rPr>
      </w:pPr>
      <w:r>
        <w:rPr>
          <w:bCs/>
        </w:rPr>
        <w:t xml:space="preserve">      Republika Hrvatska</w:t>
      </w:r>
    </w:p>
    <w:p w:rsidRDefault="00EE07F9" w:rsidP="00EE07F9" w:rsidR="00EE07F9">
      <w:pPr>
        <w:jc w:val="both"/>
        <w:rPr>
          <w:bCs/>
        </w:rPr>
      </w:pPr>
      <w:r>
        <w:rPr>
          <w:bCs/>
        </w:rPr>
        <w:t xml:space="preserve">     Trgovački sud u Zadru</w:t>
      </w:r>
    </w:p>
    <w:p w:rsidRDefault="00EE07F9" w:rsidP="00EE07F9" w:rsidR="00EE07F9"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EE07F9" w:rsidP="00EE07F9" w:rsidR="00EE07F9">
      <w:pPr>
        <w:jc w:val="both"/>
      </w:pPr>
      <w:r>
        <w:tab/>
      </w:r>
      <w:r>
        <w:tab/>
      </w:r>
      <w:r>
        <w:tab/>
      </w:r>
    </w:p>
    <w:p w:rsidRDefault="00EE07F9" w:rsidP="00EE07F9" w:rsidR="00EE07F9">
      <w:pPr>
        <w:jc w:val="center"/>
      </w:pPr>
      <w:r>
        <w:t>R E P U B L I K A   H R V A T S K A</w:t>
      </w:r>
    </w:p>
    <w:p w:rsidRDefault="00EE07F9" w:rsidP="00EE07F9" w:rsidR="00EE07F9">
      <w:pPr>
        <w:jc w:val="center"/>
      </w:pPr>
    </w:p>
    <w:p w:rsidRDefault="00EE07F9" w:rsidP="00EE07F9" w:rsidR="00EE07F9">
      <w:pPr>
        <w:jc w:val="center"/>
      </w:pPr>
      <w:r>
        <w:t>O G L A S</w:t>
      </w:r>
    </w:p>
    <w:p w:rsidRDefault="00EE07F9" w:rsidP="00EE07F9" w:rsidR="00EE07F9">
      <w:pPr>
        <w:jc w:val="center"/>
      </w:pPr>
    </w:p>
    <w:p w:rsidRDefault="00EE07F9" w:rsidP="00EE07F9" w:rsidR="00EE07F9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prijedlogu sudske savjetnice Anamarije Kovačić Milković, u skraćenom stečajnom postupku nad dužnikom MINOS SPLIT d.o.o., Otavice, Sučići 13, OIB: 87624397889, povodom zahtjeva Financijske agencije, Regionalnog centra Split, Podružnice Šibenik, Perivoj L. Marune 1, OIB: 85821130368 od 1. prosinca 2017., 11. siječnja 2018. objavio je  </w:t>
      </w:r>
    </w:p>
    <w:p w:rsidRDefault="00EE07F9" w:rsidP="00EE07F9" w:rsidR="00EE07F9">
      <w:pPr>
        <w:jc w:val="center"/>
      </w:pPr>
      <w:r>
        <w:t xml:space="preserve"> </w:t>
      </w:r>
    </w:p>
    <w:p w:rsidRDefault="00EE07F9" w:rsidP="00EE07F9" w:rsidR="00EE07F9">
      <w:pPr>
        <w:jc w:val="center"/>
      </w:pPr>
      <w:r>
        <w:t>o g l a s</w:t>
      </w:r>
    </w:p>
    <w:p w:rsidRDefault="00EE07F9" w:rsidP="00EE07F9" w:rsidR="00EE07F9">
      <w:pPr>
        <w:jc w:val="center"/>
      </w:pPr>
    </w:p>
    <w:p w:rsidRDefault="00EE07F9" w:rsidP="00EE07F9" w:rsidR="00EE07F9">
      <w:pPr>
        <w:ind w:firstLine="315"/>
        <w:jc w:val="both"/>
      </w:pPr>
      <w:r>
        <w:tab/>
        <w:t xml:space="preserve">1.  Utvrđuje se da ukupni iznos evidentiranog duga dužnika MINOS SPLIT d.o.o., Otavice, Sučići 13, OIB: 87624397889, na temelju neizvršenih osnova za plaćanje iznosi 712.335,22 kn. </w:t>
      </w:r>
    </w:p>
    <w:p w:rsidRDefault="00EE07F9" w:rsidP="00EE07F9" w:rsidR="00EE07F9">
      <w:pPr>
        <w:ind w:firstLine="315"/>
        <w:jc w:val="both"/>
      </w:pPr>
    </w:p>
    <w:p w:rsidRDefault="00EE07F9" w:rsidP="00EE07F9" w:rsidR="00EE07F9">
      <w:pPr>
        <w:jc w:val="both"/>
      </w:pPr>
      <w:r>
        <w:t xml:space="preserve">      </w:t>
      </w:r>
      <w:r>
        <w:tab/>
        <w:t xml:space="preserve">2.  Poziva se osoba ovlaštena za zastupanje dužnika po zakonu Nenad Sučić,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EE07F9" w:rsidP="00EE07F9" w:rsidR="00EE07F9">
      <w:pPr>
        <w:jc w:val="both"/>
      </w:pPr>
    </w:p>
    <w:p w:rsidRDefault="00EE07F9" w:rsidP="00EE07F9" w:rsidR="00EE07F9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EE07F9" w:rsidP="00EE07F9" w:rsidR="00EE07F9">
      <w:pPr>
        <w:jc w:val="both"/>
      </w:pPr>
    </w:p>
    <w:p w:rsidRDefault="00EE07F9" w:rsidP="00EE07F9" w:rsidR="00EE07F9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EE07F9" w:rsidP="00EE07F9" w:rsidR="00EE07F9">
      <w:pPr>
        <w:tabs>
          <w:tab w:pos="0" w:val="left"/>
        </w:tabs>
        <w:jc w:val="both"/>
      </w:pPr>
    </w:p>
    <w:p w:rsidRDefault="00EE07F9" w:rsidP="00EE07F9" w:rsidR="00EE07F9">
      <w:pPr>
        <w:jc w:val="center"/>
      </w:pPr>
      <w:r>
        <w:t>U Zadru 11. siječnja 2018.</w:t>
      </w:r>
    </w:p>
    <w:p w:rsidRDefault="00EE07F9" w:rsidP="00EE07F9" w:rsidR="00EE07F9"/>
    <w:p w:rsidRDefault="00EE07F9" w:rsidP="00EE07F9" w:rsidR="00EE07F9">
      <w:pPr>
        <w:ind w:left="7080"/>
      </w:pPr>
      <w:r>
        <w:t xml:space="preserve">    Sudska savjetnica     </w:t>
      </w:r>
    </w:p>
    <w:p w:rsidRDefault="00EE07F9" w:rsidP="00EE07F9" w:rsidR="00EE07F9">
      <w:pPr>
        <w:ind w:left="5664"/>
      </w:pPr>
      <w:r>
        <w:t xml:space="preserve">         Anamarija Kovačić Milković</w:t>
      </w:r>
      <w:r>
        <w:tab/>
      </w:r>
      <w:r>
        <w:tab/>
      </w:r>
      <w:r>
        <w:tab/>
        <w:t xml:space="preserve">  </w:t>
      </w:r>
    </w:p>
    <w:p w:rsidRDefault="00EE07F9" w:rsidP="00EE07F9" w:rsidR="00EE07F9">
      <w:pPr>
        <w:tabs>
          <w:tab w:pos="720" w:val="left"/>
        </w:tabs>
        <w:jc w:val="both"/>
      </w:pPr>
    </w:p>
    <w:p w:rsidRDefault="00EE07F9" w:rsidP="00EE07F9" w:rsidR="00EE07F9">
      <w:pPr>
        <w:tabs>
          <w:tab w:pos="720" w:val="left"/>
        </w:tabs>
        <w:jc w:val="both"/>
      </w:pPr>
    </w:p>
    <w:p w:rsidRDefault="00EE07F9" w:rsidP="00EE07F9" w:rsidR="00EE07F9">
      <w:pPr>
        <w:tabs>
          <w:tab w:pos="720" w:val="left"/>
        </w:tabs>
        <w:jc w:val="both"/>
      </w:pPr>
      <w:r>
        <w:t>DN-a:</w:t>
      </w:r>
    </w:p>
    <w:p w:rsidRDefault="00EE07F9" w:rsidP="00EE07F9" w:rsidR="00EE07F9">
      <w:pPr>
        <w:ind w:firstLine="708"/>
        <w:jc w:val="both"/>
      </w:pPr>
      <w:r>
        <w:t>1. e-Oglasna ploča suda</w:t>
      </w:r>
    </w:p>
    <w:p w:rsidRDefault="00EE07F9" w:rsidP="00EE07F9" w:rsidR="00EE07F9">
      <w:pPr>
        <w:ind w:firstLine="708"/>
        <w:jc w:val="both"/>
      </w:pPr>
      <w:r>
        <w:t>3. U spis</w:t>
      </w:r>
    </w:p>
    <w:p w:rsidRDefault="00EE07F9" w:rsidP="00EE07F9" w:rsidR="00EE07F9">
      <w:pPr>
        <w:ind w:firstLine="720"/>
        <w:jc w:val="both"/>
      </w:pPr>
    </w:p>
    <w:p w:rsidRDefault="00EE07F9" w:rsidP="00EE07F9" w:rsidR="00EE07F9">
      <w:pPr>
        <w:ind w:firstLine="720"/>
        <w:jc w:val="both"/>
      </w:pPr>
    </w:p>
    <w:p w:rsidRDefault="00EE07F9" w:rsidP="00EE07F9" w:rsidR="00EE07F9"/>
    <w:p w:rsidRDefault="00EE07F9" w:rsidP="00EE07F9" w:rsidR="00EE07F9"/>
    <w:p w:rsidRDefault="00EE07F9" w:rsidP="00EE07F9" w:rsidR="00EE07F9"/>
    <w:p w:rsidRDefault="00EE07F9" w:rsidP="00EE07F9" w:rsidR="00EE07F9"/>
    <w:p w:rsidRDefault="00EE07F9" w:rsidP="00EE07F9" w:rsidR="00EE07F9"/>
    <w:p w:rsidRDefault="00EE07F9" w:rsidP="00EE07F9" w:rsidR="00EE07F9"/>
    <w:p w:rsidRDefault="004B4A2E" w:rsidP="004B4A2E" w:rsidR="004B4A2E"/>
    <w:p w:rsidRDefault="00AA573E" w:rsidR="00E2222D"/>
    <w:sectPr w:rsidSect="00F91A40" w:rsidR="00E2222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3D9" w:rsidP="00932362" w:rsidR="00EF13D9">
      <w:r>
        <w:separator/>
      </w:r>
    </w:p>
  </w:endnote>
  <w:endnote w:id="0" w:type="continuationSeparator">
    <w:p w:rsidRDefault="00EF13D9" w:rsidP="00932362" w:rsidR="00EF13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3D9" w:rsidP="00932362" w:rsidR="00EF13D9">
      <w:r>
        <w:separator/>
      </w:r>
    </w:p>
  </w:footnote>
  <w:footnote w:id="0" w:type="continuationSeparator">
    <w:p w:rsidRDefault="00EF13D9" w:rsidP="00932362" w:rsidR="00EF13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573E" w:rsidRPr="00AA573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E07F9" w:rsidP="00EE07F9" w:rsidR="00EE07F9">
    <w:pPr>
      <w:jc w:val="right"/>
      <w:rPr>
        <w:bCs/>
      </w:rPr>
    </w:pPr>
    <w:r>
      <w:rPr>
        <w:bCs/>
      </w:rPr>
      <w:t>Poslovni broj: 6 St-486/17-6</w:t>
    </w:r>
  </w:p>
  <w:p w:rsidRDefault="00932362" w:rsidP="00F91A40" w:rsidR="0093236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7F9" w:rsidP="00EE07F9" w:rsidR="00EE07F9">
    <w:pPr>
      <w:jc w:val="right"/>
      <w:rPr>
        <w:bCs/>
      </w:rPr>
    </w:pPr>
    <w:r>
      <w:rPr>
        <w:bCs/>
      </w:rPr>
      <w:t>Poslovni broj: 6 St-486/17-6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1A4530"/>
    <w:rsid w:val="00350D48"/>
    <w:rsid w:val="00403F4A"/>
    <w:rsid w:val="004B4A2E"/>
    <w:rsid w:val="005B6A66"/>
    <w:rsid w:val="00691B85"/>
    <w:rsid w:val="00693359"/>
    <w:rsid w:val="006D6857"/>
    <w:rsid w:val="00847DA2"/>
    <w:rsid w:val="00932362"/>
    <w:rsid w:val="0099111F"/>
    <w:rsid w:val="009C43F9"/>
    <w:rsid w:val="00AA573E"/>
    <w:rsid w:val="00C4254A"/>
    <w:rsid w:val="00E943D8"/>
    <w:rsid w:val="00EE07F9"/>
    <w:rsid w:val="00EF13D9"/>
    <w:rsid w:val="00F9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C43F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57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73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73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73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73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C43F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57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73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73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73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73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St-486/2017</izvorni_sadrzaj>
    <derivirana_varijabla naziv="DomainObject.Predmet.OznakaBroj_1">St-486/2017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MINOS SPLIT d.o.o. za ugostiteljstvo</izvorni_sadrzaj>
    <derivirana_varijabla naziv="DomainObject.Predmet.ProtustrankaFormated_1">  MINOS SPLIT d.o.o. za ugostiteljstvo</derivirana_varijabla>
  </DomainObject.Predmet.ProtustrankaFormated>
  <DomainObject.Predmet.ProtustrankaFormatedOIB>
    <izvorni_sadrzaj>  MINOS SPLIT d.o.o. za ugostiteljstvo, OIB 87624397889</izvorni_sadrzaj>
    <derivirana_varijabla naziv="DomainObject.Predmet.ProtustrankaFormatedOIB_1">  MINOS SPLIT d.o.o. za ugostiteljstvo, OIB 87624397889</derivirana_varijabla>
  </DomainObject.Predmet.ProtustrankaFormatedOIB>
  <DomainObject.Predmet.ProtustrankaFormatedWithAdress>
    <izvorni_sadrzaj> MINOS SPLIT d.o.o. za ugostiteljstvo, Sučići 13 , 22320 Otavice</izvorni_sadrzaj>
    <derivirana_varijabla naziv="DomainObject.Predmet.ProtustrankaFormatedWithAdress_1"> MINOS SPLIT d.o.o. za ugostiteljstvo, Sučići 13 , 22320 Otavice</derivirana_varijabla>
  </DomainObject.Predmet.ProtustrankaFormatedWithAdress>
  <DomainObject.Predmet.ProtustrankaFormatedWithAdressOIB>
    <izvorni_sadrzaj> MINOS SPLIT d.o.o. za ugostiteljstvo, OIB 87624397889, Sučići 13 , 22320 Otavice</izvorni_sadrzaj>
    <derivirana_varijabla naziv="DomainObject.Predmet.ProtustrankaFormatedWithAdressOIB_1"> MINOS SPLIT d.o.o. za ugostiteljstvo, OIB 87624397889, Sučići 13 , 22320 Otavice</derivirana_varijabla>
  </DomainObject.Predmet.ProtustrankaFormatedWithAdressOIB>
  <DomainObject.Predmet.ProtustrankaWithAdress>
    <izvorni_sadrzaj>MINOS SPLIT d.o.o. za ugostiteljstvo Sučići 13 , 22320 Otavice</izvorni_sadrzaj>
    <derivirana_varijabla naziv="DomainObject.Predmet.ProtustrankaWithAdress_1">MINOS SPLIT d.o.o. za ugostiteljstvo Sučići 13 , 22320 Otavice</derivirana_varijabla>
  </DomainObject.Predmet.ProtustrankaWithAdress>
  <DomainObject.Predmet.ProtustrankaWithAdressOIB>
    <izvorni_sadrzaj>MINOS SPLIT d.o.o. za ugostiteljstvo, OIB 87624397889, Sučići 13 , 22320 Otavice</izvorni_sadrzaj>
    <derivirana_varijabla naziv="DomainObject.Predmet.ProtustrankaWithAdressOIB_1">MINOS SPLIT d.o.o. za ugostiteljstvo, OIB 87624397889, Sučići 13 , 22320 Otavice</derivirana_varijabla>
  </DomainObject.Predmet.ProtustrankaWithAdressOIB>
  <DomainObject.Predmet.ProtustrankaNazivFormated>
    <izvorni_sadrzaj>MINOS SPLIT d.o.o. za ugostiteljstvo</izvorni_sadrzaj>
    <derivirana_varijabla naziv="DomainObject.Predmet.ProtustrankaNazivFormated_1">MINOS SPLIT d.o.o. za ugostiteljstvo</derivirana_varijabla>
  </DomainObject.Predmet.ProtustrankaNazivFormated>
  <DomainObject.Predmet.ProtustrankaNazivFormatedOIB>
    <izvorni_sadrzaj>MINOS SPLIT d.o.o. za ugostiteljstvo, OIB 87624397889</izvorni_sadrzaj>
    <derivirana_varijabla naziv="DomainObject.Predmet.ProtustrankaNazivFormatedOIB_1">MINOS SPLIT d.o.o. za ugostiteljstvo, OIB 87624397889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MINOS SPLIT d.o.o. za ugostiteljstvo</item>
    </izvorni_sadrzaj>
    <derivirana_varijabla naziv="DomainObject.Predmet.ProtuStrankaListFormated_1">
      <item>MINOS SPLIT d.o.o. za ugostiteljstvo</item>
    </derivirana_varijabla>
  </DomainObject.Predmet.ProtuStrankaListFormated>
  <DomainObject.Predmet.ProtuStrankaListFormatedOIB>
    <izvorni_sadrzaj>
      <item>MINOS SPLIT d.o.o. za ugostiteljstvo, OIB 87624397889</item>
    </izvorni_sadrzaj>
    <derivirana_varijabla naziv="DomainObject.Predmet.ProtuStrankaListFormatedOIB_1">
      <item>MINOS SPLIT d.o.o. za ugostiteljstvo, OIB 87624397889</item>
    </derivirana_varijabla>
  </DomainObject.Predmet.ProtuStrankaListFormatedOIB>
  <DomainObject.Predmet.ProtuStrankaListFormatedWithAdress>
    <izvorni_sadrzaj>
      <item>MINOS SPLIT d.o.o. za ugostiteljstvo, Sučići 13 , 22320 Otavice</item>
    </izvorni_sadrzaj>
    <derivirana_varijabla naziv="DomainObject.Predmet.ProtuStrankaListFormatedWithAdress_1">
      <item>MINOS SPLIT d.o.o. za ugostiteljstvo, Sučići 13 , 22320 Otavice</item>
    </derivirana_varijabla>
  </DomainObject.Predmet.ProtuStrankaListFormatedWithAdress>
  <DomainObject.Predmet.ProtuStrankaListFormatedWithAdressOIB>
    <izvorni_sadrzaj>
      <item>MINOS SPLIT d.o.o. za ugostiteljstvo, OIB 87624397889, Sučići 13 , 22320 Otavice</item>
    </izvorni_sadrzaj>
    <derivirana_varijabla naziv="DomainObject.Predmet.ProtuStrankaListFormatedWithAdressOIB_1">
      <item>MINOS SPLIT d.o.o. za ugostiteljstvo, OIB 87624397889, Sučići 13 , 22320 Otavice</item>
    </derivirana_varijabla>
  </DomainObject.Predmet.ProtuStrankaListFormatedWithAdressOIB>
  <DomainObject.Predmet.ProtuStrankaListNazivFormated>
    <izvorni_sadrzaj>
      <item>MINOS SPLIT d.o.o. za ugostiteljstvo</item>
    </izvorni_sadrzaj>
    <derivirana_varijabla naziv="DomainObject.Predmet.ProtuStrankaListNazivFormated_1">
      <item>MINOS SPLIT d.o.o. za ugostiteljstvo</item>
    </derivirana_varijabla>
  </DomainObject.Predmet.ProtuStrankaListNazivFormated>
  <DomainObject.Predmet.ProtuStrankaListNazivFormatedOIB>
    <izvorni_sadrzaj>
      <item>MINOS SPLIT d.o.o. za ugostiteljstvo, OIB 87624397889</item>
    </izvorni_sadrzaj>
    <derivirana_varijabla naziv="DomainObject.Predmet.ProtuStrankaListNazivFormatedOIB_1">
      <item>MINOS SPLIT d.o.o. za ugostiteljstvo, OIB 87624397889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MINOS SPLIT d.o.o. za ugostiteljstvo</izvorni_sadrzaj>
    <derivirana_varijabla naziv="DomainObject.Predmet.ProtustrankaIDrugi_1">MINOS SPLIT 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MINOS SPLIT d.o.o. za ugostiteljstvo, OIB 87624397889, Sučići 13 , 22320 Otavice</izvorni_sadrzaj>
    <derivirana_varijabla naziv="DomainObject.Predmet.ProtustrankaIDrugiAdressOIB_1">MINOS SPLIT d.o.o. za ugostiteljstvo, OIB 87624397889, Sučići 13 , 22320 Otavice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MINOS SPLIT d.o.o. za ugostiteljstvo</item>
    </izvorni_sadrzaj>
    <derivirana_varijabla naziv="DomainObject.Predmet.SudioniciListNaziv_1">
      <item>FINA - Podružnica Šibenik</item>
      <item>MINOS SPLIT 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MINOS SPLIT d.o.o. za ugostiteljstvo, OIB 87624397889, Sučići 13 ,22320 Otavice</item>
    </izvorni_sadrzaj>
    <derivirana_varijabla naziv="DomainObject.Predmet.SudioniciListAdressOIB_1">
      <item>FINA - Podružnica Šibenik, OIB 85821130368, Perivoj L. Marune 1,22000 Šibenik</item>
      <item>MINOS SPLIT d.o.o. za ugostiteljstvo, OIB 87624397889, Sučići 13 ,22320 Otavice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87624397889</item>
    </izvorni_sadrzaj>
    <derivirana_varijabla naziv="DomainObject.Predmet.SudioniciListNazivOIB_1">
      <item>, OIB 85821130368</item>
      <item>, OIB 87624397889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8373FA-FA1D-43C0-86C8-C1F067B082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1969</properties:Characters>
  <properties:Lines>64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2018-01-11T16:19:00Z</dcterms:created>
  <dc:creator>Jelena Marin</dc:creator>
  <cp:lastModifiedBy>Jelena Marin</cp:lastModifiedBy>
  <cp:lastPrinted>2018-01-11T16:18:00Z</cp:lastPrinted>
  <dcterms:modified xmlns:xsi="http://www.w3.org/2001/XMLSchema-instance" xsi:type="dcterms:W3CDTF">2018-01-11T16:19:00Z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