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821e" w14:paraId="76b821e" w:rsidRDefault="00AB4602" w:rsidP="00E37088" w:rsidR="00E37088" w:rsidRPr="00E3708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</w:r>
      <w:r w:rsidR="00E37088" w:rsidRPr="00E37088">
        <w:rPr>
          <w:rFonts w:cs="Times New Roman"/>
        </w:rPr>
        <w:tab/>
        <w:t>1 St-4867/16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b/>
          <w:lang w:eastAsia="hr-HR"/>
        </w:rPr>
        <w:t xml:space="preserve">      </w:t>
      </w:r>
      <w:r w:rsidRPr="00E37088">
        <w:rPr>
          <w:rFonts w:cs="Times New Roman" w:eastAsia="Times New Roman"/>
          <w:lang w:eastAsia="hr-HR"/>
        </w:rPr>
        <w:t xml:space="preserve">REPUBLIKA HRVATSKA 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TRGOVAČKI SUD U ZAGREBU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        Stalna služba u Karlovcu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center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R E P U B L I K A   H R V A T S K A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  <w:t>R J E Š E N J E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  <w:t>TRGOVAČKI SUD U ZAGREBU, Stalna služba u Karlovcu</w:t>
      </w:r>
      <w:r w:rsidRPr="00E37088">
        <w:rPr>
          <w:rFonts w:cs="Times New Roman" w:eastAsia="Times New Roman"/>
          <w:b/>
          <w:lang w:eastAsia="hr-HR"/>
        </w:rPr>
        <w:t>,</w:t>
      </w:r>
      <w:r w:rsidRPr="00E3708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SMOKING d.o.o. u stečaju, Zagreb, </w:t>
      </w:r>
      <w:proofErr w:type="spellStart"/>
      <w:r w:rsidRPr="00E37088">
        <w:rPr>
          <w:rFonts w:cs="Times New Roman" w:eastAsia="Times New Roman"/>
          <w:lang w:eastAsia="hr-HR"/>
        </w:rPr>
        <w:t>Rabusova</w:t>
      </w:r>
      <w:proofErr w:type="spellEnd"/>
      <w:r w:rsidRPr="00E37088">
        <w:rPr>
          <w:rFonts w:cs="Times New Roman" w:eastAsia="Times New Roman"/>
          <w:lang w:eastAsia="hr-HR"/>
        </w:rPr>
        <w:t xml:space="preserve"> 13, OIB: 78644180553, 26. listopada 2018.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center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r i j e š i o   j e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  <w:t>Saziva se Skupština vjerovnika za 22. studenog 2018. u 10,00 sati u zgradi ovog suda u Karlovcu, Trg hrvatskih branitelja 1/II, soba broj 207, sa slijedećim dnevnim redom:</w:t>
      </w:r>
    </w:p>
    <w:p w:rsidRDefault="00E37088" w:rsidP="00E37088" w:rsidR="00E37088" w:rsidRPr="00E3708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Donošenje odluke u vezi pokretanja parnice značajne vrijednosti o osporenoj tražbini vjerovnika BAT HRVATSKA d.o.o.</w:t>
      </w:r>
    </w:p>
    <w:p w:rsidRDefault="00E37088" w:rsidP="00E37088" w:rsidR="00E37088" w:rsidRPr="00E3708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Razno.</w:t>
      </w:r>
    </w:p>
    <w:p w:rsidRDefault="00E37088" w:rsidP="00E37088" w:rsidR="00E37088" w:rsidRPr="00E3708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Obrazloženje</w:t>
      </w:r>
    </w:p>
    <w:p w:rsidRDefault="00E37088" w:rsidP="00E37088" w:rsidR="00E37088" w:rsidRPr="00E37088">
      <w:pPr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</w: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  <w:t>Na obrazloženi prijedlog stečajnog upravitelja sazvana je skupština vjerovnika temeljem čl. 104. st. 1. Stečajnog zakona (Narodne novine broj 71/15, dalje:SZ) kao u izreci rješenja.</w:t>
      </w: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         </w:t>
      </w:r>
      <w:r w:rsidRPr="00E37088">
        <w:rPr>
          <w:rFonts w:cs="Times New Roman" w:eastAsia="Times New Roman"/>
          <w:lang w:eastAsia="hr-HR"/>
        </w:rPr>
        <w:tab/>
      </w:r>
      <w:r w:rsidRPr="00E37088">
        <w:rPr>
          <w:rFonts w:cs="Times New Roman" w:eastAsia="Times New Roman"/>
          <w:lang w:eastAsia="hr-HR"/>
        </w:rPr>
        <w:tab/>
      </w:r>
    </w:p>
    <w:p w:rsidRDefault="00E37088" w:rsidP="00E37088" w:rsidR="00E37088" w:rsidRPr="00E37088">
      <w:pPr>
        <w:spacing w:after="0"/>
        <w:jc w:val="center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>U Karlovcu, 26. listopada 2018.</w:t>
      </w:r>
    </w:p>
    <w:p w:rsidRDefault="00E37088" w:rsidP="00E37088" w:rsidR="00E37088" w:rsidRPr="00E370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E37088" w:rsidP="00E37088" w:rsidR="00E37088">
      <w:pPr>
        <w:spacing w:after="0"/>
        <w:jc w:val="center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E37088" w:rsidP="00E37088" w:rsidR="00E370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E37088" w:rsidP="00E37088" w:rsidR="00E3708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</w:p>
    <w:p w:rsidRDefault="00E37088" w:rsidP="00E37088" w:rsidR="00E37088" w:rsidRPr="00E3708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E37088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08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St-4867/2016-120</izvorni_sadrzaj>
    <derivirana_varijabla naziv="DomainObject.Oznaka_1">St-4867/2016-120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
19.9.2018. ide na VTS, original u Izv. pisarnici SSKA</izvorni_sadrzaj>
    <derivirana_varijabla naziv="DomainObject.Predmet.Opis_1">Preslik dijela spisa prema naredbi suca od 
19.9.2018. ide na VTS, original u Izv. pisarnici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društvo s ograničenom odgovornošću za trgovinu i usluge, putnička agencija u stečaju</izvorni_sadrzaj>
    <derivirana_varijabla naziv="DomainObject.Predmet.ProtustrankaFormated_1">  SMOKING društvo s ograničenom odgovornošću za trgovinu i usluge, putnička agencija u stečaju</derivirana_varijabla>
  </DomainObject.Predmet.ProtustrankaFormated>
  <DomainObject.Predmet.ProtustrankaFormatedOIB>
    <izvorni_sadrzaj>  SMOKING društvo s ograničenom odgovornošću za trgovinu i usluge, putnička agencija u stečaju, OIB 78644180553</izvorni_sadrzaj>
    <derivirana_varijabla naziv="DomainObject.Predmet.ProtustrankaFormatedOIB_1">  SMOKING društvo s ograničenom odgovornošću za trgovinu i usluge, putnička agencija u stečaju, OIB 78644180553</derivirana_varijabla>
  </DomainObject.Predmet.ProtustrankaFormatedOIB>
  <DomainObject.Predmet.ProtustrankaFormatedWithAdress>
    <izvorni_sadrzaj> SMOKING društvo s ograničenom odgovornošću za trgovinu i usluge, putnička agencija u stečaju, Rabusova 13, 10000 Zagreb</izvorni_sadrzaj>
    <derivirana_varijabla naziv="DomainObject.Predmet.ProtustrankaFormatedWithAdress_1"> SMOKING društvo s ograničenom odgovornošću za trgovinu i usluge, putnička agencija u stečaju, Rabusova 13, 10000 Zagreb</derivirana_varijabla>
  </DomainObject.Predmet.ProtustrankaFormatedWithAdress>
  <DomainObject.Predmet.ProtustrankaFormatedWithAdressOIB>
    <izvorni_sadrzaj> SMOKING društvo s ograničenom odgovornošću za trgovinu i usluge, putnička agencija u stečaju, OIB 78644180553, Rabusova 13, 10000 Zagreb</izvorni_sadrzaj>
    <derivirana_varijabla naziv="DomainObject.Predmet.ProtustrankaFormatedWithAdressOIB_1"> SMOKING društvo s ograničenom odgovornošću za trgovinu i usluge, putnička agencija u stečaju, OIB 78644180553, Rabusova 13, 10000 Zagreb</derivirana_varijabla>
  </DomainObject.Predmet.ProtustrankaFormatedWithAdressOIB>
  <DomainObject.Predmet.ProtustrankaWithAdress>
    <izvorni_sadrzaj>SMOKING društvo s ograničenom odgovornošću za trgovinu i usluge, putnička agencija u stečaju Rabusova 13, 10000 Zagreb</izvorni_sadrzaj>
    <derivirana_varijabla naziv="DomainObject.Predmet.ProtustrankaWithAdress_1">SMOKING društvo s ograničenom odgovornošću za trgovinu i usluge, putnička agencija u stečaju Rabusova 13, 10000 Zagreb</derivirana_varijabla>
  </DomainObject.Predmet.ProtustrankaWithAdress>
  <DomainObject.Predmet.ProtustrankaWithAdressOIB>
    <izvorni_sadrzaj>SMOKING društvo s ograničenom odgovornošću za trgovinu i usluge, putnička agencija u stečaju, OIB 78644180553, Rabusova 13, 10000 Zagreb</izvorni_sadrzaj>
    <derivirana_varijabla naziv="DomainObject.Predmet.ProtustrankaWithAdressOIB_1">SMOKING društvo s ograničenom odgovornošću za trgovinu i usluge, putnička agencija u stečaju, OIB 78644180553, Rabusova 13, 10000 Zagreb</derivirana_varijabla>
  </DomainObject.Predmet.ProtustrankaWithAdressOIB>
  <DomainObject.Predmet.ProtustrankaNazivFormated>
    <izvorni_sadrzaj>SMOKING društvo s ograničenom odgovornošću za trgovinu i usluge, putnička agencija u stečaju</izvorni_sadrzaj>
    <derivirana_varijabla naziv="DomainObject.Predmet.ProtustrankaNazivFormated_1">SMOKING društvo s ograničenom odgovornošću za trgovinu i usluge, putnička agencija u stečaju</derivirana_varijabla>
  </DomainObject.Predmet.ProtustrankaNazivFormated>
  <DomainObject.Predmet.ProtustrankaNazivFormatedOIB>
    <izvorni_sadrzaj>SMOKING društvo s ograničenom odgovornošću za trgovinu i usluge, putnička agencija u stečaju, OIB 78644180553</izvorni_sadrzaj>
    <derivirana_varijabla naziv="DomainObject.Predmet.ProtustrankaNazivFormatedOIB_1">SMOKING društvo s ograničenom odgovornošću za trgovinu i usluge, putnička agencija u stečaju,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rujna 2018.</izvorni_sadrzaj>
    <derivirana_varijabla naziv="DomainObject.Predmet.SpisIzvanSuda.DatumIzlazaSpisa_1">24.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društvo s ograničenom odgovornošću za trgovinu i usluge, putnička agencija; VJEROVNICI</izvorni_sadrzaj>
    <derivirana_varijabla naziv="DomainObject.Predmet.StrankaFormated_1">  SMOKING društvo s ograničenom odgovornošću za trgovinu i usluge, putnička agencija; VJEROVNICI</derivirana_varijabla>
  </DomainObject.Predmet.StrankaFormated>
  <DomainObject.Predmet.StrankaFormatedOIB>
    <izvorni_sadrzaj>  SMOKING društvo s ograničenom odgovornošću za trgovinu i usluge, putnička agencija, OIB 78644180553; VJEROVNICI</izvorni_sadrzaj>
    <derivirana_varijabla naziv="DomainObject.Predmet.StrankaFormatedOIB_1">  SMOKING društvo s ograničenom odgovornošću za trgovinu i usluge, putnička agencija, OIB 78644180553; VJEROVNICI</derivirana_varijabla>
  </DomainObject.Predmet.StrankaFormatedOIB>
  <DomainObject.Predmet.StrankaFormatedWithAdress>
    <izvorni_sadrzaj> SMOKING društvo s ograničenom odgovornošću za trgovinu i usluge, putnička agencija, Rabusova 13, 10000 Zagreb; VJEROVNICI</izvorni_sadrzaj>
    <derivirana_varijabla naziv="DomainObject.Predmet.StrankaFormatedWithAdress_1"> SMOKING društvo s ograničenom odgovornošću za trgovinu i usluge, putnička agencija, Rabusova 13, 10000 Zagreb; VJEROVNICI</derivirana_varijabla>
  </DomainObject.Predmet.StrankaFormatedWithAdress>
  <DomainObject.Predmet.StrankaFormatedWithAdressOIB>
    <izvorni_sadrzaj> SMOKING društvo s ograničenom odgovornošću za trgovinu i usluge, putnička agencija, OIB 78644180553, Rabusova 13, 10000 Zagreb; VJEROVNICI</izvorni_sadrzaj>
    <derivirana_varijabla naziv="DomainObject.Predmet.StrankaFormatedWithAdressOIB_1"> SMOKING društvo s ograničenom odgovornošću za trgovinu i usluge, putnička agencija, OIB 78644180553, Rabusova 13, 10000 Zagreb; VJEROVNICI</derivirana_varijabla>
  </DomainObject.Predmet.StrankaFormatedWithAdressOIB>
  <DomainObject.Predmet.StrankaWithAdress>
    <izvorni_sadrzaj>SMOKING društvo s ograničenom odgovornošću za trgovinu i usluge, putnička agencija Rabusova 13,10000 Zagreb,VJEROVNICI </izvorni_sadrzaj>
    <derivirana_varijabla naziv="DomainObject.Predmet.StrankaWithAdress_1">SMOKING društvo s ograničenom odgovornošću za trgovinu i usluge, putnička agencija Rabusova 13,10000 Zagreb,VJEROVNICI </derivirana_varijabla>
  </DomainObject.Predmet.StrankaWithAdress>
  <DomainObject.Predmet.StrankaWithAdressOIB>
    <izvorni_sadrzaj>SMOKING društvo s ograničenom odgovornošću za trgovinu i usluge, putnička agencija, OIB 78644180553, Rabusova 13,10000 Zagreb,VJEROVNICI</izvorni_sadrzaj>
    <derivirana_varijabla naziv="DomainObject.Predmet.StrankaWithAdressOIB_1">SMOKING društvo s ograničenom odgovornošću za trgovinu i usluge, putnička agencija, OIB 78644180553, Rabusova 13,10000 Zagreb,VJEROVNICI</derivirana_varijabla>
  </DomainObject.Predmet.StrankaWithAdressOIB>
  <DomainObject.Predmet.StrankaNazivFormated>
    <izvorni_sadrzaj>SMOKING društvo s ograničenom odgovornošću za trgovinu i usluge, putnička agencija,VJEROVNICI</izvorni_sadrzaj>
    <derivirana_varijabla naziv="DomainObject.Predmet.StrankaNazivFormated_1">SMOKING društvo s ograničenom odgovornošću za trgovinu i usluge, putnička agencija,VJEROVNICI</derivirana_varijabla>
  </DomainObject.Predmet.StrankaNazivFormated>
  <DomainObject.Predmet.StrankaNazivFormatedOIB>
    <izvorni_sadrzaj>SMOKING društvo s ograničenom odgovornošću za trgovinu i usluge, putnička agencija, OIB 78644180553,VJEROVNICI</izvorni_sadrzaj>
    <derivirana_varijabla naziv="DomainObject.Predmet.StrankaNazivFormatedOIB_1">SMOKING društvo s ograničenom odgovornošću za trgovinu i usluge, putnička agencija,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društvo s ograničenom odgovornošću za trgovinu i usluge, putnička agencija</item>
      <item>VJEROVNICI</item>
    </izvorni_sadrzaj>
    <derivirana_varijabla naziv="DomainObject.Predmet.StrankaListFormated_1">
      <item>SMOKING društvo s ograničenom odgovornošću za trgovinu i usluge, putnička agencija</item>
      <item>VJEROVNICI</item>
    </derivirana_varijabla>
  </DomainObject.Predmet.StrankaListFormated>
  <DomainObject.Predmet.StrankaListFormatedOIB>
    <izvorni_sadrzaj>
      <item>SMOKING društvo s ograničenom odgovornošću za trgovinu i usluge, putnička agencija, OIB 78644180553</item>
      <item>VJEROVNICI</item>
    </izvorni_sadrzaj>
    <derivirana_varijabla naziv="DomainObject.Predmet.StrankaListFormatedOIB_1">
      <item>SMOKING društvo s ograničenom odgovornošću za trgovinu i usluge, putnička agencija, OIB 78644180553</item>
      <item>VJEROVNICI</item>
    </derivirana_varijabla>
  </DomainObject.Predmet.StrankaListFormatedOIB>
  <DomainObject.Predmet.StrankaListFormatedWithAdress>
    <izvorni_sadrzaj>
      <item>SMOKING društvo s ograničenom odgovornošću za trgovinu i usluge, putnička agencija, Rabusova 13, 10000 Zagreb</item>
      <item>VJEROVNICI</item>
    </izvorni_sadrzaj>
    <derivirana_varijabla naziv="DomainObject.Predmet.StrankaListFormatedWithAdress_1">
      <item>SMOKING društvo s ograničenom odgovornošću za trgovinu i usluge, putnička agencija, Rabusova 13, 10000 Zagreb</item>
      <item>VJEROVNICI</item>
    </derivirana_varijabla>
  </DomainObject.Predmet.StrankaListFormatedWithAdress>
  <DomainObject.Predmet.StrankaListFormatedWithAdressOIB>
    <izvorni_sadrzaj>
      <item>SMOKING društvo s ograničenom odgovornošću za trgovinu i usluge, putnička agencija, OIB 78644180553, Rabusova 13, 10000 Zagreb</item>
      <item>VJEROVNICI</item>
    </izvorni_sadrzaj>
    <derivirana_varijabla naziv="DomainObject.Predmet.StrankaListFormatedWithAdressOIB_1">
      <item>SMOKING društvo s ograničenom odgovornošću za trgovinu i usluge, putnička agencija, OIB 78644180553, Rabusova 13, 10000 Zagreb</item>
      <item>VJEROVNICI</item>
    </derivirana_varijabla>
  </DomainObject.Predmet.StrankaListFormatedWithAdressOIB>
  <DomainObject.Predmet.StrankaListNazivFormated>
    <izvorni_sadrzaj>
      <item>SMOKING društvo s ograničenom odgovornošću za trgovinu i usluge, putnička agencija</item>
      <item>VJEROVNICI</item>
    </izvorni_sadrzaj>
    <derivirana_varijabla naziv="DomainObject.Predmet.StrankaListNazivFormated_1">
      <item>SMOKING društvo s ograničenom odgovornošću za trgovinu i usluge, putnička agencija</item>
      <item>VJEROVNICI</item>
    </derivirana_varijabla>
  </DomainObject.Predmet.StrankaListNazivFormated>
  <DomainObject.Predmet.StrankaListNazivFormatedOIB>
    <izvorni_sadrzaj>
      <item>SMOKING društvo s ograničenom odgovornošću za trgovinu i usluge, putnička agencija, OIB 78644180553</item>
      <item>VJEROVNICI</item>
    </izvorni_sadrzaj>
    <derivirana_varijabla naziv="DomainObject.Predmet.StrankaListNazivFormatedOIB_1">
      <item>SMOKING društvo s ograničenom odgovornošću za trgovinu i usluge, putnička agencija, OIB 78644180553</item>
      <item>VJEROVNICI</item>
    </derivirana_varijabla>
  </DomainObject.Predmet.StrankaListNazivFormatedOIB>
  <DomainObject.Predmet.ProtuStrankaListFormated>
    <izvorni_sadrzaj>
      <item>SMOKING društvo s ograničenom odgovornošću za trgovinu i usluge, putnička agencija u stečaju</item>
    </izvorni_sadrzaj>
    <derivirana_varijabla naziv="DomainObject.Predmet.ProtuStrankaListFormated_1">
      <item>SMOKING društvo s ograničenom odgovornošću za trgovinu i usluge, putnička agencija u stečaju</item>
    </derivirana_varijabla>
  </DomainObject.Predmet.ProtuStrankaListFormated>
  <DomainObject.Predmet.ProtuStrankaListFormatedOIB>
    <izvorni_sadrzaj>
      <item>SMOKING društvo s ograničenom odgovornošću za trgovinu i usluge, putnička agencija u stečaju, OIB 78644180553</item>
    </izvorni_sadrzaj>
    <derivirana_varijabla naziv="DomainObject.Predmet.ProtuStrankaListFormatedOIB_1">
      <item>SMOKING društvo s ograničenom odgovornošću za trgovinu i usluge, putnička agencija u stečaju, OIB 78644180553</item>
    </derivirana_varijabla>
  </DomainObject.Predmet.ProtuStrankaListFormatedOIB>
  <DomainObject.Predmet.ProtuStrankaListFormatedWithAdress>
    <izvorni_sadrzaj>
      <item>SMOKING društvo s ograničenom odgovornošću za trgovinu i usluge, putnička agencija u stečaju, Rabusova 13, 10000 Zagreb</item>
    </izvorni_sadrzaj>
    <derivirana_varijabla naziv="DomainObject.Predmet.ProtuStrankaListFormatedWithAdress_1">
      <item>SMOKING društvo s ograničenom odgovornošću za trgovinu i usluge, putnička agencija u stečaju, Rabusova 13, 10000 Zagreb</item>
    </derivirana_varijabla>
  </DomainObject.Predmet.ProtuStrankaListFormatedWithAdress>
  <DomainObject.Predmet.ProtuStrankaListFormatedWithAdressOIB>
    <izvorni_sadrzaj>
      <item>SMOKING društvo s ograničenom odgovornošću za trgovinu i usluge, putnička agencija u stečaju, OIB 78644180553, Rabusova 13, 10000 Zagreb</item>
    </izvorni_sadrzaj>
    <derivirana_varijabla naziv="DomainObject.Predmet.ProtuStrankaListFormatedWithAdressOIB_1">
      <item>SMOKING društvo s ograničenom odgovornošću za trgovinu i usluge, putnička agencija u stečaju, OIB 78644180553, Rabusova 13, 10000 Zagreb</item>
    </derivirana_varijabla>
  </DomainObject.Predmet.ProtuStrankaListFormatedWithAdressOIB>
  <DomainObject.Predmet.ProtuStrankaListNazivFormated>
    <izvorni_sadrzaj>
      <item>SMOKING društvo s ograničenom odgovornošću za trgovinu i usluge, putnička agencija u stečaju</item>
    </izvorni_sadrzaj>
    <derivirana_varijabla naziv="DomainObject.Predmet.ProtuStrankaListNazivFormated_1">
      <item>SMOKING društvo s ograničenom odgovornošću za trgovinu i usluge, putnička agencija u stečaju</item>
    </derivirana_varijabla>
  </DomainObject.Predmet.ProtuStrankaListNazivFormated>
  <DomainObject.Predmet.ProtuStrankaListNazivFormatedOIB>
    <izvorni_sadrzaj>
      <item>SMOKING društvo s ograničenom odgovornošću za trgovinu i usluge, putnička agencija u stečaju, OIB 78644180553</item>
    </izvorni_sadrzaj>
    <derivirana_varijabla naziv="DomainObject.Predmet.ProtuStrankaListNazivFormatedOIB_1">
      <item>SMOKING društvo s ograničenom odgovornošću za trgovinu i usluge, putnička agencija u stečaju,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St-4867/2016-120</izvorni_sadrzaj>
    <derivirana_varijabla naziv="DomainObject.PoslovniBrojDokumenta_1">St-4867/2016-120</derivirana_varijabla>
  </DomainObject.PoslovniBrojDokumenta>
  <DomainObject.Predmet.StrankaIDrugi>
    <izvorni_sadrzaj>SMOKING društvo s ograničenom odgovornošću za trgovinu i usluge, putnička agencija i dr.</izvorni_sadrzaj>
    <derivirana_varijabla naziv="DomainObject.Predmet.StrankaIDrugi_1">SMOKING društvo s ograničenom odgovornošću za trgovinu i usluge, putnička agencija i dr.</derivirana_varijabla>
  </DomainObject.Predmet.StrankaIDrugi>
  <DomainObject.Predmet.ProtustrankaIDrugi>
    <izvorni_sadrzaj>SMOKING društvo s ograničenom odgovornošću za trgovinu i usluge, putnička agencija u stečaju</izvorni_sadrzaj>
    <derivirana_varijabla naziv="DomainObject.Predmet.ProtustrankaIDrugi_1">SMOKING društvo s ograničenom odgovornošću za trgovinu i usluge, putnička agencija u stečaju</derivirana_varijabla>
  </DomainObject.Predmet.ProtustrankaIDrugi>
  <DomainObject.Predmet.StrankaIDrugiAdressOIB>
    <izvorni_sadrzaj>SMOKING društvo s ograničenom odgovornošću za trgovinu i usluge, putnička agencija, OIB 78644180553, Rabusova 13, 10000 Zagreb i dr.</izvorni_sadrzaj>
    <derivirana_varijabla naziv="DomainObject.Predmet.StrankaIDrugiAdressOIB_1">SMOKING društvo s ograničenom odgovornošću za trgovinu i usluge, putnička agencija, OIB 78644180553, Rabusova 13, 10000 Zagreb i dr.</derivirana_varijabla>
  </DomainObject.Predmet.StrankaIDrugiAdressOIB>
  <DomainObject.Predmet.ProtustrankaIDrugiAdressOIB>
    <izvorni_sadrzaj>SMOKING društvo s ograničenom odgovornošću za trgovinu i usluge, putnička agencija u stečaju, OIB 78644180553, Rabusova 13, 10000 Zagreb</izvorni_sadrzaj>
    <derivirana_varijabla naziv="DomainObject.Predmet.ProtustrankaIDrugiAdressOIB_1">SMOKING društvo s ograničenom odgovornošću za trgovinu i usluge, putnička agencija u stečaju,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izvorni_sadrzaj>
    <derivirana_varijabla naziv="DomainObject.Predmet.SudioniciListNaziv_1"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derivirana_varijabla>
  </DomainObject.Predmet.SudioniciListNaziv>
  <DomainObject.Predmet.SudioniciListAdressOIB>
    <izvorni_sadrzaj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izvorni_sadrzaj>
    <derivirana_varijabla naziv="DomainObject.Predmet.SudioniciListAdressOIB_1"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16E74-4F02-4490-A731-6BD4B5342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866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2018-10-26T07:39:00Z</cp:lastPrinted>
  <dcterms:modified xmlns:xsi="http://www.w3.org/2001/XMLSchema-instance" xsi:type="dcterms:W3CDTF">2018-10-26T07:39:00Z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St-4867/2016-120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