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0fad" w14:paraId="4fa0fad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4A54D5">
        <w:rPr>
          <w:rFonts w:hAnsi="Times New Roman" w:ascii="Times New Roman"/>
        </w:rPr>
        <w:t>5016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801BCF">
        <w:rPr>
          <w:rFonts w:hAnsi="Times New Roman" w:ascii="Times New Roman"/>
        </w:rPr>
        <w:t>-9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4A54D5" w:rsidRPr="004A54D5">
        <w:rPr>
          <w:rFonts w:hAnsi="Times New Roman" w:ascii="Times New Roman"/>
        </w:rPr>
        <w:t>DISTRIBUCIJA KAVA d.o.o., Zagreb, Levanjska 1, OIB: 27352244639, MBS: 080831814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A54D5" w:rsidRPr="004A54D5">
        <w:rPr>
          <w:rFonts w:hAnsi="Times New Roman" w:ascii="Times New Roman"/>
        </w:rPr>
        <w:t>DISTRIBUCIJA KAVA d.o.o., Zagreb, Levanjska 1, OIB: 27352244639, MBS: 080831814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A54D5">
        <w:rPr>
          <w:rFonts w:hAnsi="Times New Roman" w:ascii="Times New Roman"/>
        </w:rPr>
        <w:t>5013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801BCF" w:rsidP="001725CA" w:rsidR="00801BCF">
      <w:pPr>
        <w:jc w:val="both"/>
        <w:rPr>
          <w:rFonts w:hAnsi="Times New Roman" w:ascii="Times New Roman"/>
        </w:rPr>
      </w:pPr>
    </w:p>
    <w:sectPr w:rsidSect="00821309" w:rsidR="00801BC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71E" w:rsidP="00A83AC6" w:rsidR="00A6071E">
      <w:r>
        <w:separator/>
      </w:r>
    </w:p>
  </w:endnote>
  <w:endnote w:id="0" w:type="continuationSeparator">
    <w:p w:rsidRDefault="00A6071E" w:rsidP="00A83AC6" w:rsidR="00A60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71E" w:rsidP="00A83AC6" w:rsidR="00A6071E">
      <w:r>
        <w:separator/>
      </w:r>
    </w:p>
  </w:footnote>
  <w:footnote w:id="0" w:type="continuationSeparator">
    <w:p w:rsidRDefault="00A6071E" w:rsidP="00A83AC6" w:rsidR="00A60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B1205F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A54D5">
      <w:rPr>
        <w:rFonts w:hAnsi="Times New Roman" w:ascii="Times New Roman"/>
      </w:rPr>
      <w:t>5016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596A"/>
    <w:rsid w:val="00072597"/>
    <w:rsid w:val="00091756"/>
    <w:rsid w:val="000E2398"/>
    <w:rsid w:val="001511A4"/>
    <w:rsid w:val="00153A2C"/>
    <w:rsid w:val="001725CA"/>
    <w:rsid w:val="0017729E"/>
    <w:rsid w:val="00190C7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A54D5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35A5"/>
    <w:rsid w:val="007C7F81"/>
    <w:rsid w:val="007F5D44"/>
    <w:rsid w:val="00800A42"/>
    <w:rsid w:val="00801BCF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6071E"/>
    <w:rsid w:val="00A81532"/>
    <w:rsid w:val="00A83AC6"/>
    <w:rsid w:val="00AD4F3B"/>
    <w:rsid w:val="00AE4950"/>
    <w:rsid w:val="00B0422D"/>
    <w:rsid w:val="00B0574A"/>
    <w:rsid w:val="00B1205F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D36CF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5016</izvorni_sadrzaj>
    <derivirana_varijabla naziv="DomainObject.Predmet.Broj_1">5016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St-5016/2016</izvorni_sadrzaj>
    <derivirana_varijabla naziv="DomainObject.Predmet.OznakaBroj_1">St-5016/2016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KAVA d.o.o. zastupanog po punomoćniku Andreja Margetić Eremija</izvorni_sadrzaj>
    <derivirana_varijabla naziv="DomainObject.Predmet.ProtustrankaFormated_1">  DISTRIBUCIJA KAVA d.o.o. zastupanog po punomoćniku Andreja Margetić Eremija</derivirana_varijabla>
  </DomainObject.Predmet.ProtustrankaFormated>
  <DomainObject.Predmet.ProtustrankaFormatedOIB>
    <izvorni_sadrzaj>  DISTRIBUCIJA KAVA d.o.o., OIB 27352244639 zastupanog po punomoćniku Andreja Margetić Eremija</izvorni_sadrzaj>
    <derivirana_varijabla naziv="DomainObject.Predmet.ProtustrankaFormatedOIB_1">  DISTRIBUCIJA KAVA d.o.o., OIB 27352244639 zastupanog po punomoćniku Andreja Margetić Eremija</derivirana_varijabla>
  </DomainObject.Predmet.ProtustrankaFormatedOIB>
  <DomainObject.Predmet.ProtustrankaFormatedWithAdress>
    <izvorni_sadrzaj> DISTRIBUCIJA KAVA d.o.o., Levanjska 1, 10000 Zagreb zastupanog po punomoćniku Andreja Margetić Eremija</izvorni_sadrzaj>
    <derivirana_varijabla naziv="DomainObject.Predmet.ProtustrankaFormatedWithAdress_1"> DISTRIBUCIJA KAVA d.o.o., Levanjska 1, 10000 Zagreb zastupanog po punomoćniku Andreja Margetić Eremija</derivirana_varijabla>
  </DomainObject.Predmet.ProtustrankaFormatedWithAdress>
  <DomainObject.Predmet.ProtustrankaFormatedWithAdressOIB>
    <izvorni_sadrzaj> DISTRIBUCIJA KAVA d.o.o., OIB 27352244639, Levanjska 1, 10000 Zagreb zastupanog po punomoćniku Andreja Margetić Eremija</izvorni_sadrzaj>
    <derivirana_varijabla naziv="DomainObject.Predmet.ProtustrankaFormatedWithAdressOIB_1"> DISTRIBUCIJA KAVA d.o.o., OIB 27352244639, Levanjska 1, 10000 Zagreb zastupanog po punomoćniku Andreja Margetić Eremija</derivirana_varijabla>
  </DomainObject.Predmet.ProtustrankaFormatedWithAdressOIB>
  <DomainObject.Predmet.ProtustrankaWithAdress>
    <izvorni_sadrzaj>DISTRIBUCIJA KAVA d.o.o. Levanjska 1, 10000 Zagreb</izvorni_sadrzaj>
    <derivirana_varijabla naziv="DomainObject.Predmet.ProtustrankaWithAdress_1">DISTRIBUCIJA KAVA d.o.o. Levanjska 1, 10000 Zagreb</derivirana_varijabla>
  </DomainObject.Predmet.ProtustrankaWithAdress>
  <DomainObject.Predmet.ProtustrankaWithAdressOIB>
    <izvorni_sadrzaj>DISTRIBUCIJA KAVA d.o.o., OIB 27352244639, Levanjska 1, 10000 Zagreb</izvorni_sadrzaj>
    <derivirana_varijabla naziv="DomainObject.Predmet.ProtustrankaWithAdressOIB_1">DISTRIBUCIJA KAVA d.o.o., OIB 27352244639, Levanjska 1, 10000 Zagreb</derivirana_varijabla>
  </DomainObject.Predmet.ProtustrankaWithAdressOIB>
  <DomainObject.Predmet.ProtustrankaNazivFormated>
    <izvorni_sadrzaj>DISTRIBUCIJA KAVA d.o.o.</izvorni_sadrzaj>
    <derivirana_varijabla naziv="DomainObject.Predmet.ProtustrankaNazivFormated_1">DISTRIBUCIJA KAVA d.o.o.</derivirana_varijabla>
  </DomainObject.Predmet.ProtustrankaNazivFormated>
  <DomainObject.Predmet.ProtustrankaNazivFormatedOIB>
    <izvorni_sadrzaj>DISTRIBUCIJA KAVA d.o.o., OIB 27352244639</izvorni_sadrzaj>
    <derivirana_varijabla naziv="DomainObject.Predmet.ProtustrankaNazivFormatedOIB_1">DISTRIBUCIJA KAVA d.o.o., OIB 27352244639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KAVA d.o.o. zastupanog po punomoćniku Andreja Margetić Eremija</item>
    </izvorni_sadrzaj>
    <derivirana_varijabla naziv="DomainObject.Predmet.ProtuStrankaListFormated_1">
      <item>DISTRIBUCIJA KAVA d.o.o. zastupanog po punomoćniku Andreja Margetić Eremija</item>
    </derivirana_varijabla>
  </DomainObject.Predmet.ProtuStrankaListFormated>
  <DomainObject.Predmet.ProtuStrankaListFormatedOIB>
    <izvorni_sadrzaj>
      <item>DISTRIBUCIJA KAVA d.o.o., OIB 27352244639 zastupanog po punomoćniku Andreja Margetić Eremija</item>
    </izvorni_sadrzaj>
    <derivirana_varijabla naziv="DomainObject.Predmet.ProtuStrankaListFormatedOIB_1">
      <item>DISTRIBUCIJA KAVA d.o.o., OIB 27352244639 zastupanog po punomoćniku Andreja Margetić Eremija</item>
    </derivirana_varijabla>
  </DomainObject.Predmet.ProtuStrankaListFormatedOIB>
  <DomainObject.Predmet.ProtuStrankaListFormatedWithAdress>
    <izvorni_sadrzaj>
      <item>DISTRIBUCIJA KAVA d.o.o., Levanjska 1, 10000 Zagreb zastupanog po punomoćniku Andreja Margetić Eremija</item>
    </izvorni_sadrzaj>
    <derivirana_varijabla naziv="DomainObject.Predmet.ProtuStrankaListFormatedWithAdress_1">
      <item>DISTRIBUCIJA KAVA d.o.o., Levanjska 1, 10000 Zagreb zastupanog po punomoćniku Andreja Margetić Eremija</item>
    </derivirana_varijabla>
  </DomainObject.Predmet.ProtuStrankaListFormatedWithAdress>
  <DomainObject.Predmet.ProtuStrankaListFormatedWithAdressOIB>
    <izvorni_sadrzaj>
      <item>DISTRIBUCIJA KAVA d.o.o., OIB 27352244639, Levanjska 1, 10000 Zagreb zastupanog po punomoćniku Andreja Margetić Eremija</item>
    </izvorni_sadrzaj>
    <derivirana_varijabla naziv="DomainObject.Predmet.ProtuStrankaListFormatedWithAdressOIB_1">
      <item>DISTRIBUCIJA KAVA d.o.o., OIB 27352244639, Levanjska 1, 10000 Zagreb zastupanog po punomoćniku Andreja Margetić Eremija</item>
    </derivirana_varijabla>
  </DomainObject.Predmet.ProtuStrankaListFormatedWithAdressOIB>
  <DomainObject.Predmet.ProtuStrankaListNazivFormated>
    <izvorni_sadrzaj>
      <item>DISTRIBUCIJA KAVA d.o.o.</item>
    </izvorni_sadrzaj>
    <derivirana_varijabla naziv="DomainObject.Predmet.ProtuStrankaListNazivFormated_1">
      <item>DISTRIBUCIJA KAVA d.o.o.</item>
    </derivirana_varijabla>
  </DomainObject.Predmet.ProtuStrankaListNazivFormated>
  <DomainObject.Predmet.ProtuStrankaListNazivFormatedOIB>
    <izvorni_sadrzaj>
      <item>DISTRIBUCIJA KAVA d.o.o., OIB 27352244639</item>
    </izvorni_sadrzaj>
    <derivirana_varijabla naziv="DomainObject.Predmet.ProtuStrankaListNazivFormatedOIB_1">
      <item>DISTRIBUCIJA KAVA d.o.o., OIB 27352244639</item>
    </derivirana_varijabla>
  </DomainObject.Predmet.ProtuStrankaListNazivFormatedOIB>
  <DomainObject.Predmet.OstaliListFormated>
    <izvorni_sadrzaj>
      <item>Andreja Margetić Eremija punomoćnik sudionika u postupku DISTRIBUCIJA KAVA d.o.o.</item>
    </izvorni_sadrzaj>
    <derivirana_varijabla naziv="DomainObject.Predmet.OstaliListFormated_1">
      <item>Andreja Margetić Eremija punomoćnik sudionika u postupku DISTRIBUCIJA KAVA d.o.o.</item>
    </derivirana_varijabla>
  </DomainObject.Predmet.OstaliListFormated>
  <DomainObject.Predmet.OstaliListFormatedOIB>
    <izvorni_sadrzaj>
      <item>Andreja Margetić Eremija, OIB 77257880135 punomoćnik sudionika u postupku DISTRIBUCIJA KAVA d.o.o.</item>
    </izvorni_sadrzaj>
    <derivirana_varijabla naziv="DomainObject.Predmet.OstaliListFormatedOIB_1">
      <item>Andreja Margetić Eremija, OIB 77257880135 punomoćnik sudionika u postupku DISTRIBUCIJA KAVA d.o.o.</item>
    </derivirana_varijabla>
  </DomainObject.Predmet.OstaliListFormatedOIB>
  <DomainObject.Predmet.OstaliListFormatedWithAdress>
    <izvorni_sadrzaj>
      <item>Andreja Margetić Eremija, Levanjska 1, 10000 Zagreb punomoćnik sudionika u postupku DISTRIBUCIJA KAVA d.o.o.</item>
    </izvorni_sadrzaj>
    <derivirana_varijabla naziv="DomainObject.Predmet.OstaliListFormatedWithAdress_1">
      <item>Andreja Margetić Eremija, Levanjska 1, 10000 Zagreb punomoćnik sudionika u postupku DISTRIBUCIJA KAVA d.o.o.</item>
    </derivirana_varijabla>
  </DomainObject.Predmet.OstaliListFormatedWithAdress>
  <DomainObject.Predmet.OstaliListFormatedWithAdressOIB>
    <izvorni_sadrzaj>
      <item>Andreja Margetić Eremija, OIB 77257880135, Levanjska 1, 10000 Zagreb punomoćnik sudionika u postupku DISTRIBUCIJA KAVA d.o.o.</item>
    </izvorni_sadrzaj>
    <derivirana_varijabla naziv="DomainObject.Predmet.OstaliListFormatedWithAdressOIB_1">
      <item>Andreja Margetić Eremija, OIB 77257880135, Levanjska 1, 10000 Zagreb punomoćnik sudionika u postupku DISTRIBUCIJA KAVA d.o.o.</item>
    </derivirana_varijabla>
  </DomainObject.Predmet.OstaliListFormatedWithAdressOIB>
  <DomainObject.Predmet.OstaliListNazivFormated>
    <izvorni_sadrzaj>
      <item>Andreja Margetić Eremija</item>
    </izvorni_sadrzaj>
    <derivirana_varijabla naziv="DomainObject.Predmet.OstaliListNazivFormated_1">
      <item>Andreja Margetić Eremija</item>
    </derivirana_varijabla>
  </DomainObject.Predmet.OstaliListNazivFormated>
  <DomainObject.Predmet.OstaliListNazivFormatedOIB>
    <izvorni_sadrzaj>
      <item>Andreja Margetić Eremija, OIB 77257880135</item>
    </izvorni_sadrzaj>
    <derivirana_varijabla naziv="DomainObject.Predmet.OstaliListNazivFormatedOIB_1">
      <item>Andreja Margetić Eremija, OIB 77257880135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KAVA d.o.o.</izvorni_sadrzaj>
    <derivirana_varijabla naziv="DomainObject.Predmet.ProtustrankaIDrugi_1">DISTRIBUCIJA KAVA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KAVA d.o.o., OIB 27352244639, Levanjska 1, 10000 Zagreb</izvorni_sadrzaj>
    <derivirana_varijabla naziv="DomainObject.Predmet.ProtustrankaIDrugiAdressOIB_1">DISTRIBUCIJA KAVA d.o.o., OIB 27352244639, Levanjska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KAVA d.o.o.</item>
      <item>Andreja Margetić Eremija</item>
    </izvorni_sadrzaj>
    <derivirana_varijabla naziv="DomainObject.Predmet.SudioniciListNaziv_1">
      <item>FINA Regionalni centar Zagreb</item>
      <item>DISTRIBUCIJA KAVA d.o.o.</item>
      <item>Andreja Margetić Eremija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KAVA d.o.o., OIB 27352244639, Levanjska 1,10000 Zagreb</item>
      <item>Andreja Margetić Eremija, OIB 77257880135, Levanjska 1,10000 Zagreb</item>
    </izvorni_sadrzaj>
    <derivirana_varijabla naziv="DomainObject.Predmet.SudioniciListAdressOIB_1">
      <item>FINA Regionalni centar Zagreb, OIB 85821130368, Trg svibanjskih žrtava 1995. br. 1,10000 Zagreb</item>
      <item>DISTRIBUCIJA KAVA d.o.o., OIB 27352244639, Levanjska 1,10000 Zagreb</item>
      <item>Andreja Margetić Eremija, OIB 77257880135, Levanjska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27352244639</item>
      <item>, OIB 77257880135</item>
    </izvorni_sadrzaj>
    <derivirana_varijabla naziv="DomainObject.Predmet.SudioniciListNazivOIB_1">
      <item>, OIB 85821130368</item>
      <item>, OIB 27352244639</item>
      <item>, OIB 77257880135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4DD92-505B-4E04-9B4A-7B8485C22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1796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2017-08-30T12:30:00Z</dcterms:created>
  <dc:creator>Vesna Fundurulić Perišin</dc:creator>
  <cp:lastModifiedBy>Zlatka Plivelić</cp:lastModifiedBy>
  <cp:lastPrinted>2017-08-30T12:30:00Z</cp:lastPrinted>
  <dcterms:modified xmlns:xsi="http://www.w3.org/2001/XMLSchema-instance" xsi:type="dcterms:W3CDTF">2017-08-30T12:30:00Z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