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8cd6c" w14:paraId="618cd6c" w:rsidRDefault="00621D66" w:rsidP="005E4045" w:rsidR="00621D66">
      <w:pPr>
        <w15:collapsed w:val="false"/>
        <w:rPr>
          <w:sz w:val="28"/>
          <w:szCs w:val="28"/>
        </w:rPr>
      </w:pPr>
      <w:bookmarkStart w:name="_GoBack" w:id="0"/>
      <w:bookmarkEnd w:id="0"/>
    </w:p>
    <w:p w:rsidRDefault="00DE58C2" w:rsidP="00DE58C2" w:rsidR="00A36DAC" w:rsidRPr="00DE58C2">
      <w:pPr>
        <w:jc w:val="center"/>
        <w:rPr>
          <w:b/>
          <w:sz w:val="28"/>
          <w:szCs w:val="28"/>
        </w:rPr>
      </w:pPr>
      <w:r w:rsidRPr="00DE58C2">
        <w:rPr>
          <w:b/>
          <w:sz w:val="28"/>
          <w:szCs w:val="28"/>
        </w:rPr>
        <w:t>Obrazac 19</w:t>
      </w:r>
    </w:p>
    <w:p w:rsidRDefault="00621D66" w:rsidP="005E4045" w:rsidR="00621D66">
      <w:pPr>
        <w:rPr>
          <w:sz w:val="28"/>
          <w:szCs w:val="28"/>
        </w:rPr>
      </w:pPr>
    </w:p>
    <w:p w:rsidRDefault="00DE58C2" w:rsidP="00832E0A" w:rsidR="005E4045">
      <w:pPr>
        <w:tabs>
          <w:tab w:pos="6060" w:val="left"/>
        </w:tabs>
        <w:rPr>
          <w:sz w:val="28"/>
          <w:szCs w:val="28"/>
        </w:rPr>
      </w:pPr>
      <w:r>
        <w:rPr>
          <w:sz w:val="28"/>
          <w:szCs w:val="28"/>
        </w:rPr>
        <w:t xml:space="preserve">STEČAJNA MASA IZA </w:t>
      </w:r>
      <w:r w:rsidR="00E309C5">
        <w:rPr>
          <w:sz w:val="28"/>
          <w:szCs w:val="28"/>
        </w:rPr>
        <w:t>LUSTERI VUKOVIĆ</w:t>
      </w:r>
      <w:r w:rsidR="00832E0A">
        <w:rPr>
          <w:sz w:val="28"/>
          <w:szCs w:val="28"/>
        </w:rPr>
        <w:tab/>
      </w:r>
      <w:r w:rsidR="00832E0A">
        <w:rPr>
          <w:sz w:val="28"/>
          <w:szCs w:val="28"/>
        </w:rPr>
        <w:tab/>
      </w:r>
      <w:r w:rsidR="0048213D">
        <w:rPr>
          <w:sz w:val="28"/>
          <w:szCs w:val="28"/>
        </w:rPr>
        <w:t xml:space="preserve"> </w:t>
      </w:r>
      <w:r w:rsidR="00832E0A">
        <w:rPr>
          <w:sz w:val="28"/>
          <w:szCs w:val="28"/>
        </w:rPr>
        <w:t>Stečajni upravitelj Zoran Mihajlović</w:t>
      </w:r>
    </w:p>
    <w:p w:rsidRDefault="0048213D" w:rsidP="0048213D" w:rsidR="0048213D">
      <w:pPr>
        <w:tabs>
          <w:tab w:pos="6435" w:val="left"/>
        </w:tabs>
        <w:rPr>
          <w:sz w:val="28"/>
          <w:szCs w:val="28"/>
        </w:rPr>
      </w:pPr>
      <w:r>
        <w:rPr>
          <w:sz w:val="28"/>
          <w:szCs w:val="28"/>
        </w:rPr>
        <w:t>PRIBISLAVEC,  Industrijska 28</w:t>
      </w:r>
      <w:r>
        <w:rPr>
          <w:sz w:val="28"/>
          <w:szCs w:val="28"/>
        </w:rPr>
        <w:tab/>
        <w:t xml:space="preserve">ZAGREB 10000, </w:t>
      </w:r>
      <w:proofErr w:type="spellStart"/>
      <w:r>
        <w:rPr>
          <w:sz w:val="28"/>
          <w:szCs w:val="28"/>
        </w:rPr>
        <w:t>Rendićeva</w:t>
      </w:r>
      <w:proofErr w:type="spellEnd"/>
      <w:r>
        <w:rPr>
          <w:sz w:val="28"/>
          <w:szCs w:val="28"/>
        </w:rPr>
        <w:t xml:space="preserve"> 31</w:t>
      </w:r>
    </w:p>
    <w:p w:rsidRDefault="0048213D" w:rsidP="00832E0A" w:rsidR="00832E0A" w:rsidRPr="00A5631E">
      <w:pPr>
        <w:tabs>
          <w:tab w:pos="6428" w:val="left"/>
        </w:tabs>
        <w:rPr>
          <w:sz w:val="28"/>
          <w:szCs w:val="28"/>
        </w:rPr>
      </w:pPr>
      <w:r>
        <w:rPr>
          <w:sz w:val="28"/>
          <w:szCs w:val="28"/>
        </w:rPr>
        <w:t>ČAKOVEC</w:t>
      </w:r>
      <w:r w:rsidR="00832E0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ab/>
        <w:t xml:space="preserve">OIB: 60407042502        </w:t>
      </w:r>
    </w:p>
    <w:p w:rsidRDefault="00832E0A" w:rsidP="005E4045" w:rsidR="0048213D">
      <w:pPr>
        <w:rPr>
          <w:sz w:val="28"/>
          <w:szCs w:val="28"/>
        </w:rPr>
      </w:pPr>
      <w:r>
        <w:rPr>
          <w:sz w:val="28"/>
          <w:szCs w:val="28"/>
        </w:rPr>
        <w:t xml:space="preserve">OIB: </w:t>
      </w:r>
      <w:r w:rsidR="0048213D">
        <w:rPr>
          <w:sz w:val="28"/>
          <w:szCs w:val="28"/>
        </w:rPr>
        <w:t>06388665758</w:t>
      </w:r>
    </w:p>
    <w:p w:rsidRDefault="0048213D" w:rsidP="005E4045" w:rsidR="00832E0A" w:rsidRPr="00A5631E">
      <w:pPr>
        <w:rPr>
          <w:sz w:val="28"/>
          <w:szCs w:val="28"/>
        </w:rPr>
      </w:pPr>
      <w:r>
        <w:rPr>
          <w:sz w:val="28"/>
          <w:szCs w:val="28"/>
        </w:rPr>
        <w:t>4 St-117/17-2</w:t>
      </w:r>
      <w:r w:rsidR="00832E0A">
        <w:rPr>
          <w:sz w:val="28"/>
          <w:szCs w:val="28"/>
        </w:rPr>
        <w:t xml:space="preserve">                                                           </w:t>
      </w:r>
    </w:p>
    <w:p w:rsidRDefault="005E4045" w:rsidP="005E4045" w:rsidR="005E4045">
      <w:pPr>
        <w:jc w:val="center"/>
        <w:rPr>
          <w:b/>
          <w:sz w:val="20"/>
          <w:szCs w:val="20"/>
        </w:rPr>
      </w:pPr>
    </w:p>
    <w:p w:rsidRDefault="005E4045" w:rsidP="00517BC6" w:rsidR="005E4045">
      <w:pPr>
        <w:rPr>
          <w:b/>
          <w:sz w:val="20"/>
          <w:szCs w:val="20"/>
        </w:rPr>
      </w:pPr>
    </w:p>
    <w:p w:rsidRDefault="005E4045" w:rsidP="005E4045" w:rsidR="005E4045">
      <w:pPr>
        <w:jc w:val="center"/>
        <w:rPr>
          <w:b/>
          <w:sz w:val="20"/>
          <w:szCs w:val="20"/>
        </w:rPr>
      </w:pPr>
    </w:p>
    <w:p w:rsidRDefault="005E4045" w:rsidP="005E4045" w:rsidR="005E4045" w:rsidRPr="00F343DF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TABLIC</w:t>
      </w:r>
      <w:r w:rsidRPr="00F343DF">
        <w:rPr>
          <w:b/>
          <w:sz w:val="20"/>
          <w:szCs w:val="20"/>
        </w:rPr>
        <w:t xml:space="preserve">A  </w:t>
      </w:r>
      <w:r>
        <w:rPr>
          <w:b/>
          <w:sz w:val="20"/>
          <w:szCs w:val="20"/>
        </w:rPr>
        <w:t>PRIJAVLJENIH TRAŽBINA</w:t>
      </w:r>
    </w:p>
    <w:p w:rsidRDefault="0048213D" w:rsidP="0048213D" w:rsidR="005E4045">
      <w:pPr>
        <w:ind w:firstLine="708" w:right="-1118" w:left="4248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II viši isplatni red</w:t>
      </w:r>
    </w:p>
    <w:p w:rsidRDefault="005E4045" w:rsidP="005E4045" w:rsidR="005E4045">
      <w:pPr>
        <w:ind w:right="-1118"/>
        <w:rPr>
          <w:sz w:val="20"/>
          <w:szCs w:val="20"/>
        </w:rPr>
      </w:pPr>
    </w:p>
    <w:p w:rsidRDefault="000526C3" w:rsidP="005E4045" w:rsidR="000526C3">
      <w:pPr>
        <w:ind w:right="-1118"/>
        <w:rPr>
          <w:sz w:val="20"/>
          <w:szCs w:val="20"/>
        </w:rPr>
      </w:pPr>
    </w:p>
    <w:p w:rsidRDefault="000526C3" w:rsidP="005E4045" w:rsidR="000526C3">
      <w:pPr>
        <w:ind w:right="-1118"/>
        <w:rPr>
          <w:sz w:val="20"/>
          <w:szCs w:val="20"/>
        </w:rPr>
      </w:pPr>
    </w:p>
    <w:p w:rsidRDefault="000526C3" w:rsidP="005E4045" w:rsidR="000526C3" w:rsidRPr="00F343DF">
      <w:pPr>
        <w:ind w:right="-1118"/>
        <w:rPr>
          <w:sz w:val="20"/>
          <w:szCs w:val="20"/>
        </w:rPr>
      </w:pPr>
    </w:p>
    <w:p w:rsidRDefault="0048213D" w:rsidP="0048213D" w:rsidR="005E4045" w:rsidRPr="00A5631E">
      <w:pPr>
        <w:ind w:firstLine="708" w:right="-1118" w:left="3540"/>
      </w:pPr>
      <w:r>
        <w:t xml:space="preserve">                      </w:t>
      </w:r>
      <w:r w:rsidR="00990D4A">
        <w:t>I ispitno ročište (</w:t>
      </w:r>
      <w:r>
        <w:t>01. 06. 2017</w:t>
      </w:r>
      <w:r w:rsidR="00990D4A">
        <w:t>.)</w:t>
      </w:r>
    </w:p>
    <w:p w:rsidRDefault="005E4045" w:rsidP="005E4045" w:rsidR="005E4045" w:rsidRPr="00F343DF">
      <w:pPr>
        <w:jc w:val="center"/>
        <w:rPr>
          <w:sz w:val="20"/>
          <w:szCs w:val="20"/>
        </w:rPr>
      </w:pPr>
    </w:p>
    <w:tbl>
      <w:tblPr>
        <w:tblW w:type="dxa" w:w="14612"/>
        <w:tblInd w:type="dxa" w:w="-61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00" w:noVBand="0" w:noHBand="0" w:lastColumn="0" w:firstColumn="0" w:lastRow="0" w:firstRow="0"/>
      </w:tblPr>
      <w:tblGrid>
        <w:gridCol w:w="720"/>
        <w:gridCol w:w="2694"/>
        <w:gridCol w:w="1417"/>
        <w:gridCol w:w="2410"/>
        <w:gridCol w:w="1417"/>
        <w:gridCol w:w="1560"/>
        <w:gridCol w:w="992"/>
        <w:gridCol w:w="1133"/>
        <w:gridCol w:w="993"/>
        <w:gridCol w:w="1276"/>
      </w:tblGrid>
      <w:tr w:rsidTr="00A93AB2" w:rsidR="00476A35">
        <w:trPr>
          <w:trHeight w:val="900"/>
        </w:trPr>
        <w:tc>
          <w:tcPr>
            <w:tcW w:type="dxa" w:w="720"/>
          </w:tcPr>
          <w:p w:rsidRDefault="00476A35" w:rsidP="009A70A9" w:rsidR="00476A35" w:rsidRPr="00EA3626">
            <w:pPr>
              <w:jc w:val="center"/>
              <w:rPr>
                <w:sz w:val="16"/>
                <w:szCs w:val="16"/>
              </w:rPr>
            </w:pPr>
            <w:r w:rsidRPr="00EA3626">
              <w:rPr>
                <w:sz w:val="16"/>
                <w:szCs w:val="16"/>
              </w:rPr>
              <w:t>Redni</w:t>
            </w:r>
          </w:p>
          <w:p w:rsidRDefault="00476A35" w:rsidP="009A70A9" w:rsidR="00476A35" w:rsidRPr="00EA3626">
            <w:pPr>
              <w:jc w:val="center"/>
              <w:rPr>
                <w:sz w:val="16"/>
                <w:szCs w:val="16"/>
              </w:rPr>
            </w:pPr>
            <w:r w:rsidRPr="00EA3626">
              <w:rPr>
                <w:sz w:val="16"/>
                <w:szCs w:val="16"/>
              </w:rPr>
              <w:t>broj</w:t>
            </w:r>
          </w:p>
          <w:p w:rsidRDefault="00476A35" w:rsidP="009A70A9" w:rsidR="00476A35">
            <w:pPr>
              <w:jc w:val="center"/>
            </w:pPr>
          </w:p>
        </w:tc>
        <w:tc>
          <w:tcPr>
            <w:tcW w:type="dxa" w:w="2694"/>
          </w:tcPr>
          <w:p w:rsidRDefault="00476A35" w:rsidP="009A70A9" w:rsidR="00476A35">
            <w:pPr>
              <w:jc w:val="center"/>
              <w:rPr>
                <w:sz w:val="20"/>
                <w:szCs w:val="20"/>
              </w:rPr>
            </w:pPr>
            <w:r w:rsidRPr="00F343DF">
              <w:rPr>
                <w:sz w:val="20"/>
                <w:szCs w:val="20"/>
              </w:rPr>
              <w:t>VJEROVNIK</w:t>
            </w:r>
          </w:p>
          <w:p w:rsidRDefault="00476A35" w:rsidP="00EA3626" w:rsidR="00476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</w:t>
            </w:r>
          </w:p>
          <w:p w:rsidRDefault="00476A35" w:rsidP="00EA3626" w:rsidR="00476A35" w:rsidRPr="00F3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IBAN</w:t>
            </w:r>
          </w:p>
        </w:tc>
        <w:tc>
          <w:tcPr>
            <w:tcW w:type="dxa" w:w="1417"/>
          </w:tcPr>
          <w:p w:rsidRDefault="00476A35" w:rsidP="009A70A9" w:rsidR="00476A35" w:rsidRPr="00832E0A">
            <w:pPr>
              <w:jc w:val="center"/>
              <w:rPr>
                <w:sz w:val="16"/>
                <w:szCs w:val="16"/>
              </w:rPr>
            </w:pPr>
            <w:r w:rsidRPr="00832E0A">
              <w:rPr>
                <w:sz w:val="16"/>
                <w:szCs w:val="16"/>
              </w:rPr>
              <w:t>OSNOV</w:t>
            </w:r>
          </w:p>
          <w:p w:rsidRDefault="00476A35" w:rsidP="009A70A9" w:rsidR="00476A35" w:rsidRPr="002117F2">
            <w:pPr>
              <w:jc w:val="center"/>
              <w:rPr>
                <w:sz w:val="14"/>
                <w:szCs w:val="14"/>
              </w:rPr>
            </w:pPr>
            <w:r w:rsidRPr="002117F2">
              <w:rPr>
                <w:sz w:val="14"/>
                <w:szCs w:val="14"/>
              </w:rPr>
              <w:t>TRAŽBINE</w:t>
            </w:r>
          </w:p>
          <w:p w:rsidRDefault="00476A35" w:rsidP="009A70A9" w:rsidR="00476A35" w:rsidRPr="00F3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410"/>
          </w:tcPr>
          <w:p w:rsidRDefault="00476A35" w:rsidP="009A70A9" w:rsidR="00476A35">
            <w:pPr>
              <w:jc w:val="center"/>
              <w:rPr>
                <w:sz w:val="20"/>
                <w:szCs w:val="20"/>
              </w:rPr>
            </w:pPr>
            <w:r w:rsidRPr="00F343DF">
              <w:rPr>
                <w:sz w:val="20"/>
                <w:szCs w:val="20"/>
              </w:rPr>
              <w:t>PRIJAVLJENI IZNOS</w:t>
            </w:r>
          </w:p>
          <w:p w:rsidRDefault="00476A35" w:rsidP="009A70A9" w:rsidR="00476A35" w:rsidRPr="00F343DF">
            <w:pPr>
              <w:jc w:val="center"/>
              <w:rPr>
                <w:sz w:val="20"/>
                <w:szCs w:val="20"/>
              </w:rPr>
            </w:pPr>
            <w:r w:rsidRPr="00F343DF">
              <w:rPr>
                <w:sz w:val="20"/>
                <w:szCs w:val="20"/>
              </w:rPr>
              <w:t xml:space="preserve"> U KUNAMA</w:t>
            </w:r>
          </w:p>
          <w:p w:rsidRDefault="00476A35" w:rsidP="009A70A9" w:rsidR="00476A35" w:rsidRPr="00F3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476A35" w:rsidP="00832E0A" w:rsidR="00476A35" w:rsidRPr="00F3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PRIZNATO </w:t>
            </w:r>
          </w:p>
        </w:tc>
        <w:tc>
          <w:tcPr>
            <w:tcW w:type="dxa" w:w="1560"/>
          </w:tcPr>
          <w:p w:rsidRDefault="00476A35" w:rsidP="009A70A9" w:rsidR="00476A35" w:rsidRPr="00EA3626">
            <w:pPr>
              <w:jc w:val="center"/>
              <w:rPr>
                <w:sz w:val="20"/>
                <w:szCs w:val="20"/>
              </w:rPr>
            </w:pPr>
            <w:r w:rsidRPr="00EA3626">
              <w:rPr>
                <w:sz w:val="20"/>
                <w:szCs w:val="20"/>
              </w:rPr>
              <w:t>OSPORENO</w:t>
            </w:r>
          </w:p>
          <w:p w:rsidRDefault="00476A35" w:rsidP="009A70A9" w:rsidR="00476A35" w:rsidRPr="00EA36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992"/>
          </w:tcPr>
          <w:p w:rsidRDefault="00110899" w:rsidP="009A70A9" w:rsidR="00476A35" w:rsidRPr="00110899">
            <w:pPr>
              <w:jc w:val="center"/>
              <w:rPr>
                <w:sz w:val="14"/>
                <w:szCs w:val="14"/>
              </w:rPr>
            </w:pPr>
            <w:r w:rsidRPr="00110899">
              <w:rPr>
                <w:sz w:val="14"/>
                <w:szCs w:val="14"/>
              </w:rPr>
              <w:t xml:space="preserve">Razlog </w:t>
            </w:r>
          </w:p>
          <w:p w:rsidRDefault="00110899" w:rsidP="009A70A9" w:rsidR="00476A35" w:rsidRPr="00110899">
            <w:pPr>
              <w:jc w:val="center"/>
              <w:rPr>
                <w:sz w:val="14"/>
                <w:szCs w:val="14"/>
              </w:rPr>
            </w:pPr>
            <w:r w:rsidRPr="00110899">
              <w:rPr>
                <w:sz w:val="14"/>
                <w:szCs w:val="14"/>
              </w:rPr>
              <w:t>Osporavanja</w:t>
            </w:r>
          </w:p>
          <w:p w:rsidRDefault="00476A35" w:rsidP="009A70A9" w:rsidR="00476A35" w:rsidRPr="0011089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type="dxa" w:w="1133"/>
          </w:tcPr>
          <w:p w:rsidRDefault="00110899" w:rsidP="009A70A9" w:rsidR="00476A35" w:rsidRPr="00110899">
            <w:pPr>
              <w:jc w:val="center"/>
              <w:rPr>
                <w:sz w:val="14"/>
                <w:szCs w:val="14"/>
              </w:rPr>
            </w:pPr>
            <w:r w:rsidRPr="00110899">
              <w:rPr>
                <w:sz w:val="14"/>
                <w:szCs w:val="14"/>
              </w:rPr>
              <w:t>Punomoćnik</w:t>
            </w:r>
          </w:p>
          <w:p w:rsidRDefault="00476A35" w:rsidP="009A70A9" w:rsidR="00476A35" w:rsidRPr="00110899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type="dxa" w:w="993"/>
          </w:tcPr>
          <w:p w:rsidRDefault="00476A35" w:rsidP="00832E0A" w:rsidR="00476A35">
            <w:pPr>
              <w:rPr>
                <w:sz w:val="14"/>
                <w:szCs w:val="14"/>
              </w:rPr>
            </w:pPr>
            <w:r w:rsidRPr="00832E0A">
              <w:rPr>
                <w:sz w:val="14"/>
                <w:szCs w:val="14"/>
              </w:rPr>
              <w:t>TAKSA</w:t>
            </w:r>
          </w:p>
          <w:p w:rsidRDefault="00476A35" w:rsidP="00832E0A" w:rsidR="00476A35" w:rsidRPr="00832E0A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PRISTOJBA</w:t>
            </w:r>
          </w:p>
        </w:tc>
        <w:tc>
          <w:tcPr>
            <w:tcW w:type="dxa" w:w="1276"/>
          </w:tcPr>
          <w:p w:rsidRDefault="00476A35" w:rsidP="009A70A9" w:rsidR="00476A35" w:rsidRPr="00F3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Priznato</w:t>
            </w:r>
          </w:p>
          <w:p w:rsidRDefault="00476A35" w:rsidP="009A70A9" w:rsidR="00476A35" w:rsidRPr="00F343DF">
            <w:pPr>
              <w:jc w:val="center"/>
              <w:rPr>
                <w:sz w:val="20"/>
                <w:szCs w:val="20"/>
              </w:rPr>
            </w:pPr>
            <w:r w:rsidRPr="00F343DF">
              <w:rPr>
                <w:sz w:val="20"/>
                <w:szCs w:val="20"/>
              </w:rPr>
              <w:t>u</w:t>
            </w:r>
          </w:p>
          <w:p w:rsidRDefault="00476A35" w:rsidP="009A70A9" w:rsidR="00476A35" w:rsidRPr="00F343DF">
            <w:pPr>
              <w:jc w:val="center"/>
              <w:rPr>
                <w:sz w:val="20"/>
                <w:szCs w:val="20"/>
              </w:rPr>
            </w:pPr>
            <w:r w:rsidRPr="00F343DF">
              <w:rPr>
                <w:sz w:val="20"/>
                <w:szCs w:val="20"/>
              </w:rPr>
              <w:t>%</w:t>
            </w:r>
          </w:p>
        </w:tc>
      </w:tr>
      <w:tr w:rsidTr="00A93AB2" w:rsidR="00476A35">
        <w:trPr>
          <w:trHeight w:val="1095"/>
        </w:trPr>
        <w:tc>
          <w:tcPr>
            <w:tcW w:type="dxa" w:w="720"/>
          </w:tcPr>
          <w:p w:rsidRDefault="00476A35" w:rsidP="009A70A9" w:rsidR="00476A35" w:rsidRPr="009655CF">
            <w:pPr>
              <w:jc w:val="center"/>
            </w:pPr>
            <w:r w:rsidRPr="009655CF">
              <w:t>1.</w:t>
            </w:r>
          </w:p>
        </w:tc>
        <w:tc>
          <w:tcPr>
            <w:tcW w:type="dxa" w:w="2694"/>
          </w:tcPr>
          <w:p w:rsidRDefault="0048213D" w:rsidP="00DE0488" w:rsidR="00476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HRVATSKA AGENCIJA ZA MALO GOSPODARSTVO, INOVACIJE I INVESTICIJE</w:t>
            </w:r>
          </w:p>
          <w:p w:rsidRDefault="0048213D" w:rsidP="00DE0488" w:rsidR="0048213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(HAMAG-BICRO)</w:t>
            </w:r>
          </w:p>
          <w:p w:rsidRDefault="00476A35" w:rsidP="00DE0488" w:rsidR="00476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ZAGREB</w:t>
            </w:r>
            <w:r w:rsidR="00110899">
              <w:rPr>
                <w:sz w:val="18"/>
                <w:szCs w:val="18"/>
              </w:rPr>
              <w:t>, KSAVER 208</w:t>
            </w:r>
          </w:p>
          <w:p w:rsidRDefault="00476A35" w:rsidP="00DE0488" w:rsidR="00476A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OIB: </w:t>
            </w:r>
            <w:r w:rsidR="00110899">
              <w:rPr>
                <w:sz w:val="18"/>
                <w:szCs w:val="18"/>
              </w:rPr>
              <w:t>25609559342</w:t>
            </w:r>
          </w:p>
          <w:p w:rsidRDefault="00476A35" w:rsidP="00DE0488" w:rsidR="00476A35" w:rsidRPr="000526C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IBAN:HR</w:t>
            </w:r>
            <w:r w:rsidR="00110899">
              <w:rPr>
                <w:sz w:val="18"/>
                <w:szCs w:val="18"/>
              </w:rPr>
              <w:t>1210010051863000160</w:t>
            </w:r>
          </w:p>
        </w:tc>
        <w:tc>
          <w:tcPr>
            <w:tcW w:type="dxa" w:w="1417"/>
          </w:tcPr>
          <w:p w:rsidRDefault="00476A35" w:rsidP="00DE0488" w:rsidR="00476A35">
            <w:pPr>
              <w:jc w:val="center"/>
              <w:rPr>
                <w:sz w:val="20"/>
                <w:szCs w:val="20"/>
              </w:rPr>
            </w:pPr>
          </w:p>
          <w:p w:rsidRDefault="00110899" w:rsidP="00DE0488" w:rsidR="00476A35" w:rsidRPr="00110899">
            <w:pPr>
              <w:jc w:val="center"/>
              <w:rPr>
                <w:sz w:val="20"/>
                <w:szCs w:val="20"/>
              </w:rPr>
            </w:pPr>
            <w:r w:rsidRPr="00110899">
              <w:rPr>
                <w:sz w:val="20"/>
                <w:szCs w:val="20"/>
              </w:rPr>
              <w:t>GARANCIJA</w:t>
            </w:r>
          </w:p>
        </w:tc>
        <w:tc>
          <w:tcPr>
            <w:tcW w:type="dxa" w:w="2410"/>
          </w:tcPr>
          <w:p w:rsidRDefault="00476A35" w:rsidP="003764D3" w:rsidR="00476A35" w:rsidRPr="00110899">
            <w:pPr>
              <w:rPr>
                <w:sz w:val="18"/>
                <w:szCs w:val="18"/>
              </w:rPr>
            </w:pPr>
            <w:r w:rsidRPr="00110899">
              <w:rPr>
                <w:sz w:val="18"/>
                <w:szCs w:val="18"/>
              </w:rPr>
              <w:t xml:space="preserve">   glavnica</w:t>
            </w:r>
            <w:r w:rsidR="00110899">
              <w:rPr>
                <w:sz w:val="18"/>
                <w:szCs w:val="18"/>
              </w:rPr>
              <w:t xml:space="preserve">       </w:t>
            </w:r>
            <w:r w:rsidR="00110899" w:rsidRPr="00110899">
              <w:rPr>
                <w:sz w:val="18"/>
                <w:szCs w:val="18"/>
              </w:rPr>
              <w:t>357</w:t>
            </w:r>
            <w:r w:rsidR="00110899">
              <w:rPr>
                <w:sz w:val="18"/>
                <w:szCs w:val="18"/>
              </w:rPr>
              <w:t>.</w:t>
            </w:r>
            <w:r w:rsidR="00110899" w:rsidRPr="00110899">
              <w:rPr>
                <w:sz w:val="18"/>
                <w:szCs w:val="18"/>
              </w:rPr>
              <w:t>633,58</w:t>
            </w:r>
          </w:p>
          <w:p w:rsidRDefault="00476A35" w:rsidP="00DE0488" w:rsidR="00476A35" w:rsidRPr="00110899">
            <w:pPr>
              <w:rPr>
                <w:sz w:val="18"/>
                <w:szCs w:val="18"/>
              </w:rPr>
            </w:pPr>
            <w:r w:rsidRPr="00110899">
              <w:rPr>
                <w:sz w:val="18"/>
                <w:szCs w:val="18"/>
              </w:rPr>
              <w:t xml:space="preserve">   kamata</w:t>
            </w:r>
            <w:r w:rsidR="00110899">
              <w:rPr>
                <w:sz w:val="18"/>
                <w:szCs w:val="18"/>
              </w:rPr>
              <w:t xml:space="preserve">         </w:t>
            </w:r>
            <w:r w:rsidR="00110899" w:rsidRPr="00110899">
              <w:rPr>
                <w:sz w:val="18"/>
                <w:szCs w:val="18"/>
              </w:rPr>
              <w:t>124</w:t>
            </w:r>
            <w:r w:rsidR="00110899">
              <w:rPr>
                <w:sz w:val="18"/>
                <w:szCs w:val="18"/>
              </w:rPr>
              <w:t>.</w:t>
            </w:r>
            <w:r w:rsidR="00110899" w:rsidRPr="00110899">
              <w:rPr>
                <w:sz w:val="18"/>
                <w:szCs w:val="18"/>
              </w:rPr>
              <w:t>430,57</w:t>
            </w:r>
          </w:p>
          <w:p w:rsidRDefault="00476A35" w:rsidP="00E0517F" w:rsidR="00476A35" w:rsidRPr="005A402C">
            <w:pPr>
              <w:rPr>
                <w:b/>
                <w:sz w:val="20"/>
                <w:szCs w:val="20"/>
              </w:rPr>
            </w:pPr>
            <w:r w:rsidRPr="00110899">
              <w:rPr>
                <w:sz w:val="18"/>
                <w:szCs w:val="18"/>
              </w:rPr>
              <w:t xml:space="preserve">   trošak               </w:t>
            </w:r>
            <w:r w:rsidR="00110899">
              <w:rPr>
                <w:sz w:val="18"/>
                <w:szCs w:val="18"/>
              </w:rPr>
              <w:t>0,00</w:t>
            </w:r>
          </w:p>
        </w:tc>
        <w:tc>
          <w:tcPr>
            <w:tcW w:type="dxa" w:w="1417"/>
          </w:tcPr>
          <w:p w:rsidRDefault="00D2285E" w:rsidP="00D2285E" w:rsidR="00D2285E" w:rsidRPr="00110899">
            <w:pPr>
              <w:jc w:val="center"/>
              <w:rPr>
                <w:sz w:val="18"/>
                <w:szCs w:val="18"/>
              </w:rPr>
            </w:pPr>
            <w:r w:rsidRPr="00110899">
              <w:rPr>
                <w:sz w:val="18"/>
                <w:szCs w:val="18"/>
              </w:rPr>
              <w:t>357</w:t>
            </w:r>
            <w:r>
              <w:rPr>
                <w:sz w:val="18"/>
                <w:szCs w:val="18"/>
              </w:rPr>
              <w:t>.</w:t>
            </w:r>
            <w:r w:rsidRPr="00110899">
              <w:rPr>
                <w:sz w:val="18"/>
                <w:szCs w:val="18"/>
              </w:rPr>
              <w:t>633,58</w:t>
            </w:r>
          </w:p>
          <w:p w:rsidRDefault="00D2285E" w:rsidP="00D2285E" w:rsidR="00D2285E" w:rsidRPr="00110899">
            <w:pPr>
              <w:jc w:val="center"/>
              <w:rPr>
                <w:sz w:val="18"/>
                <w:szCs w:val="18"/>
              </w:rPr>
            </w:pPr>
            <w:r w:rsidRPr="00110899">
              <w:rPr>
                <w:sz w:val="18"/>
                <w:szCs w:val="18"/>
              </w:rPr>
              <w:t>124</w:t>
            </w:r>
            <w:r>
              <w:rPr>
                <w:sz w:val="18"/>
                <w:szCs w:val="18"/>
              </w:rPr>
              <w:t>.</w:t>
            </w:r>
            <w:r w:rsidRPr="00110899">
              <w:rPr>
                <w:sz w:val="18"/>
                <w:szCs w:val="18"/>
              </w:rPr>
              <w:t>430,57</w:t>
            </w:r>
          </w:p>
          <w:p w:rsidRDefault="00D2285E" w:rsidP="00D2285E" w:rsidR="00476A35" w:rsidRPr="00AE6BF7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0,00</w:t>
            </w:r>
          </w:p>
        </w:tc>
        <w:tc>
          <w:tcPr>
            <w:tcW w:type="dxa" w:w="1560"/>
          </w:tcPr>
          <w:p w:rsidRDefault="00476A35" w:rsidP="00D2285E" w:rsidR="00476A35" w:rsidRPr="00EA3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Default="00476A35" w:rsidP="00D2285E" w:rsidR="00476A35" w:rsidRPr="00EA3626">
            <w:pPr>
              <w:jc w:val="center"/>
              <w:rPr>
                <w:sz w:val="20"/>
                <w:szCs w:val="20"/>
              </w:rPr>
            </w:pPr>
            <w:r w:rsidRPr="00EA3626">
              <w:rPr>
                <w:sz w:val="20"/>
                <w:szCs w:val="20"/>
              </w:rPr>
              <w:t>0,00</w:t>
            </w:r>
          </w:p>
          <w:p w:rsidRDefault="00476A35" w:rsidP="00D2285E" w:rsidR="00476A35" w:rsidRPr="00EA3626">
            <w:pPr>
              <w:jc w:val="center"/>
              <w:rPr>
                <w:sz w:val="20"/>
                <w:szCs w:val="20"/>
              </w:rPr>
            </w:pPr>
            <w:r w:rsidRPr="00EA3626">
              <w:rPr>
                <w:sz w:val="20"/>
                <w:szCs w:val="20"/>
              </w:rPr>
              <w:t>0,00</w:t>
            </w:r>
          </w:p>
        </w:tc>
        <w:tc>
          <w:tcPr>
            <w:tcW w:type="dxa" w:w="992"/>
          </w:tcPr>
          <w:p w:rsidRDefault="00476A35" w:rsidP="00EA3626" w:rsidR="00476A35" w:rsidRPr="00A06F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</w:p>
          <w:p w:rsidRDefault="00476A35" w:rsidP="00AE6BF7" w:rsidR="00476A35" w:rsidRPr="00A06FB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---</w:t>
            </w:r>
          </w:p>
        </w:tc>
        <w:tc>
          <w:tcPr>
            <w:tcW w:type="dxa" w:w="1133"/>
          </w:tcPr>
          <w:p w:rsidRDefault="00476A35" w:rsidP="00DE0488" w:rsidR="00476A35">
            <w:pPr>
              <w:jc w:val="center"/>
              <w:rPr>
                <w:sz w:val="20"/>
                <w:szCs w:val="20"/>
              </w:rPr>
            </w:pPr>
          </w:p>
          <w:p w:rsidRDefault="00476A35" w:rsidP="00AE6BF7" w:rsidR="00476A35" w:rsidRPr="00AE6B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-----------</w:t>
            </w:r>
          </w:p>
        </w:tc>
        <w:tc>
          <w:tcPr>
            <w:tcW w:type="dxa" w:w="993"/>
          </w:tcPr>
          <w:p w:rsidRDefault="00476A35" w:rsidP="00DE0488" w:rsidR="00476A35">
            <w:pPr>
              <w:jc w:val="center"/>
              <w:rPr>
                <w:sz w:val="20"/>
                <w:szCs w:val="20"/>
              </w:rPr>
            </w:pPr>
          </w:p>
          <w:p w:rsidRDefault="00110899" w:rsidP="00DE0488" w:rsidR="00476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  <w:p w:rsidRDefault="00110899" w:rsidP="00DE0488" w:rsidR="00110899" w:rsidRPr="00110899">
            <w:pPr>
              <w:jc w:val="center"/>
              <w:rPr>
                <w:sz w:val="16"/>
                <w:szCs w:val="16"/>
              </w:rPr>
            </w:pPr>
            <w:r w:rsidRPr="00110899">
              <w:rPr>
                <w:sz w:val="16"/>
                <w:szCs w:val="16"/>
              </w:rPr>
              <w:t>Oslobođen</w:t>
            </w:r>
          </w:p>
        </w:tc>
        <w:tc>
          <w:tcPr>
            <w:tcW w:type="dxa" w:w="1276"/>
          </w:tcPr>
          <w:p w:rsidRDefault="00476A35" w:rsidP="00DE0488" w:rsidR="00476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Tr="00A93AB2" w:rsidR="00476A35">
        <w:trPr>
          <w:trHeight w:val="900"/>
        </w:trPr>
        <w:tc>
          <w:tcPr>
            <w:tcW w:type="dxa" w:w="720"/>
          </w:tcPr>
          <w:p w:rsidRDefault="00476A35" w:rsidP="007F364A" w:rsidR="00476A35" w:rsidRPr="007F364A"/>
        </w:tc>
        <w:tc>
          <w:tcPr>
            <w:tcW w:type="dxa" w:w="2694"/>
          </w:tcPr>
          <w:p w:rsidRDefault="00476A35" w:rsidP="009A70A9" w:rsidR="00476A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476A35" w:rsidP="009A70A9" w:rsidR="00476A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410"/>
          </w:tcPr>
          <w:p w:rsidRDefault="00476A35" w:rsidP="00A93AB2" w:rsidR="00D228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UKUPNO:</w:t>
            </w:r>
          </w:p>
          <w:p w:rsidRDefault="00D2285E" w:rsidP="00A93AB2" w:rsidR="00D2285E">
            <w:pPr>
              <w:jc w:val="center"/>
              <w:rPr>
                <w:b/>
                <w:sz w:val="20"/>
                <w:szCs w:val="20"/>
              </w:rPr>
            </w:pPr>
          </w:p>
          <w:p w:rsidRDefault="00110899" w:rsidP="00A93AB2" w:rsidR="00476A35" w:rsidRPr="007F364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482.064,15</w:t>
            </w:r>
          </w:p>
        </w:tc>
        <w:tc>
          <w:tcPr>
            <w:tcW w:type="dxa" w:w="1417"/>
          </w:tcPr>
          <w:p w:rsidRDefault="00476A35" w:rsidP="009A70A9" w:rsidR="00476A35">
            <w:pPr>
              <w:jc w:val="center"/>
              <w:rPr>
                <w:b/>
                <w:sz w:val="20"/>
                <w:szCs w:val="20"/>
              </w:rPr>
            </w:pPr>
          </w:p>
          <w:p w:rsidRDefault="00D2285E" w:rsidP="009A70A9" w:rsidR="00D2285E">
            <w:pPr>
              <w:jc w:val="center"/>
              <w:rPr>
                <w:b/>
                <w:sz w:val="20"/>
                <w:szCs w:val="20"/>
              </w:rPr>
            </w:pPr>
          </w:p>
          <w:p w:rsidRDefault="00D2285E" w:rsidP="009A70A9" w:rsidR="00D2285E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482.064,15</w:t>
            </w:r>
          </w:p>
        </w:tc>
        <w:tc>
          <w:tcPr>
            <w:tcW w:type="dxa" w:w="1560"/>
          </w:tcPr>
          <w:p w:rsidRDefault="00D2285E" w:rsidP="00D2285E" w:rsidR="00D2285E">
            <w:pPr>
              <w:jc w:val="center"/>
              <w:rPr>
                <w:b/>
                <w:sz w:val="20"/>
                <w:szCs w:val="20"/>
              </w:rPr>
            </w:pPr>
          </w:p>
          <w:p w:rsidRDefault="00D2285E" w:rsidP="00D2285E" w:rsidR="00D2285E">
            <w:pPr>
              <w:jc w:val="center"/>
              <w:rPr>
                <w:b/>
                <w:sz w:val="20"/>
                <w:szCs w:val="20"/>
              </w:rPr>
            </w:pPr>
          </w:p>
          <w:p w:rsidRDefault="00476A35" w:rsidP="00D2285E" w:rsidR="00476A35" w:rsidRPr="005A2FCF">
            <w:pPr>
              <w:jc w:val="center"/>
              <w:rPr>
                <w:b/>
                <w:sz w:val="20"/>
                <w:szCs w:val="20"/>
              </w:rPr>
            </w:pPr>
            <w:r w:rsidRPr="005A2FC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type="dxa" w:w="992"/>
          </w:tcPr>
          <w:p w:rsidRDefault="00476A35" w:rsidP="009A70A9" w:rsidR="00476A35" w:rsidRPr="005A2FCF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type="dxa" w:w="1133"/>
          </w:tcPr>
          <w:p w:rsidRDefault="00476A35" w:rsidP="009A70A9" w:rsidR="00476A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993"/>
          </w:tcPr>
          <w:p w:rsidRDefault="00476A35" w:rsidP="009A70A9" w:rsidR="00476A35" w:rsidRPr="005A402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1276"/>
          </w:tcPr>
          <w:p w:rsidRDefault="00476A35" w:rsidP="009A70A9" w:rsidR="00476A35" w:rsidRPr="00F343DF">
            <w:pPr>
              <w:jc w:val="center"/>
              <w:rPr>
                <w:sz w:val="20"/>
                <w:szCs w:val="20"/>
              </w:rPr>
            </w:pPr>
          </w:p>
        </w:tc>
      </w:tr>
      <w:tr w:rsidTr="00A93AB2" w:rsidR="00476A35">
        <w:trPr>
          <w:trHeight w:val="979"/>
        </w:trPr>
        <w:tc>
          <w:tcPr>
            <w:tcW w:type="dxa" w:w="720"/>
          </w:tcPr>
          <w:p w:rsidRDefault="00476A35" w:rsidP="009A70A9" w:rsidR="00476A35" w:rsidRPr="009B6637">
            <w:pPr>
              <w:jc w:val="center"/>
            </w:pPr>
            <w:r>
              <w:lastRenderedPageBreak/>
              <w:t>2</w:t>
            </w:r>
            <w:r w:rsidRPr="009B6637">
              <w:t>.</w:t>
            </w:r>
          </w:p>
        </w:tc>
        <w:tc>
          <w:tcPr>
            <w:tcW w:type="dxa" w:w="2694"/>
          </w:tcPr>
          <w:p w:rsidRDefault="00D2285E" w:rsidP="00D2285E" w:rsidR="00D2285E">
            <w:pPr>
              <w:jc w:val="center"/>
              <w:rPr>
                <w:sz w:val="20"/>
                <w:szCs w:val="20"/>
              </w:rPr>
            </w:pPr>
            <w:r w:rsidRPr="004E6A93">
              <w:rPr>
                <w:sz w:val="20"/>
                <w:szCs w:val="20"/>
              </w:rPr>
              <w:t>REPUBLIKA</w:t>
            </w:r>
            <w:r>
              <w:rPr>
                <w:sz w:val="20"/>
                <w:szCs w:val="20"/>
              </w:rPr>
              <w:t xml:space="preserve"> HRVATSKA</w:t>
            </w:r>
          </w:p>
          <w:p w:rsidRDefault="00D2285E" w:rsidP="00D2285E" w:rsidR="00D22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MINISTARSTVO FINANCIJA</w:t>
            </w:r>
          </w:p>
          <w:p w:rsidRDefault="00D2285E" w:rsidP="00D2285E" w:rsidR="00D22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Porezna uprava</w:t>
            </w:r>
          </w:p>
          <w:p w:rsidRDefault="00D2285E" w:rsidP="00D2285E" w:rsidR="00D22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PU VARAŽDIN</w:t>
            </w:r>
          </w:p>
          <w:p w:rsidRDefault="00D2285E" w:rsidP="00D2285E" w:rsidR="00476A35" w:rsidRPr="00B062CF">
            <w:pPr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OIB: 18683136487</w:t>
            </w:r>
          </w:p>
        </w:tc>
        <w:tc>
          <w:tcPr>
            <w:tcW w:type="dxa" w:w="1417"/>
          </w:tcPr>
          <w:p w:rsidRDefault="00D2285E" w:rsidP="00DE0488" w:rsidR="00476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POREZI</w:t>
            </w:r>
          </w:p>
          <w:p w:rsidRDefault="00D2285E" w:rsidP="00DE0488" w:rsidR="00D22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</w:t>
            </w:r>
          </w:p>
          <w:p w:rsidRDefault="00D2285E" w:rsidP="00DE0488" w:rsidR="00D22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DOPRINOSI</w:t>
            </w:r>
          </w:p>
        </w:tc>
        <w:tc>
          <w:tcPr>
            <w:tcW w:type="dxa" w:w="2410"/>
          </w:tcPr>
          <w:p w:rsidRDefault="00476A35" w:rsidP="00621D66" w:rsidR="00476A35" w:rsidRPr="00621D66">
            <w:pPr>
              <w:rPr>
                <w:sz w:val="20"/>
                <w:szCs w:val="20"/>
              </w:rPr>
            </w:pPr>
            <w:r w:rsidRPr="00621D66">
              <w:rPr>
                <w:sz w:val="20"/>
                <w:szCs w:val="20"/>
              </w:rPr>
              <w:t xml:space="preserve">glavnica </w:t>
            </w:r>
            <w:r w:rsidR="00D2285E">
              <w:rPr>
                <w:sz w:val="20"/>
                <w:szCs w:val="20"/>
              </w:rPr>
              <w:t xml:space="preserve"> 332.896,56</w:t>
            </w:r>
            <w:r w:rsidRPr="00621D66">
              <w:rPr>
                <w:sz w:val="20"/>
                <w:szCs w:val="20"/>
              </w:rPr>
              <w:t xml:space="preserve">         </w:t>
            </w:r>
            <w:r w:rsidR="00995F59">
              <w:rPr>
                <w:sz w:val="20"/>
                <w:szCs w:val="20"/>
              </w:rPr>
              <w:t xml:space="preserve"> </w:t>
            </w:r>
          </w:p>
          <w:p w:rsidRDefault="00476A35" w:rsidP="00621D66" w:rsidR="00476A35" w:rsidRPr="00621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kamata  </w:t>
            </w:r>
            <w:r w:rsidR="00D2285E">
              <w:rPr>
                <w:sz w:val="20"/>
                <w:szCs w:val="20"/>
              </w:rPr>
              <w:t xml:space="preserve">  194.590,79</w:t>
            </w:r>
            <w:r>
              <w:rPr>
                <w:sz w:val="20"/>
                <w:szCs w:val="20"/>
              </w:rPr>
              <w:t xml:space="preserve">           </w:t>
            </w:r>
          </w:p>
          <w:p w:rsidRDefault="00476A35" w:rsidP="00914905" w:rsidR="00476A35" w:rsidRPr="00621D6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trošak        </w:t>
            </w:r>
            <w:r w:rsidR="00D2285E">
              <w:rPr>
                <w:sz w:val="20"/>
                <w:szCs w:val="20"/>
              </w:rPr>
              <w:t>0,00</w:t>
            </w:r>
            <w:r>
              <w:rPr>
                <w:sz w:val="20"/>
                <w:szCs w:val="20"/>
              </w:rPr>
              <w:t xml:space="preserve">       </w:t>
            </w:r>
          </w:p>
        </w:tc>
        <w:tc>
          <w:tcPr>
            <w:tcW w:type="dxa" w:w="1417"/>
          </w:tcPr>
          <w:p w:rsidRDefault="00D2285E" w:rsidP="00D2285E" w:rsidR="00D2285E" w:rsidRPr="00621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332.896,56</w:t>
            </w:r>
          </w:p>
          <w:p w:rsidRDefault="00D2285E" w:rsidP="00D2285E" w:rsidR="00D2285E" w:rsidRPr="00621D6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194.590,79</w:t>
            </w:r>
          </w:p>
          <w:p w:rsidRDefault="00D2285E" w:rsidP="00D2285E" w:rsidR="00476A35" w:rsidRPr="0091490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560"/>
          </w:tcPr>
          <w:p w:rsidRDefault="00476A35" w:rsidP="00D2285E" w:rsidR="00476A35" w:rsidRPr="00EA362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  <w:p w:rsidRDefault="00476A35" w:rsidP="00D2285E" w:rsidR="00476A35" w:rsidRPr="00EA3626">
            <w:pPr>
              <w:jc w:val="center"/>
              <w:rPr>
                <w:sz w:val="20"/>
                <w:szCs w:val="20"/>
              </w:rPr>
            </w:pPr>
            <w:r w:rsidRPr="00EA3626">
              <w:rPr>
                <w:sz w:val="20"/>
                <w:szCs w:val="20"/>
              </w:rPr>
              <w:t>0,00</w:t>
            </w:r>
          </w:p>
          <w:p w:rsidRDefault="00476A35" w:rsidP="00D2285E" w:rsidR="00476A35" w:rsidRPr="00EA3626">
            <w:pPr>
              <w:jc w:val="center"/>
              <w:rPr>
                <w:sz w:val="20"/>
                <w:szCs w:val="20"/>
              </w:rPr>
            </w:pPr>
            <w:r w:rsidRPr="00EA3626">
              <w:rPr>
                <w:sz w:val="20"/>
                <w:szCs w:val="20"/>
              </w:rPr>
              <w:t>0,00</w:t>
            </w:r>
          </w:p>
          <w:p w:rsidRDefault="00476A35" w:rsidP="00DE0488" w:rsidR="00476A35" w:rsidRPr="00EA362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992"/>
          </w:tcPr>
          <w:p w:rsidRDefault="00476A35" w:rsidP="00DE0488" w:rsidR="00476A35" w:rsidRPr="00A32A32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  <w:tc>
          <w:tcPr>
            <w:tcW w:type="dxa" w:w="1133"/>
          </w:tcPr>
          <w:p w:rsidRDefault="00D2285E" w:rsidP="00DE0488" w:rsidR="00476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ŽDO U</w:t>
            </w:r>
          </w:p>
          <w:p w:rsidRDefault="00D2285E" w:rsidP="00DE0488" w:rsidR="00D2285E" w:rsidRPr="00D2285E">
            <w:pPr>
              <w:jc w:val="center"/>
              <w:rPr>
                <w:sz w:val="18"/>
                <w:szCs w:val="18"/>
              </w:rPr>
            </w:pPr>
            <w:r w:rsidRPr="00D2285E">
              <w:rPr>
                <w:sz w:val="18"/>
                <w:szCs w:val="18"/>
              </w:rPr>
              <w:t>Varaždinu</w:t>
            </w:r>
          </w:p>
        </w:tc>
        <w:tc>
          <w:tcPr>
            <w:tcW w:type="dxa" w:w="993"/>
          </w:tcPr>
          <w:p w:rsidRDefault="00D2285E" w:rsidP="00D2285E" w:rsidR="00D2285E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NE</w:t>
            </w:r>
          </w:p>
          <w:p w:rsidRDefault="00D2285E" w:rsidP="00D2285E" w:rsidR="00476A35" w:rsidRPr="00F343DF">
            <w:pPr>
              <w:jc w:val="center"/>
              <w:rPr>
                <w:sz w:val="20"/>
                <w:szCs w:val="20"/>
              </w:rPr>
            </w:pPr>
            <w:r w:rsidRPr="00110899">
              <w:rPr>
                <w:sz w:val="16"/>
                <w:szCs w:val="16"/>
              </w:rPr>
              <w:t>Oslobođen</w:t>
            </w:r>
          </w:p>
        </w:tc>
        <w:tc>
          <w:tcPr>
            <w:tcW w:type="dxa" w:w="1276"/>
          </w:tcPr>
          <w:p w:rsidRDefault="00476A35" w:rsidP="00DE0488" w:rsidR="00476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Tr="00A93AB2" w:rsidR="00476A35">
        <w:trPr>
          <w:trHeight w:val="413"/>
        </w:trPr>
        <w:tc>
          <w:tcPr>
            <w:tcW w:type="dxa" w:w="720"/>
          </w:tcPr>
          <w:p w:rsidRDefault="00476A35" w:rsidP="009A70A9" w:rsidR="00476A35" w:rsidRPr="005A402C"/>
        </w:tc>
        <w:tc>
          <w:tcPr>
            <w:tcW w:type="dxa" w:w="2694"/>
          </w:tcPr>
          <w:p w:rsidRDefault="00476A35" w:rsidP="009A70A9" w:rsidR="00476A35">
            <w:pPr>
              <w:jc w:val="center"/>
              <w:rPr>
                <w:sz w:val="20"/>
                <w:szCs w:val="20"/>
              </w:rPr>
            </w:pPr>
          </w:p>
          <w:p w:rsidRDefault="00476A35" w:rsidP="009A70A9" w:rsidR="00476A35" w:rsidRPr="005A402C">
            <w:pPr>
              <w:rPr>
                <w:sz w:val="20"/>
                <w:szCs w:val="20"/>
              </w:rPr>
            </w:pPr>
          </w:p>
          <w:p w:rsidRDefault="00476A35" w:rsidP="009A70A9" w:rsidR="00476A35" w:rsidRPr="005A402C">
            <w:pPr>
              <w:rPr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476A35" w:rsidP="009A70A9" w:rsidR="00476A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410"/>
          </w:tcPr>
          <w:p w:rsidRDefault="00476A35" w:rsidP="00A93AB2" w:rsidR="00D2285E">
            <w:pPr>
              <w:jc w:val="center"/>
              <w:rPr>
                <w:b/>
                <w:sz w:val="20"/>
                <w:szCs w:val="20"/>
              </w:rPr>
            </w:pPr>
            <w:r w:rsidRPr="005A402C">
              <w:rPr>
                <w:b/>
                <w:sz w:val="20"/>
                <w:szCs w:val="20"/>
              </w:rPr>
              <w:t>UKUPNO</w:t>
            </w:r>
          </w:p>
          <w:p w:rsidRDefault="00D2285E" w:rsidP="00A93AB2" w:rsidR="00D2285E">
            <w:pPr>
              <w:jc w:val="center"/>
              <w:rPr>
                <w:b/>
                <w:sz w:val="20"/>
                <w:szCs w:val="20"/>
              </w:rPr>
            </w:pPr>
          </w:p>
          <w:p w:rsidRDefault="00D2285E" w:rsidP="00A93AB2" w:rsidR="00476A35" w:rsidRPr="005A402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527.487,35</w:t>
            </w:r>
          </w:p>
        </w:tc>
        <w:tc>
          <w:tcPr>
            <w:tcW w:type="dxa" w:w="1417"/>
          </w:tcPr>
          <w:p w:rsidRDefault="00476A35" w:rsidP="005A0D88" w:rsidR="00476A35">
            <w:pPr>
              <w:jc w:val="center"/>
              <w:rPr>
                <w:b/>
                <w:sz w:val="20"/>
                <w:szCs w:val="20"/>
              </w:rPr>
            </w:pPr>
          </w:p>
          <w:p w:rsidRDefault="00D2285E" w:rsidP="005A0D88" w:rsidR="00D2285E">
            <w:pPr>
              <w:jc w:val="center"/>
              <w:rPr>
                <w:b/>
                <w:sz w:val="20"/>
                <w:szCs w:val="20"/>
              </w:rPr>
            </w:pPr>
          </w:p>
          <w:p w:rsidRDefault="00D2285E" w:rsidP="005A0D88" w:rsidR="00D2285E" w:rsidRPr="002733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527.487,35</w:t>
            </w:r>
          </w:p>
        </w:tc>
        <w:tc>
          <w:tcPr>
            <w:tcW w:type="dxa" w:w="1560"/>
          </w:tcPr>
          <w:p w:rsidRDefault="00476A35" w:rsidP="001C744F" w:rsidR="00476A35">
            <w:pPr>
              <w:jc w:val="center"/>
              <w:rPr>
                <w:b/>
                <w:sz w:val="20"/>
                <w:szCs w:val="20"/>
              </w:rPr>
            </w:pPr>
          </w:p>
          <w:p w:rsidRDefault="00D2285E" w:rsidP="001C744F" w:rsidR="00D2285E">
            <w:pPr>
              <w:jc w:val="center"/>
              <w:rPr>
                <w:b/>
                <w:sz w:val="20"/>
                <w:szCs w:val="20"/>
              </w:rPr>
            </w:pPr>
          </w:p>
          <w:p w:rsidRDefault="00D2285E" w:rsidP="001C744F" w:rsidR="00D2285E" w:rsidRPr="005A2FC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type="dxa" w:w="992"/>
          </w:tcPr>
          <w:p w:rsidRDefault="00476A35" w:rsidP="009A70A9" w:rsidR="00476A35" w:rsidRPr="00EA48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------</w:t>
            </w:r>
          </w:p>
        </w:tc>
        <w:tc>
          <w:tcPr>
            <w:tcW w:type="dxa" w:w="1133"/>
          </w:tcPr>
          <w:p w:rsidRDefault="00476A35" w:rsidP="009A70A9" w:rsidR="00476A35" w:rsidRPr="00F3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993"/>
          </w:tcPr>
          <w:p w:rsidRDefault="00476A35" w:rsidP="009A70A9" w:rsidR="00476A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476A35" w:rsidP="009A70A9" w:rsidR="00476A35">
            <w:pPr>
              <w:jc w:val="center"/>
              <w:rPr>
                <w:sz w:val="20"/>
                <w:szCs w:val="20"/>
              </w:rPr>
            </w:pPr>
          </w:p>
        </w:tc>
      </w:tr>
      <w:tr w:rsidTr="00A93AB2" w:rsidR="00476A35">
        <w:trPr>
          <w:trHeight w:val="413"/>
        </w:trPr>
        <w:tc>
          <w:tcPr>
            <w:tcW w:type="dxa" w:w="720"/>
          </w:tcPr>
          <w:p w:rsidRDefault="00476A35" w:rsidP="009A70A9" w:rsidR="00476A35">
            <w:pPr>
              <w:jc w:val="center"/>
            </w:pPr>
            <w:r>
              <w:t>3.</w:t>
            </w:r>
          </w:p>
        </w:tc>
        <w:tc>
          <w:tcPr>
            <w:tcW w:type="dxa" w:w="2694"/>
          </w:tcPr>
          <w:p w:rsidRDefault="00A93AB2" w:rsidP="00DE0488" w:rsidR="00476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B2 KAPITAL d.o.o.</w:t>
            </w:r>
          </w:p>
          <w:p w:rsidRDefault="00A93AB2" w:rsidP="00DE0488" w:rsidR="00476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Radnička 41</w:t>
            </w:r>
          </w:p>
          <w:p w:rsidRDefault="00476A35" w:rsidP="004B1769" w:rsidR="00476A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ZAGREB</w:t>
            </w:r>
          </w:p>
          <w:p w:rsidRDefault="00476A35" w:rsidP="004B1769" w:rsidR="00476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OIB:</w:t>
            </w:r>
            <w:r w:rsidR="00A93AB2">
              <w:rPr>
                <w:sz w:val="20"/>
                <w:szCs w:val="20"/>
              </w:rPr>
              <w:t>57509775367</w:t>
            </w:r>
          </w:p>
          <w:p w:rsidRDefault="00476A35" w:rsidP="00A93AB2" w:rsidR="00476A35">
            <w:pPr>
              <w:rPr>
                <w:sz w:val="20"/>
                <w:szCs w:val="20"/>
              </w:rPr>
            </w:pPr>
          </w:p>
          <w:p w:rsidRDefault="00476A35" w:rsidP="004B1769" w:rsidR="00476A35" w:rsidRPr="00F3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A93AB2" w:rsidP="00DE0488" w:rsidR="00476A35" w:rsidRPr="00A93AB2">
            <w:pPr>
              <w:jc w:val="center"/>
              <w:rPr>
                <w:sz w:val="16"/>
                <w:szCs w:val="16"/>
              </w:rPr>
            </w:pPr>
            <w:r w:rsidRPr="00A93AB2">
              <w:rPr>
                <w:sz w:val="16"/>
                <w:szCs w:val="16"/>
              </w:rPr>
              <w:t xml:space="preserve">KREDIT/USTUP TRAŽBINE  </w:t>
            </w:r>
          </w:p>
        </w:tc>
        <w:tc>
          <w:tcPr>
            <w:tcW w:type="dxa" w:w="2410"/>
          </w:tcPr>
          <w:p w:rsidRDefault="00A93AB2" w:rsidP="00621D66" w:rsidR="00476A3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glavnica     </w:t>
            </w:r>
            <w:r w:rsidRPr="00A93AB2">
              <w:rPr>
                <w:sz w:val="20"/>
                <w:szCs w:val="20"/>
              </w:rPr>
              <w:t>377</w:t>
            </w:r>
            <w:r>
              <w:rPr>
                <w:sz w:val="20"/>
                <w:szCs w:val="20"/>
              </w:rPr>
              <w:t>.</w:t>
            </w:r>
            <w:r w:rsidRPr="00A93AB2">
              <w:rPr>
                <w:sz w:val="20"/>
                <w:szCs w:val="20"/>
              </w:rPr>
              <w:t>346,63</w:t>
            </w:r>
          </w:p>
          <w:p w:rsidRDefault="00476A35" w:rsidP="00621D66" w:rsidR="00476A35">
            <w:pPr>
              <w:rPr>
                <w:sz w:val="20"/>
                <w:szCs w:val="20"/>
              </w:rPr>
            </w:pPr>
            <w:r w:rsidRPr="00F343DF">
              <w:rPr>
                <w:sz w:val="20"/>
                <w:szCs w:val="20"/>
              </w:rPr>
              <w:t xml:space="preserve"> kamata</w:t>
            </w:r>
            <w:r w:rsidR="00A93AB2">
              <w:rPr>
                <w:sz w:val="20"/>
                <w:szCs w:val="20"/>
              </w:rPr>
              <w:t xml:space="preserve">       </w:t>
            </w:r>
            <w:r w:rsidR="00A93AB2" w:rsidRPr="00A93AB2">
              <w:rPr>
                <w:sz w:val="20"/>
                <w:szCs w:val="20"/>
              </w:rPr>
              <w:t>147</w:t>
            </w:r>
            <w:r w:rsidR="00A93AB2">
              <w:rPr>
                <w:sz w:val="20"/>
                <w:szCs w:val="20"/>
              </w:rPr>
              <w:t>.</w:t>
            </w:r>
            <w:r w:rsidR="00A93AB2" w:rsidRPr="00A93AB2">
              <w:rPr>
                <w:sz w:val="20"/>
                <w:szCs w:val="20"/>
              </w:rPr>
              <w:t>422,28</w:t>
            </w:r>
          </w:p>
          <w:p w:rsidRDefault="00476A35" w:rsidP="00621D66" w:rsidR="00476A35" w:rsidRPr="00F343D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Pr="00F343DF">
              <w:rPr>
                <w:sz w:val="20"/>
                <w:szCs w:val="20"/>
              </w:rPr>
              <w:t>trošak</w:t>
            </w:r>
            <w:r>
              <w:rPr>
                <w:sz w:val="20"/>
                <w:szCs w:val="20"/>
              </w:rPr>
              <w:t xml:space="preserve">           </w:t>
            </w:r>
            <w:r w:rsidR="00A93AB2">
              <w:rPr>
                <w:sz w:val="20"/>
                <w:szCs w:val="20"/>
              </w:rPr>
              <w:t>0,00</w:t>
            </w:r>
            <w:r>
              <w:rPr>
                <w:sz w:val="20"/>
                <w:szCs w:val="20"/>
              </w:rPr>
              <w:t xml:space="preserve">             </w:t>
            </w:r>
          </w:p>
          <w:p w:rsidRDefault="00476A35" w:rsidP="00DE0488" w:rsidR="00476A35" w:rsidRPr="00F343DF">
            <w:pPr>
              <w:rPr>
                <w:sz w:val="20"/>
                <w:szCs w:val="20"/>
              </w:rPr>
            </w:pPr>
          </w:p>
          <w:p w:rsidRDefault="00476A35" w:rsidP="00DE0488" w:rsidR="00476A35" w:rsidRPr="00F343D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A93AB2" w:rsidP="00DE0488" w:rsidR="00A93AB2">
            <w:pPr>
              <w:jc w:val="center"/>
              <w:rPr>
                <w:sz w:val="20"/>
                <w:szCs w:val="20"/>
              </w:rPr>
            </w:pPr>
            <w:r w:rsidRPr="00A93AB2">
              <w:rPr>
                <w:sz w:val="20"/>
                <w:szCs w:val="20"/>
              </w:rPr>
              <w:t>377</w:t>
            </w:r>
            <w:r>
              <w:rPr>
                <w:sz w:val="20"/>
                <w:szCs w:val="20"/>
              </w:rPr>
              <w:t>.</w:t>
            </w:r>
            <w:r w:rsidRPr="00A93AB2">
              <w:rPr>
                <w:sz w:val="20"/>
                <w:szCs w:val="20"/>
              </w:rPr>
              <w:t>346,63</w:t>
            </w:r>
          </w:p>
          <w:p w:rsidRDefault="00A93AB2" w:rsidP="00DE0488" w:rsidR="00A93AB2">
            <w:pPr>
              <w:jc w:val="center"/>
              <w:rPr>
                <w:sz w:val="20"/>
                <w:szCs w:val="20"/>
              </w:rPr>
            </w:pPr>
            <w:r w:rsidRPr="00A93AB2">
              <w:rPr>
                <w:sz w:val="20"/>
                <w:szCs w:val="20"/>
              </w:rPr>
              <w:t>147422,28</w:t>
            </w:r>
          </w:p>
          <w:p w:rsidRDefault="00A93AB2" w:rsidP="00DE0488" w:rsidR="00476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0,00</w:t>
            </w:r>
          </w:p>
        </w:tc>
        <w:tc>
          <w:tcPr>
            <w:tcW w:type="dxa" w:w="1560"/>
          </w:tcPr>
          <w:p w:rsidRDefault="00476A35" w:rsidP="003F288A" w:rsidR="00476A35" w:rsidRPr="00E0517F">
            <w:pPr>
              <w:jc w:val="center"/>
              <w:rPr>
                <w:sz w:val="20"/>
                <w:szCs w:val="20"/>
              </w:rPr>
            </w:pPr>
            <w:r w:rsidRPr="00E0517F">
              <w:rPr>
                <w:sz w:val="20"/>
                <w:szCs w:val="20"/>
              </w:rPr>
              <w:t>0,00</w:t>
            </w:r>
          </w:p>
          <w:p w:rsidRDefault="00476A35" w:rsidP="003F288A" w:rsidR="00476A35" w:rsidRPr="00E0517F">
            <w:pPr>
              <w:jc w:val="center"/>
              <w:rPr>
                <w:sz w:val="20"/>
                <w:szCs w:val="20"/>
              </w:rPr>
            </w:pPr>
            <w:r w:rsidRPr="00E0517F">
              <w:rPr>
                <w:sz w:val="20"/>
                <w:szCs w:val="20"/>
              </w:rPr>
              <w:t>0,00</w:t>
            </w:r>
          </w:p>
          <w:p w:rsidRDefault="00476A35" w:rsidP="003F288A" w:rsidR="00476A35" w:rsidRPr="00E0517F">
            <w:pPr>
              <w:jc w:val="center"/>
              <w:rPr>
                <w:sz w:val="20"/>
                <w:szCs w:val="20"/>
              </w:rPr>
            </w:pPr>
            <w:r w:rsidRPr="00E0517F">
              <w:rPr>
                <w:sz w:val="20"/>
                <w:szCs w:val="20"/>
              </w:rPr>
              <w:t>0,00</w:t>
            </w:r>
          </w:p>
        </w:tc>
        <w:tc>
          <w:tcPr>
            <w:tcW w:type="dxa" w:w="992"/>
          </w:tcPr>
          <w:p w:rsidRDefault="00476A35" w:rsidP="00DE0488" w:rsidR="00476A35">
            <w:pPr>
              <w:jc w:val="center"/>
              <w:rPr>
                <w:sz w:val="20"/>
                <w:szCs w:val="20"/>
              </w:rPr>
            </w:pPr>
          </w:p>
          <w:p w:rsidRDefault="00476A35" w:rsidP="00DE0488" w:rsidR="00476A35" w:rsidRPr="00F3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</w:t>
            </w:r>
          </w:p>
        </w:tc>
        <w:tc>
          <w:tcPr>
            <w:tcW w:type="dxa" w:w="1133"/>
          </w:tcPr>
          <w:p w:rsidRDefault="00476A35" w:rsidP="00A93AB2" w:rsidR="00476A35">
            <w:pPr>
              <w:jc w:val="center"/>
              <w:rPr>
                <w:sz w:val="20"/>
                <w:szCs w:val="20"/>
              </w:rPr>
            </w:pPr>
          </w:p>
          <w:p w:rsidRDefault="00A93AB2" w:rsidP="00A93AB2" w:rsidR="00A93AB2" w:rsidRPr="00F343D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-------</w:t>
            </w:r>
          </w:p>
        </w:tc>
        <w:tc>
          <w:tcPr>
            <w:tcW w:type="dxa" w:w="993"/>
          </w:tcPr>
          <w:p w:rsidRDefault="00476A35" w:rsidP="00E0517F" w:rsidR="00476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</w:t>
            </w:r>
          </w:p>
          <w:p w:rsidRDefault="00A93AB2" w:rsidP="00E0517F" w:rsidR="00476A35" w:rsidRPr="00F343DF">
            <w:pPr>
              <w:jc w:val="center"/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500,00</w:t>
            </w:r>
          </w:p>
        </w:tc>
        <w:tc>
          <w:tcPr>
            <w:tcW w:type="dxa" w:w="1276"/>
          </w:tcPr>
          <w:p w:rsidRDefault="00476A35" w:rsidP="009A70A9" w:rsidR="00476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Tr="00A93AB2" w:rsidR="00476A35">
        <w:trPr>
          <w:trHeight w:val="413"/>
        </w:trPr>
        <w:tc>
          <w:tcPr>
            <w:tcW w:type="dxa" w:w="720"/>
          </w:tcPr>
          <w:p w:rsidRDefault="00476A35" w:rsidP="009A70A9" w:rsidR="00476A35">
            <w:pPr>
              <w:jc w:val="center"/>
            </w:pPr>
          </w:p>
        </w:tc>
        <w:tc>
          <w:tcPr>
            <w:tcW w:type="dxa" w:w="2694"/>
          </w:tcPr>
          <w:p w:rsidRDefault="00476A35" w:rsidP="009A70A9" w:rsidR="00476A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476A35" w:rsidP="009A70A9" w:rsidR="00476A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2410"/>
          </w:tcPr>
          <w:p w:rsidRDefault="00476A35" w:rsidP="00A93AB2" w:rsidR="00A93AB2" w:rsidRPr="00C15D09">
            <w:pPr>
              <w:jc w:val="center"/>
              <w:rPr>
                <w:b/>
                <w:sz w:val="20"/>
                <w:szCs w:val="20"/>
              </w:rPr>
            </w:pPr>
            <w:r w:rsidRPr="00C15D09">
              <w:rPr>
                <w:b/>
                <w:sz w:val="20"/>
                <w:szCs w:val="20"/>
              </w:rPr>
              <w:t>UKUPNO</w:t>
            </w:r>
          </w:p>
          <w:p w:rsidRDefault="00A93AB2" w:rsidP="00A93AB2" w:rsidR="00A93AB2">
            <w:pPr>
              <w:jc w:val="center"/>
              <w:rPr>
                <w:sz w:val="20"/>
                <w:szCs w:val="20"/>
              </w:rPr>
            </w:pPr>
          </w:p>
          <w:p w:rsidRDefault="00A93AB2" w:rsidP="00A93AB2" w:rsidR="00476A35" w:rsidRPr="00AF7D61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524.768,91</w:t>
            </w:r>
          </w:p>
        </w:tc>
        <w:tc>
          <w:tcPr>
            <w:tcW w:type="dxa" w:w="1417"/>
          </w:tcPr>
          <w:p w:rsidRDefault="00A93AB2" w:rsidP="00DE0488" w:rsidR="00A93AB2">
            <w:pPr>
              <w:jc w:val="center"/>
              <w:rPr>
                <w:b/>
                <w:sz w:val="20"/>
                <w:szCs w:val="20"/>
              </w:rPr>
            </w:pPr>
          </w:p>
          <w:p w:rsidRDefault="00A93AB2" w:rsidP="00DE0488" w:rsidR="00A93AB2">
            <w:pPr>
              <w:jc w:val="center"/>
              <w:rPr>
                <w:b/>
                <w:sz w:val="20"/>
                <w:szCs w:val="20"/>
              </w:rPr>
            </w:pPr>
          </w:p>
          <w:p w:rsidRDefault="00A93AB2" w:rsidP="00DE0488" w:rsidR="00476A35" w:rsidRPr="004303D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524.768,91</w:t>
            </w:r>
          </w:p>
        </w:tc>
        <w:tc>
          <w:tcPr>
            <w:tcW w:type="dxa" w:w="1560"/>
          </w:tcPr>
          <w:p w:rsidRDefault="00A93AB2" w:rsidP="003F288A" w:rsidR="00A93AB2">
            <w:pPr>
              <w:jc w:val="center"/>
              <w:rPr>
                <w:b/>
                <w:sz w:val="20"/>
                <w:szCs w:val="20"/>
              </w:rPr>
            </w:pPr>
          </w:p>
          <w:p w:rsidRDefault="00A93AB2" w:rsidP="003F288A" w:rsidR="00A93AB2">
            <w:pPr>
              <w:jc w:val="center"/>
              <w:rPr>
                <w:b/>
                <w:sz w:val="20"/>
                <w:szCs w:val="20"/>
              </w:rPr>
            </w:pPr>
          </w:p>
          <w:p w:rsidRDefault="00476A35" w:rsidP="003F288A" w:rsidR="00476A35" w:rsidRPr="005A2FCF">
            <w:pPr>
              <w:jc w:val="center"/>
              <w:rPr>
                <w:b/>
                <w:sz w:val="20"/>
                <w:szCs w:val="20"/>
              </w:rPr>
            </w:pPr>
            <w:r w:rsidRPr="005A2FCF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type="dxa" w:w="992"/>
          </w:tcPr>
          <w:p w:rsidRDefault="00476A35" w:rsidP="00DE0488" w:rsidR="00476A35" w:rsidRPr="00AD277F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-----</w:t>
            </w:r>
          </w:p>
        </w:tc>
        <w:tc>
          <w:tcPr>
            <w:tcW w:type="dxa" w:w="1133"/>
          </w:tcPr>
          <w:p w:rsidRDefault="00476A35" w:rsidP="003764D3" w:rsidR="00476A35" w:rsidRPr="00AF7D6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</w:t>
            </w:r>
          </w:p>
        </w:tc>
        <w:tc>
          <w:tcPr>
            <w:tcW w:type="dxa" w:w="993"/>
          </w:tcPr>
          <w:p w:rsidRDefault="00476A35" w:rsidP="009A70A9" w:rsidR="00476A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A93AB2" w:rsidP="009A70A9" w:rsidR="00476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Tr="00A93AB2" w:rsidR="00476A35">
        <w:trPr>
          <w:trHeight w:val="413"/>
        </w:trPr>
        <w:tc>
          <w:tcPr>
            <w:tcW w:type="dxa" w:w="720"/>
          </w:tcPr>
          <w:p w:rsidRDefault="00476A35" w:rsidP="009A70A9" w:rsidR="00476A35">
            <w:pPr>
              <w:jc w:val="center"/>
            </w:pPr>
          </w:p>
        </w:tc>
        <w:tc>
          <w:tcPr>
            <w:tcW w:type="dxa" w:w="2694"/>
          </w:tcPr>
          <w:p w:rsidRDefault="00476A35" w:rsidP="009A70A9" w:rsidR="00476A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476A35" w:rsidP="002117F2" w:rsidR="00476A35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2410"/>
          </w:tcPr>
          <w:p w:rsidRDefault="006E6097" w:rsidP="00476A35" w:rsidR="00476A3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UKUPNO</w:t>
            </w:r>
          </w:p>
          <w:p w:rsidRDefault="006E6097" w:rsidP="00476A35" w:rsidR="006E6097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Glavnica</w:t>
            </w:r>
            <w:r w:rsidR="00C15D09">
              <w:t xml:space="preserve">      </w:t>
            </w:r>
            <w:r w:rsidR="00C15D09" w:rsidRPr="00C15D09">
              <w:rPr>
                <w:b/>
                <w:sz w:val="20"/>
                <w:szCs w:val="20"/>
              </w:rPr>
              <w:t>1</w:t>
            </w:r>
            <w:r w:rsidR="00C15D09">
              <w:rPr>
                <w:b/>
                <w:sz w:val="20"/>
                <w:szCs w:val="20"/>
              </w:rPr>
              <w:t>.</w:t>
            </w:r>
            <w:r w:rsidR="00C15D09" w:rsidRPr="00C15D09">
              <w:rPr>
                <w:b/>
                <w:sz w:val="20"/>
                <w:szCs w:val="20"/>
              </w:rPr>
              <w:t>067</w:t>
            </w:r>
            <w:r w:rsidR="00C15D09">
              <w:rPr>
                <w:b/>
                <w:sz w:val="20"/>
                <w:szCs w:val="20"/>
              </w:rPr>
              <w:t>.</w:t>
            </w:r>
            <w:r w:rsidR="00C15D09" w:rsidRPr="00C15D09">
              <w:rPr>
                <w:b/>
                <w:sz w:val="20"/>
                <w:szCs w:val="20"/>
              </w:rPr>
              <w:t>876,77</w:t>
            </w:r>
          </w:p>
          <w:p w:rsidRDefault="00C15D09" w:rsidP="006E6097" w:rsidR="006E6097">
            <w:pPr>
              <w:tabs>
                <w:tab w:pos="1302" w:val="left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Kamata           </w:t>
            </w:r>
            <w:r w:rsidRPr="00C15D09">
              <w:rPr>
                <w:b/>
                <w:sz w:val="20"/>
                <w:szCs w:val="20"/>
              </w:rPr>
              <w:t>466</w:t>
            </w:r>
            <w:r>
              <w:rPr>
                <w:b/>
                <w:sz w:val="20"/>
                <w:szCs w:val="20"/>
              </w:rPr>
              <w:t>.</w:t>
            </w:r>
            <w:r w:rsidRPr="00C15D09">
              <w:rPr>
                <w:b/>
                <w:sz w:val="20"/>
                <w:szCs w:val="20"/>
              </w:rPr>
              <w:t>443,64</w:t>
            </w:r>
          </w:p>
          <w:p w:rsidRDefault="006E6097" w:rsidP="00476A35" w:rsidR="006E6097" w:rsidRPr="002117F2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Trošak                  </w:t>
            </w:r>
            <w:r w:rsidR="00995F59">
              <w:rPr>
                <w:b/>
                <w:sz w:val="20"/>
                <w:szCs w:val="20"/>
              </w:rPr>
              <w:t xml:space="preserve">  </w:t>
            </w:r>
            <w:r w:rsidR="003431F8">
              <w:rPr>
                <w:b/>
                <w:sz w:val="20"/>
                <w:szCs w:val="20"/>
              </w:rPr>
              <w:t xml:space="preserve"> </w:t>
            </w:r>
            <w:r w:rsidR="00C15D09">
              <w:rPr>
                <w:b/>
                <w:sz w:val="20"/>
                <w:szCs w:val="20"/>
              </w:rPr>
              <w:t>0,00</w:t>
            </w:r>
          </w:p>
        </w:tc>
        <w:tc>
          <w:tcPr>
            <w:tcW w:type="dxa" w:w="1417"/>
          </w:tcPr>
          <w:p w:rsidRDefault="00476A35" w:rsidP="00476A35" w:rsidR="00476A35">
            <w:pPr>
              <w:jc w:val="center"/>
              <w:rPr>
                <w:b/>
                <w:sz w:val="20"/>
                <w:szCs w:val="20"/>
              </w:rPr>
            </w:pPr>
          </w:p>
          <w:p w:rsidRDefault="00C15D09" w:rsidP="00476A35" w:rsidR="00AE7D7B">
            <w:pPr>
              <w:jc w:val="center"/>
              <w:rPr>
                <w:b/>
                <w:sz w:val="20"/>
                <w:szCs w:val="20"/>
              </w:rPr>
            </w:pPr>
            <w:r w:rsidRPr="00C15D09">
              <w:rPr>
                <w:b/>
                <w:sz w:val="20"/>
                <w:szCs w:val="20"/>
              </w:rPr>
              <w:t>1</w:t>
            </w:r>
            <w:r>
              <w:rPr>
                <w:b/>
                <w:sz w:val="20"/>
                <w:szCs w:val="20"/>
              </w:rPr>
              <w:t>.</w:t>
            </w:r>
            <w:r w:rsidRPr="00C15D09">
              <w:rPr>
                <w:b/>
                <w:sz w:val="20"/>
                <w:szCs w:val="20"/>
              </w:rPr>
              <w:t>067</w:t>
            </w:r>
            <w:r>
              <w:rPr>
                <w:b/>
                <w:sz w:val="20"/>
                <w:szCs w:val="20"/>
              </w:rPr>
              <w:t>.</w:t>
            </w:r>
            <w:r w:rsidRPr="00C15D09">
              <w:rPr>
                <w:b/>
                <w:sz w:val="20"/>
                <w:szCs w:val="20"/>
              </w:rPr>
              <w:t>876,77</w:t>
            </w:r>
            <w:r>
              <w:t xml:space="preserve"> </w:t>
            </w:r>
            <w:r w:rsidRPr="00C15D09">
              <w:rPr>
                <w:b/>
                <w:sz w:val="20"/>
                <w:szCs w:val="20"/>
              </w:rPr>
              <w:t>466</w:t>
            </w:r>
            <w:r>
              <w:rPr>
                <w:b/>
                <w:sz w:val="20"/>
                <w:szCs w:val="20"/>
              </w:rPr>
              <w:t>.</w:t>
            </w:r>
            <w:r w:rsidRPr="00C15D09">
              <w:rPr>
                <w:b/>
                <w:sz w:val="20"/>
                <w:szCs w:val="20"/>
              </w:rPr>
              <w:t>443,64</w:t>
            </w:r>
            <w:r w:rsidR="003431F8">
              <w:rPr>
                <w:b/>
                <w:sz w:val="20"/>
                <w:szCs w:val="20"/>
              </w:rPr>
              <w:t xml:space="preserve">     </w:t>
            </w:r>
            <w:r>
              <w:rPr>
                <w:b/>
                <w:sz w:val="20"/>
                <w:szCs w:val="20"/>
              </w:rPr>
              <w:t>0,00</w:t>
            </w:r>
          </w:p>
          <w:p w:rsidRDefault="00AE7D7B" w:rsidP="00476A35" w:rsidR="00AE7D7B" w:rsidRPr="00476A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type="dxa" w:w="1560"/>
          </w:tcPr>
          <w:p w:rsidRDefault="00476A35" w:rsidP="003F288A" w:rsidR="00476A35">
            <w:pPr>
              <w:jc w:val="center"/>
              <w:rPr>
                <w:b/>
                <w:sz w:val="20"/>
                <w:szCs w:val="20"/>
              </w:rPr>
            </w:pPr>
          </w:p>
          <w:p w:rsidRDefault="00C15D09" w:rsidP="003F288A" w:rsidR="00C15D09">
            <w:pPr>
              <w:jc w:val="center"/>
              <w:rPr>
                <w:b/>
                <w:sz w:val="20"/>
                <w:szCs w:val="20"/>
              </w:rPr>
            </w:pPr>
          </w:p>
          <w:p w:rsidRDefault="00C15D09" w:rsidP="003F288A" w:rsidR="00C15D09">
            <w:pPr>
              <w:jc w:val="center"/>
              <w:rPr>
                <w:b/>
                <w:sz w:val="20"/>
                <w:szCs w:val="20"/>
              </w:rPr>
            </w:pPr>
          </w:p>
          <w:p w:rsidRDefault="00C15D09" w:rsidP="003F288A" w:rsidR="00C15D09" w:rsidRPr="00476A3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type="dxa" w:w="992"/>
          </w:tcPr>
          <w:p w:rsidRDefault="00476A35" w:rsidP="00DE0488" w:rsidR="00476A35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type="dxa" w:w="1133"/>
          </w:tcPr>
          <w:p w:rsidRDefault="00476A35" w:rsidP="002117F2" w:rsidR="00476A35">
            <w:pPr>
              <w:tabs>
                <w:tab w:pos="645" w:val="left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993"/>
          </w:tcPr>
          <w:p w:rsidRDefault="00476A35" w:rsidP="009A70A9" w:rsidR="00476A35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C15D09" w:rsidP="009A70A9" w:rsidR="00476A3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</w:tr>
      <w:tr w:rsidTr="00A93AB2" w:rsidR="006E6097">
        <w:trPr>
          <w:trHeight w:val="413"/>
        </w:trPr>
        <w:tc>
          <w:tcPr>
            <w:tcW w:type="dxa" w:w="720"/>
          </w:tcPr>
          <w:p w:rsidRDefault="006E6097" w:rsidP="009A70A9" w:rsidR="006E6097">
            <w:pPr>
              <w:jc w:val="center"/>
            </w:pPr>
          </w:p>
        </w:tc>
        <w:tc>
          <w:tcPr>
            <w:tcW w:type="dxa" w:w="2694"/>
          </w:tcPr>
          <w:p w:rsidRDefault="006E6097" w:rsidP="009A70A9" w:rsidR="006E6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417"/>
          </w:tcPr>
          <w:p w:rsidRDefault="006E6097" w:rsidP="002117F2" w:rsidR="006E6097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type="dxa" w:w="2410"/>
          </w:tcPr>
          <w:p w:rsidRDefault="006E6097" w:rsidP="00C15D09" w:rsidR="00C15D09" w:rsidRPr="00C15D09">
            <w:pPr>
              <w:jc w:val="center"/>
              <w:rPr>
                <w:b/>
              </w:rPr>
            </w:pPr>
            <w:r w:rsidRPr="00C15D09">
              <w:rPr>
                <w:b/>
                <w:sz w:val="22"/>
                <w:szCs w:val="22"/>
              </w:rPr>
              <w:t>SVEUKUPNO</w:t>
            </w:r>
          </w:p>
          <w:p w:rsidRDefault="00C15D09" w:rsidP="00C15D09" w:rsidR="00C15D09" w:rsidRPr="00C15D09">
            <w:pPr>
              <w:jc w:val="center"/>
              <w:rPr>
                <w:b/>
              </w:rPr>
            </w:pPr>
          </w:p>
          <w:p w:rsidRDefault="00C15D09" w:rsidP="00C15D09" w:rsidR="006E6097" w:rsidRPr="00C15D09">
            <w:pPr>
              <w:jc w:val="center"/>
              <w:rPr>
                <w:b/>
              </w:rPr>
            </w:pPr>
            <w:r w:rsidRPr="00C15D09">
              <w:rPr>
                <w:b/>
                <w:sz w:val="22"/>
                <w:szCs w:val="22"/>
              </w:rPr>
              <w:t>1.534.320,41</w:t>
            </w:r>
          </w:p>
        </w:tc>
        <w:tc>
          <w:tcPr>
            <w:tcW w:type="dxa" w:w="1417"/>
          </w:tcPr>
          <w:p w:rsidRDefault="00C15D09" w:rsidP="00476A35" w:rsidR="00C15D09" w:rsidRPr="00C15D09">
            <w:pPr>
              <w:jc w:val="center"/>
              <w:rPr>
                <w:b/>
              </w:rPr>
            </w:pPr>
          </w:p>
          <w:p w:rsidRDefault="00C15D09" w:rsidP="00476A35" w:rsidR="00C15D09" w:rsidRPr="00C15D09">
            <w:pPr>
              <w:jc w:val="center"/>
              <w:rPr>
                <w:b/>
              </w:rPr>
            </w:pPr>
          </w:p>
          <w:p w:rsidRDefault="00C15D09" w:rsidP="00476A35" w:rsidR="006E6097" w:rsidRPr="00C15D09">
            <w:pPr>
              <w:jc w:val="center"/>
              <w:rPr>
                <w:b/>
              </w:rPr>
            </w:pPr>
            <w:r w:rsidRPr="00C15D09">
              <w:rPr>
                <w:b/>
                <w:sz w:val="22"/>
                <w:szCs w:val="22"/>
              </w:rPr>
              <w:t>1.534.320,41</w:t>
            </w:r>
          </w:p>
        </w:tc>
        <w:tc>
          <w:tcPr>
            <w:tcW w:type="dxa" w:w="1560"/>
          </w:tcPr>
          <w:p w:rsidRDefault="00C15D09" w:rsidP="003F288A" w:rsidR="00C15D09">
            <w:pPr>
              <w:jc w:val="center"/>
              <w:rPr>
                <w:b/>
              </w:rPr>
            </w:pPr>
          </w:p>
          <w:p w:rsidRDefault="00C15D09" w:rsidP="003F288A" w:rsidR="00C15D09">
            <w:pPr>
              <w:jc w:val="center"/>
              <w:rPr>
                <w:b/>
              </w:rPr>
            </w:pPr>
          </w:p>
          <w:p w:rsidRDefault="00AE7D7B" w:rsidP="003F288A" w:rsidR="006E6097" w:rsidRPr="00C15D09">
            <w:pPr>
              <w:jc w:val="center"/>
              <w:rPr>
                <w:b/>
              </w:rPr>
            </w:pPr>
            <w:r w:rsidRPr="00C15D09">
              <w:rPr>
                <w:b/>
                <w:sz w:val="22"/>
                <w:szCs w:val="22"/>
              </w:rPr>
              <w:t>0,00</w:t>
            </w:r>
          </w:p>
        </w:tc>
        <w:tc>
          <w:tcPr>
            <w:tcW w:type="dxa" w:w="992"/>
          </w:tcPr>
          <w:p w:rsidRDefault="006E6097" w:rsidP="00DE0488" w:rsidR="006E6097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type="dxa" w:w="1133"/>
          </w:tcPr>
          <w:p w:rsidRDefault="006E6097" w:rsidP="002117F2" w:rsidR="006E6097">
            <w:pPr>
              <w:tabs>
                <w:tab w:pos="645" w:val="left"/>
              </w:tabs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993"/>
          </w:tcPr>
          <w:p w:rsidRDefault="006E6097" w:rsidP="009A70A9" w:rsidR="006E609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type="dxa" w:w="1276"/>
          </w:tcPr>
          <w:p w:rsidRDefault="006E6097" w:rsidP="009A70A9" w:rsidR="006E6097">
            <w:pPr>
              <w:jc w:val="center"/>
              <w:rPr>
                <w:sz w:val="20"/>
                <w:szCs w:val="20"/>
              </w:rPr>
            </w:pPr>
          </w:p>
        </w:tc>
      </w:tr>
    </w:tbl>
    <w:p w:rsidRDefault="00532F64" w:rsidP="007F364A" w:rsidR="00532F64"/>
    <w:p w:rsidRDefault="00B9151B" w:rsidP="007F364A" w:rsidR="00B9151B"/>
    <w:p w:rsidRDefault="00352393" w:rsidP="00C15D09" w:rsidR="00352393"/>
    <w:p w:rsidRDefault="00352393" w:rsidP="00352393" w:rsidR="00352393">
      <w:pPr>
        <w:jc w:val="right"/>
      </w:pPr>
    </w:p>
    <w:p w:rsidRDefault="00352393" w:rsidP="00352393" w:rsidR="00352393">
      <w:pPr>
        <w:jc w:val="right"/>
      </w:pPr>
    </w:p>
    <w:p w:rsidRDefault="00352393" w:rsidP="00352393" w:rsidR="00352393">
      <w:pPr>
        <w:jc w:val="right"/>
      </w:pPr>
    </w:p>
    <w:p w:rsidRDefault="00352393" w:rsidP="00352393" w:rsidR="00352393">
      <w:pPr>
        <w:jc w:val="right"/>
      </w:pPr>
      <w:r>
        <w:t>Stečajni upravitelj</w:t>
      </w:r>
    </w:p>
    <w:p w:rsidRDefault="00352393" w:rsidP="00352393" w:rsidR="00352393">
      <w:pPr>
        <w:jc w:val="right"/>
      </w:pPr>
    </w:p>
    <w:p w:rsidRDefault="00352393" w:rsidP="00352393" w:rsidR="00352393">
      <w:pPr>
        <w:jc w:val="right"/>
      </w:pPr>
      <w:r>
        <w:t>Zoran Mihajlović</w:t>
      </w:r>
    </w:p>
    <w:sectPr w:rsidSect="005E4045" w:rsidR="00352393">
      <w:pgSz w:orient="landscape" w:h="11906" w:w="16838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5EE6DCE"/>
    <w:multiLevelType w:val="hybridMultilevel"/>
    <w:tmpl w:val="6EE22EB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10"/>
  <w:displayHorizontalDrawingGridEvery w:val="2"/>
  <w:characterSpacingControl w:val="doNotCompress"/>
  <w:compat>
    <w:compatSetting w:val="12" w:uri="http://schemas.microsoft.com/office/word" w:name="compatibilityMode"/>
  </w:compat>
  <w:rsids>
    <w:rsidRoot w:val="005E4045"/>
    <w:rsid w:val="000526C3"/>
    <w:rsid w:val="000B23F8"/>
    <w:rsid w:val="000B688B"/>
    <w:rsid w:val="000D407F"/>
    <w:rsid w:val="0010714D"/>
    <w:rsid w:val="00110899"/>
    <w:rsid w:val="00122F3E"/>
    <w:rsid w:val="0013057D"/>
    <w:rsid w:val="001523C2"/>
    <w:rsid w:val="00174AB9"/>
    <w:rsid w:val="001C744F"/>
    <w:rsid w:val="002117F2"/>
    <w:rsid w:val="002255DB"/>
    <w:rsid w:val="002509BC"/>
    <w:rsid w:val="00265857"/>
    <w:rsid w:val="002733DA"/>
    <w:rsid w:val="00283E61"/>
    <w:rsid w:val="002A7283"/>
    <w:rsid w:val="002B4409"/>
    <w:rsid w:val="002C1396"/>
    <w:rsid w:val="003431F8"/>
    <w:rsid w:val="00352393"/>
    <w:rsid w:val="003764D3"/>
    <w:rsid w:val="003C624B"/>
    <w:rsid w:val="003F288A"/>
    <w:rsid w:val="00414C51"/>
    <w:rsid w:val="00467121"/>
    <w:rsid w:val="0047140F"/>
    <w:rsid w:val="00476A35"/>
    <w:rsid w:val="004809D7"/>
    <w:rsid w:val="0048213D"/>
    <w:rsid w:val="004A342A"/>
    <w:rsid w:val="004B1769"/>
    <w:rsid w:val="004C122C"/>
    <w:rsid w:val="004D0BAA"/>
    <w:rsid w:val="004E6A93"/>
    <w:rsid w:val="004E75C9"/>
    <w:rsid w:val="005179AB"/>
    <w:rsid w:val="00517BC6"/>
    <w:rsid w:val="00532F64"/>
    <w:rsid w:val="005A0D88"/>
    <w:rsid w:val="005A2FCF"/>
    <w:rsid w:val="005C427B"/>
    <w:rsid w:val="005E4045"/>
    <w:rsid w:val="005F01DA"/>
    <w:rsid w:val="005F758E"/>
    <w:rsid w:val="00605C5C"/>
    <w:rsid w:val="0061510B"/>
    <w:rsid w:val="00621D66"/>
    <w:rsid w:val="006221C7"/>
    <w:rsid w:val="00632491"/>
    <w:rsid w:val="006E6097"/>
    <w:rsid w:val="00727F58"/>
    <w:rsid w:val="00743BAB"/>
    <w:rsid w:val="00786A6F"/>
    <w:rsid w:val="007F364A"/>
    <w:rsid w:val="00832E0A"/>
    <w:rsid w:val="00836141"/>
    <w:rsid w:val="008A5320"/>
    <w:rsid w:val="008F748B"/>
    <w:rsid w:val="00914905"/>
    <w:rsid w:val="009269AA"/>
    <w:rsid w:val="009655CF"/>
    <w:rsid w:val="00990D4A"/>
    <w:rsid w:val="00995F59"/>
    <w:rsid w:val="009B7EF9"/>
    <w:rsid w:val="00A06FB6"/>
    <w:rsid w:val="00A36DAC"/>
    <w:rsid w:val="00A93AB2"/>
    <w:rsid w:val="00AE6BF7"/>
    <w:rsid w:val="00AE7D7B"/>
    <w:rsid w:val="00AF1B38"/>
    <w:rsid w:val="00AF7064"/>
    <w:rsid w:val="00B9151B"/>
    <w:rsid w:val="00C15D09"/>
    <w:rsid w:val="00C23EF4"/>
    <w:rsid w:val="00C42EE8"/>
    <w:rsid w:val="00C461E1"/>
    <w:rsid w:val="00C70055"/>
    <w:rsid w:val="00D2285E"/>
    <w:rsid w:val="00D55A3A"/>
    <w:rsid w:val="00D67871"/>
    <w:rsid w:val="00DC7352"/>
    <w:rsid w:val="00DE58C2"/>
    <w:rsid w:val="00E0517F"/>
    <w:rsid w:val="00E309C5"/>
    <w:rsid w:val="00EA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404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2B440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42E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2EE8"/>
    <w:rPr>
      <w:rFonts w:cs="Times New Roman" w:hAnsi="Times New Roman" w:ascii="Times New Roman"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2EE8"/>
    <w:rPr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2EE8"/>
    <w:rPr>
      <w:rFonts w:cs="Times New Roman" w:hAnsi="Times New Roman" w:ascii="Times New Roman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2EE8"/>
    <w:rPr>
      <w:rFonts w:cs="Times New Roman" w:hAnsi="Times New Roman" w:ascii="Times New Roman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St-117/2017-8</izvorni_sadrzaj>
    <derivirana_varijabla naziv="DomainObject.Oznaka_1">St-117/2017-8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</izvorni_sadrzaj>
    <derivirana_varijabla naziv="DomainObject.Predmet.Broj_1">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nastavak postupka radi naknade diobe</izvorni_sadrzaj>
    <derivirana_varijabla naziv="DomainObject.Predmet.Opis_1">Prijedlog za nastavak postupka radi naknade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St-117/2017</izvorni_sadrzaj>
    <derivirana_varijabla naziv="DomainObject.Predmet.OznakaBroj_1">St-117/2017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LUSTERI VUKOVIĆ društvo s ograničenom odgovornošću za trgovinu, ugostiteljstvo i transport u stečaju zastupanog po punomoćniku Zoran Mihajlović</izvorni_sadrzaj>
    <derivirana_varijabla naziv="DomainObject.Predmet.ProtustrankaFormated_1">  Stečajna masa iza LUSTERI VUKOVIĆ društvo s ograničenom odgovornošću za trgovinu, ugostiteljstvo i transport u stečaju zastupanog po punomoćniku Zoran Mihajlović</derivirana_varijabla>
  </DomainObject.Predmet.ProtustrankaFormated>
  <DomainObject.Predmet.ProtustrankaFormatedOIB>
    <izvorni_sadrzaj>  Stečajna masa iza LUSTERI VUKOVIĆ društvo s ograničenom odgovornošću za trgovinu, ugostiteljstvo i transport u stečaju, OIB 23183571831 zastupanog po punomoćniku Zoran Mihajlović</izvorni_sadrzaj>
    <derivirana_varijabla naziv="DomainObject.Predmet.ProtustrankaFormatedOIB_1">  Stečajna masa iza LUSTERI VUKOVIĆ društvo s ograničenom odgovornošću za trgovinu, ugostiteljstvo i transport u stečaju, OIB 23183571831 zastupanog po punomoćniku Zoran Mihajlović</derivirana_varijabla>
  </DomainObject.Predmet.ProtustrankaFormatedOIB>
  <DomainObject.Predmet.ProtustrankaFormatedWithAdress>
    <izvorni_sadrzaj> Stečajna masa iza LUSTERI VUKOVIĆ društvo s ograničenom odgovornošću za trgovinu, ugostiteljstvo i transport u stečaju, Rendićeva 31, 10000 Zagreb zastupanog po punomoćniku Zoran Mihajlović</izvorni_sadrzaj>
    <derivirana_varijabla naziv="DomainObject.Predmet.ProtustrankaFormatedWithAdress_1"> Stečajna masa iza LUSTERI VUKOVIĆ društvo s ograničenom odgovornošću za trgovinu, ugostiteljstvo i transport u stečaju, Rendićeva 31, 10000 Zagreb zastupanog po punomoćniku Zoran Mihajlović</derivirana_varijabla>
  </DomainObject.Predmet.ProtustrankaFormatedWithAdress>
  <DomainObject.Predmet.ProtustrankaFormatedWithAdressOIB>
    <izvorni_sadrzaj> Stečajna masa iza LUSTERI VUKOVIĆ društvo s ograničenom odgovornošću za trgovinu, ugostiteljstvo i transport u stečaju, OIB 23183571831, Rendićeva 31, 10000 Zagreb zastupanog po punomoćniku Zoran Mihajlović</izvorni_sadrzaj>
    <derivirana_varijabla naziv="DomainObject.Predmet.ProtustrankaFormatedWithAdressOIB_1"> Stečajna masa iza LUSTERI VUKOVIĆ društvo s ograničenom odgovornošću za trgovinu, ugostiteljstvo i transport u stečaju, OIB 23183571831, Rendićeva 31, 10000 Zagreb zastupanog po punomoćniku Zoran Mihajlović</derivirana_varijabla>
  </DomainObject.Predmet.ProtustrankaFormatedWithAdressOIB>
  <DomainObject.Predmet.ProtustrankaWithAdress>
    <izvorni_sadrzaj>Stečajna masa iza LUSTERI VUKOVIĆ društvo s ograničenom odgovornošću za trgovinu, ugostiteljstvo i transport u stečaju Rendićeva 31, 10000 Zagreb</izvorni_sadrzaj>
    <derivirana_varijabla naziv="DomainObject.Predmet.ProtustrankaWithAdress_1">Stečajna masa iza LUSTERI VUKOVIĆ društvo s ograničenom odgovornošću za trgovinu, ugostiteljstvo i transport u stečaju Rendićeva 31, 10000 Zagreb</derivirana_varijabla>
  </DomainObject.Predmet.ProtustrankaWithAdress>
  <DomainObject.Predmet.ProtustrankaWithAdressOIB>
    <izvorni_sadrzaj>Stečajna masa iza LUSTERI VUKOVIĆ društvo s ograničenom odgovornošću za trgovinu, ugostiteljstvo i transport u stečaju, OIB 23183571831, Rendićeva 31, 10000 Zagreb</izvorni_sadrzaj>
    <derivirana_varijabla naziv="DomainObject.Predmet.ProtustrankaWithAdressOIB_1">Stečajna masa iza LUSTERI VUKOVIĆ društvo s ograničenom odgovornošću za trgovinu, ugostiteljstvo i transport u stečaju, OIB 23183571831, Rendićeva 31, 10000 Zagreb</derivirana_varijabla>
  </DomainObject.Predmet.ProtustrankaWithAdressOIB>
  <DomainObject.Predmet.ProtustrankaNazivFormated>
    <izvorni_sadrzaj>Stečajna masa iza LUSTERI VUKOVIĆ društvo s ograničenom odgovornošću za trgovinu, ugostiteljstvo i transport u stečaju</izvorni_sadrzaj>
    <derivirana_varijabla naziv="DomainObject.Predmet.ProtustrankaNazivFormated_1">Stečajna masa iza LUSTERI VUKOVIĆ društvo s ograničenom odgovornošću za trgovinu, ugostiteljstvo i transport u stečaju</derivirana_varijabla>
  </DomainObject.Predmet.ProtustrankaNazivFormated>
  <DomainObject.Predmet.ProtustrankaNazivFormatedOIB>
    <izvorni_sadrzaj>Stečajna masa iza LUSTERI VUKOVIĆ društvo s ograničenom odgovornošću za trgovinu, ugostiteljstvo i transport u stečaju, OIB 23183571831</izvorni_sadrzaj>
    <derivirana_varijabla naziv="DomainObject.Predmet.ProtustrankaNazivFormatedOIB_1">Stečajna masa iza LUSTERI VUKOVIĆ društvo s ograničenom odgovornošću za trgovinu, ugostiteljstvo i transport u stečaju, OIB 23183571831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Varaždin, OIB 85821130368</izvorni_sadrzaj>
    <derivirana_varijabla naziv="DomainObject.Predmet.StrankaFormatedOIB_1">  Financijska agencija, Regionalni centar Zagreb, Podružnica Varaždin, OIB 85821130368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OIB 85821130368, A. Cesarca 2, 42000 Varaždin</izvorni_sadrzaj>
    <derivirana_varijabla naziv="DomainObject.Predmet.StrankaFormatedWithAdressOIB_1"> Financijska agencija, Regionalni centar Zagreb, Podružnica Varaždin, OIB 85821130368,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OIB 85821130368, A. Cesarca 2,42000 Varaždin</izvorni_sadrzaj>
    <derivirana_varijabla naziv="DomainObject.Predmet.StrankaWithAdressOIB_1">Financijska agencija, Regionalni centar Zagreb, Podružnica Varaždin, OIB 85821130368,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Varaždin, OIB 85821130368</izvorni_sadrzaj>
    <derivirana_varijabla naziv="DomainObject.Predmet.StrankaNazivFormatedOIB_1">Financijska agencija, Regionalni centar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Varaždin, OIB 85821130368</item>
    </izvorni_sadrzaj>
    <derivirana_varijabla naziv="DomainObject.Predmet.StrankaListFormatedOIB_1">
      <item>Financijska agencija, Regionalni centar Zagreb, Podružnica Varaždin, OIB 85821130368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OIB 85821130368, A. Cesarca 2, 42000 Varaždin</item>
    </izvorni_sadrzaj>
    <derivirana_varijabla naziv="DomainObject.Predmet.StrankaListFormatedWithAdressOIB_1">
      <item>Financijska agencija, Regionalni centar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Varaždin, OIB 85821130368</item>
    </izvorni_sadrzaj>
    <derivirana_varijabla naziv="DomainObject.Predmet.StrankaListNazivFormatedOIB_1">
      <item>Financijska agencija, Regionalni centar Zagreb, Podružnica Varaždin, OIB 85821130368</item>
    </derivirana_varijabla>
  </DomainObject.Predmet.StrankaListNazivFormatedOIB>
  <DomainObject.Predmet.ProtuStrankaListFormated>
    <izvorni_sadrzaj>
      <item>Stečajna masa iza LUSTERI VUKOVIĆ društvo s ograničenom odgovornošću za trgovinu, ugostiteljstvo i transport u stečaju zastupanog po punomoćniku Zoran Mihajlović</item>
    </izvorni_sadrzaj>
    <derivirana_varijabla naziv="DomainObject.Predmet.ProtuStrankaListFormated_1">
      <item>Stečajna masa iza LUSTERI VUKOVIĆ društvo s ograničenom odgovornošću za trgovinu, ugostiteljstvo i transport u stečaju zastupanog po punomoćniku Zoran Mihajlović</item>
    </derivirana_varijabla>
  </DomainObject.Predmet.ProtuStrankaListFormated>
  <DomainObject.Predmet.ProtuStrankaListFormatedOIB>
    <izvorni_sadrzaj>
      <item>Stečajna masa iza LUSTERI VUKOVIĆ društvo s ograničenom odgovornošću za trgovinu, ugostiteljstvo i transport u stečaju, OIB 23183571831 zastupanog po punomoćniku Zoran Mihajlović</item>
    </izvorni_sadrzaj>
    <derivirana_varijabla naziv="DomainObject.Predmet.ProtuStrankaListFormatedOIB_1">
      <item>Stečajna masa iza LUSTERI VUKOVIĆ društvo s ograničenom odgovornošću za trgovinu, ugostiteljstvo i transport u stečaju, OIB 23183571831 zastupanog po punomoćniku Zoran Mihajlović</item>
    </derivirana_varijabla>
  </DomainObject.Predmet.ProtuStrankaListFormatedOIB>
  <DomainObject.Predmet.ProtuStrankaListFormatedWithAdress>
    <izvorni_sadrzaj>
      <item>Stečajna masa iza LUSTERI VUKOVIĆ društvo s ograničenom odgovornošću za trgovinu, ugostiteljstvo i transport u stečaju, Rendićeva 31, 10000 Zagreb zastupanog po punomoćniku Zoran Mihajlović</item>
    </izvorni_sadrzaj>
    <derivirana_varijabla naziv="DomainObject.Predmet.ProtuStrankaListFormatedWithAdress_1">
      <item>Stečajna masa iza LUSTERI VUKOVIĆ društvo s ograničenom odgovornošću za trgovinu, ugostiteljstvo i transport u stečaju, Rendićeva 31, 10000 Zagreb zastupanog po punomoćniku Zoran Mihajlović</item>
    </derivirana_varijabla>
  </DomainObject.Predmet.ProtuStrankaListFormatedWithAdress>
  <DomainObject.Predmet.ProtuStrankaListFormatedWithAdressOIB>
    <izvorni_sadrzaj>
      <item>Stečajna masa iza LUSTERI VUKOVIĆ društvo s ograničenom odgovornošću za trgovinu, ugostiteljstvo i transport u stečaju, OIB 23183571831, Rendićeva 31, 10000 Zagreb zastupanog po punomoćniku Zoran Mihajlović</item>
    </izvorni_sadrzaj>
    <derivirana_varijabla naziv="DomainObject.Predmet.ProtuStrankaListFormatedWithAdressOIB_1">
      <item>Stečajna masa iza LUSTERI VUKOVIĆ društvo s ograničenom odgovornošću za trgovinu, ugostiteljstvo i transport u stečaju, OIB 23183571831, Rendićeva 31, 10000 Zagreb zastupanog po punomoćniku Zoran Mihajlović</item>
    </derivirana_varijabla>
  </DomainObject.Predmet.ProtuStrankaListFormatedWithAdressOIB>
  <DomainObject.Predmet.ProtuStrankaListNazivFormated>
    <izvorni_sadrzaj>
      <item>Stečajna masa iza LUSTERI VUKOVIĆ društvo s ograničenom odgovornošću za trgovinu, ugostiteljstvo i transport u stečaju</item>
    </izvorni_sadrzaj>
    <derivirana_varijabla naziv="DomainObject.Predmet.ProtuStrankaListNazivFormated_1">
      <item>Stečajna masa iza LUSTERI VUKOVIĆ društvo s ograničenom odgovornošću za trgovinu, ugostiteljstvo i transport u stečaju</item>
    </derivirana_varijabla>
  </DomainObject.Predmet.ProtuStrankaListNazivFormated>
  <DomainObject.Predmet.ProtuStrankaListNazivFormatedOIB>
    <izvorni_sadrzaj>
      <item>Stečajna masa iza LUSTERI VUKOVIĆ društvo s ograničenom odgovornošću za trgovinu, ugostiteljstvo i transport u stečaju, OIB 23183571831</item>
    </izvorni_sadrzaj>
    <derivirana_varijabla naziv="DomainObject.Predmet.ProtuStrankaListNazivFormatedOIB_1">
      <item>Stečajna masa iza LUSTERI VUKOVIĆ društvo s ograničenom odgovornošću za trgovinu, ugostiteljstvo i transport u stečaju, OIB 23183571831</item>
    </derivirana_varijabla>
  </DomainObject.Predmet.ProtuStrankaListNazivFormatedOIB>
  <DomainObject.Predmet.OstaliListFormated>
    <izvorni_sadrzaj>
      <item>Krešimir Vuković</item>
      <item>Zoran Mihajlović punomoćnik sudionika u postupku Stečajna masa iza LUSTERI VUKOVIĆ društvo s ograničenom odgovornošću za trgovinu, ugostiteljstvo i transport u stečaju</item>
    </izvorni_sadrzaj>
    <derivirana_varijabla naziv="DomainObject.Predmet.OstaliListFormated_1">
      <item>Krešimir Vuković</item>
      <item>Zoran Mihajlović punomoćnik sudionika u postupku Stečajna masa iza LUSTERI VUKOVIĆ društvo s ograničenom odgovornošću za trgovinu, ugostiteljstvo i transport u stečaju</item>
    </derivirana_varijabla>
  </DomainObject.Predmet.OstaliListFormated>
  <DomainObject.Predmet.OstaliListFormatedOIB>
    <izvorni_sadrzaj>
      <item>Krešimir Vuković, OIB 15903276023</item>
      <item>Zoran Mihajlović, OIB 60407042502 punomoćnik sudionika u postupku Stečajna masa iza LUSTERI VUKOVIĆ društvo s ograničenom odgovornošću za trgovinu, ugostiteljstvo i transport u stečaju</item>
    </izvorni_sadrzaj>
    <derivirana_varijabla naziv="DomainObject.Predmet.OstaliListFormatedOIB_1">
      <item>Krešimir Vuković, OIB 15903276023</item>
      <item>Zoran Mihajlović, OIB 60407042502 punomoćnik sudionika u postupku Stečajna masa iza LUSTERI VUKOVIĆ društvo s ograničenom odgovornošću za trgovinu, ugostiteljstvo i transport u stečaju</item>
    </derivirana_varijabla>
  </DomainObject.Predmet.OstaliListFormatedOIB>
  <DomainObject.Predmet.OstaliListFormatedWithAdress>
    <izvorni_sadrzaj>
      <item>Krešimir Vuković, Bana Josipa Jelačića 87, 40000 Pribislavec</item>
      <item>Zoran Mihajlović, Rendićeva 31, 10000 Zagreb punomoćnik sudionika u postupku Stečajna masa iza LUSTERI VUKOVIĆ društvo s ograničenom odgovornošću za trgovinu, ugostiteljstvo i transport u stečaju</item>
    </izvorni_sadrzaj>
    <derivirana_varijabla naziv="DomainObject.Predmet.OstaliListFormatedWithAdress_1">
      <item>Krešimir Vuković, Bana Josipa Jelačića 87, 40000 Pribislavec</item>
      <item>Zoran Mihajlović, Rendićeva 31, 10000 Zagreb punomoćnik sudionika u postupku Stečajna masa iza LUSTERI VUKOVIĆ društvo s ograničenom odgovornošću za trgovinu, ugostiteljstvo i transport u stečaju</item>
    </derivirana_varijabla>
  </DomainObject.Predmet.OstaliListFormatedWithAdress>
  <DomainObject.Predmet.OstaliListFormatedWithAdressOIB>
    <izvorni_sadrzaj>
      <item>Krešimir Vuković, OIB 15903276023, Bana Josipa Jelačića 87, 40000 Pribislavec</item>
      <item>Zoran Mihajlović, OIB 60407042502, Rendićeva 31, 10000 Zagreb punomoćnik sudionika u postupku Stečajna masa iza LUSTERI VUKOVIĆ društvo s ograničenom odgovornošću za trgovinu, ugostiteljstvo i transport u stečaju</item>
    </izvorni_sadrzaj>
    <derivirana_varijabla naziv="DomainObject.Predmet.OstaliListFormatedWithAdressOIB_1">
      <item>Krešimir Vuković, OIB 15903276023, Bana Josipa Jelačića 87, 40000 Pribislavec</item>
      <item>Zoran Mihajlović, OIB 60407042502, Rendićeva 31, 10000 Zagreb punomoćnik sudionika u postupku Stečajna masa iza LUSTERI VUKOVIĆ društvo s ograničenom odgovornošću za trgovinu, ugostiteljstvo i transport u stečaju</item>
    </derivirana_varijabla>
  </DomainObject.Predmet.OstaliListFormatedWithAdressOIB>
  <DomainObject.Predmet.OstaliListNazivFormated>
    <izvorni_sadrzaj>
      <item>Krešimir Vuković</item>
      <item>Zoran Mihajlović</item>
    </izvorni_sadrzaj>
    <derivirana_varijabla naziv="DomainObject.Predmet.OstaliListNazivFormated_1">
      <item>Krešimir Vuković</item>
      <item>Zoran Mihajlović</item>
    </derivirana_varijabla>
  </DomainObject.Predmet.OstaliListNazivFormated>
  <DomainObject.Predmet.OstaliListNazivFormatedOIB>
    <izvorni_sadrzaj>
      <item>Krešimir Vuković, OIB 15903276023</item>
      <item>Zoran Mihajlović, OIB 60407042502</item>
    </izvorni_sadrzaj>
    <derivirana_varijabla naziv="DomainObject.Predmet.OstaliListNazivFormatedOIB_1">
      <item>Krešimir Vuković, OIB 15903276023</item>
      <item>Zoran Mihajlović, OIB 60407042502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svibnja 2017.</izvorni_sadrzaj>
    <derivirana_varijabla naziv="DomainObject.Datum_1">26.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Stečajna masa iza LUSTERI VUKOVIĆ društvo s ograničenom odgovornošću za trgovinu, ugostiteljstvo i transport u stečaju</izvorni_sadrzaj>
    <derivirana_varijabla naziv="DomainObject.Predmet.ProtustrankaIDrugi_1">Stečajna masa iza LUSTERI VUKOVIĆ društvo s ograničenom odgovornošću za trgovinu, ugostiteljstvo i transport u stečaju</derivirana_varijabla>
  </DomainObject.Predmet.ProtustrankaIDrugi>
  <DomainObject.Predmet.StrankaIDrugiAdressOIB>
    <izvorni_sadrzaj>Financijska agencija, Regionalni centar Zagreb, Podružnica Varaždin, OIB 85821130368, A. Cesarca 2, 42000 Varaždin</izvorni_sadrzaj>
    <derivirana_varijabla naziv="DomainObject.Predmet.StrankaIDrugiAdressOIB_1">Financijska agencija, Regionalni centar Zagreb, Podružnica Varaždin, OIB 85821130368, A. Cesarca 2, 42000 Varaždin</derivirana_varijabla>
  </DomainObject.Predmet.StrankaIDrugiAdressOIB>
  <DomainObject.Predmet.ProtustrankaIDrugiAdressOIB>
    <izvorni_sadrzaj>Stečajna masa iza LUSTERI VUKOVIĆ društvo s ograničenom odgovornošću za trgovinu, ugostiteljstvo i transport u stečaju, OIB 23183571831, Rendićeva 31, 10000 Zagreb</izvorni_sadrzaj>
    <derivirana_varijabla naziv="DomainObject.Predmet.ProtustrankaIDrugiAdressOIB_1">Stečajna masa iza LUSTERI VUKOVIĆ društvo s ograničenom odgovornošću za trgovinu, ugostiteljstvo i transport u stečaju, OIB 23183571831, Rendićeva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LUSTERI VUKOVIĆ društvo s ograničenom odgovornošću za trgovinu, ugostiteljstvo i transport u stečaju</item>
      <item>Financijska agencija, Regionalni centar Zagreb, Podružnica Varaždin</item>
      <item>Krešimir Vuković</item>
      <item>Zoran Mihajlović</item>
    </izvorni_sadrzaj>
    <derivirana_varijabla naziv="DomainObject.Predmet.SudioniciListNaziv_1">
      <item>Stečajna masa iza LUSTERI VUKOVIĆ društvo s ograničenom odgovornošću za trgovinu, ugostiteljstvo i transport u stečaju</item>
      <item>Financijska agencija, Regionalni centar Zagreb, Podružnica Varaždin</item>
      <item>Krešimir Vuković</item>
      <item>Zoran Mihajlović</item>
    </derivirana_varijabla>
  </DomainObject.Predmet.SudioniciListNaziv>
  <DomainObject.Predmet.SudioniciListAdressOIB>
    <izvorni_sadrzaj>
      <item>Stečajna masa iza LUSTERI VUKOVIĆ društvo s ograničenom odgovornošću za trgovinu, ugostiteljstvo i transport u stečaju, OIB 23183571831, Rendićeva 31,10000 Zagreb</item>
      <item>Financijska agencija, Regionalni centar Zagreb, Podružnica Varaždin, OIB 85821130368, A. Cesarca 2,42000 Varaždin</item>
      <item>Krešimir Vuković, OIB 15903276023, Bana Josipa Jelačića 87,40000 Pribislavec</item>
      <item>Zoran Mihajlović, OIB 60407042502, Rendićeva 31,10000 Zagreb</item>
    </izvorni_sadrzaj>
    <derivirana_varijabla naziv="DomainObject.Predmet.SudioniciListAdressOIB_1">
      <item>Stečajna masa iza LUSTERI VUKOVIĆ društvo s ograničenom odgovornošću za trgovinu, ugostiteljstvo i transport u stečaju, OIB 23183571831, Rendićeva 31,10000 Zagreb</item>
      <item>Financijska agencija, Regionalni centar Zagreb, Podružnica Varaždin, OIB 85821130368, A. Cesarca 2,42000 Varaždin</item>
      <item>Krešimir Vuković, OIB 15903276023, Bana Josipa Jelačića 87,40000 Pribislavec</item>
      <item>Zoran Mihajlović, OIB 60407042502, Rendićeva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23183571831</item>
      <item>, OIB 85821130368</item>
      <item>, OIB 15903276023</item>
      <item>, OIB 60407042502</item>
    </izvorni_sadrzaj>
    <derivirana_varijabla naziv="DomainObject.Predmet.SudioniciListNazivOIB_1">
      <item>, OIB 23183571831</item>
      <item>, OIB 85821130368</item>
      <item>, OIB 15903276023</item>
      <item>, OIB 60407042502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Mihajlović, OIB 60407042502, Rendićeva 31 Zagreb</item>
    </izvorni_sadrzaj>
    <derivirana_varijabla naziv="DomainObject.Predmet.StecajniUpraviteljiListAddressOIB_1">
      <item>Zoran Mihajlović, OIB 60407042502, Rendićeva 31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188</properties:Words>
  <properties:Characters>1252</properties:Characters>
  <properties:Lines>219</properties:Lines>
  <properties:Paragraphs>121</properties:Paragraphs>
  <properties:TotalTime>284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2014-06-30T23:56:00Z</dcterms:created>
  <dc:creator>Zoran</dc:creator>
  <cp:lastModifiedBy>Tihana Martinez</cp:lastModifiedBy>
  <cp:lastPrinted>2013-09-18T23:21:00Z</cp:lastPrinted>
  <dcterms:modified xmlns:xsi="http://www.w3.org/2001/XMLSchema-instance" xsi:type="dcterms:W3CDTF">2017-05-26T12:35:00Z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St-117/2017-8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