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7cd3" w14:paraId="0297cd3" w:rsidRDefault="00225A2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25A26" w:rsidP="00225A26" w:rsidR="00AE649C">
      <w:pPr>
        <w:pStyle w:val="NormaleSPIS"/>
        <w:spacing w:after="0"/>
      </w:pPr>
      <w:r>
        <w:t xml:space="preserve">        Republika Hrvatska</w:t>
      </w:r>
    </w:p>
    <w:p w:rsidRDefault="00225A26" w:rsidP="00225A26" w:rsidR="00225A26">
      <w:pPr>
        <w:pStyle w:val="NormaleSPIS"/>
        <w:spacing w:after="0"/>
      </w:pPr>
      <w:r>
        <w:t xml:space="preserve">     Trgovački sud u Bjelovaru</w:t>
      </w:r>
    </w:p>
    <w:p w:rsidRDefault="00225A26" w:rsidP="00225A26" w:rsidR="00225A26">
      <w:pPr>
        <w:pStyle w:val="NormaleSPIS"/>
        <w:spacing w:after="0"/>
      </w:pPr>
      <w:r>
        <w:t>Bjelovar, Šetalište dr.I.Lebovića 42.</w:t>
      </w:r>
    </w:p>
    <w:p w:rsidRDefault="00225A26" w:rsidP="00225A26" w:rsidR="00225A26">
      <w:pPr>
        <w:pStyle w:val="NormaleSPIS"/>
        <w:jc w:val="right"/>
        <w:rPr>
          <w:b/>
        </w:rPr>
      </w:pPr>
      <w:r>
        <w:t>Poslovni broj:7 St-670/2018-9</w:t>
      </w:r>
    </w:p>
    <w:p w:rsidRDefault="00225A26" w:rsidP="00225A26" w:rsidR="00225A26">
      <w:pPr>
        <w:jc w:val="center"/>
      </w:pPr>
      <w:r>
        <w:t>U  I M E  R E P U B L I K E   H R V A T  S K E</w:t>
      </w:r>
    </w:p>
    <w:p w:rsidRDefault="00225A26" w:rsidP="00225A26" w:rsidR="00225A26">
      <w:pPr>
        <w:jc w:val="center"/>
        <w:rPr>
          <w:b/>
        </w:rPr>
      </w:pPr>
      <w:r>
        <w:t xml:space="preserve"> R J E Š E N J E</w:t>
      </w:r>
    </w:p>
    <w:p w:rsidRDefault="00225A26" w:rsidP="00225A26" w:rsidR="00225A26">
      <w:pPr>
        <w:ind w:firstLine="720"/>
        <w:jc w:val="both"/>
      </w:pPr>
      <w:r>
        <w:t xml:space="preserve">Trgovački sud u Bjelovaru, po sucu Tomislavu Mrazović, u stečajnom postupku nad dužnikom POLJOPRIVREDNA ZADRUGA BRANITELJA ZLATNI VRTOVI – VIROVITICA iz Virovitice, Poduzetnička zona Antunovac, MBS 010061192, OIB 38875143013, 13. studenog 2018. </w:t>
      </w:r>
    </w:p>
    <w:p w:rsidRDefault="00225A26" w:rsidP="00225A26" w:rsidR="00225A26">
      <w:pPr>
        <w:jc w:val="center"/>
        <w:rPr>
          <w:b/>
        </w:rPr>
      </w:pPr>
      <w:r>
        <w:t>r i j e š i o   j e</w:t>
      </w:r>
    </w:p>
    <w:p w:rsidRDefault="00225A26" w:rsidP="00225A26" w:rsidR="00225A26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POLJOPRIVREDNA ZADRUGA BRANITELJA ZLATNI VRTOVI – VIROVITICA iz Virovitice, Poduzetnička zona Antunovac, MBS 010061192, OIB 38875143013. </w:t>
      </w:r>
    </w:p>
    <w:p w:rsidRDefault="00225A26" w:rsidP="00225A26" w:rsidR="00225A2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2</w:t>
      </w:r>
      <w:r>
        <w:rPr>
          <w:b/>
        </w:rPr>
        <w:t>.</w:t>
      </w:r>
      <w:r>
        <w:t xml:space="preserve">Za stečajnu upraviteljicu imenuje se </w:t>
      </w:r>
      <w:r>
        <w:rPr>
          <w:noProof/>
        </w:rPr>
        <w:t>Jelena Stankus-Tkalec iz Varaždina, Trakošćanska 9A, OIB 91858660271.</w:t>
      </w:r>
    </w:p>
    <w:p w:rsidRDefault="00225A26" w:rsidP="00225A26" w:rsidR="00225A26">
      <w:pPr>
        <w:jc w:val="both"/>
      </w:pPr>
    </w:p>
    <w:p w:rsidRDefault="00225A26" w:rsidP="00225A26" w:rsidR="00225A26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POLJOPRIVREDNA ZADRUGA BRANITELJA ZLATNI VRTOVI – VIROVITICA iz Virovitice, Poduzetnička zona Antunovac, MBS 010061192, OIB 38875143013.</w:t>
      </w:r>
    </w:p>
    <w:p w:rsidRDefault="00225A26" w:rsidP="00225A26" w:rsidR="00225A26">
      <w:pPr>
        <w:jc w:val="both"/>
        <w:rPr>
          <w:b/>
        </w:rPr>
      </w:pPr>
      <w:r>
        <w:tab/>
        <w:t>4.Stečajni postupak je otvoren i zaključen s danom 13. studenog 2018. godine u</w:t>
      </w:r>
      <w:r>
        <w:rPr>
          <w:b/>
        </w:rPr>
        <w:t xml:space="preserve"> </w:t>
      </w:r>
      <w:r>
        <w:t>12,30 sati, kada je ovo rješenje stavljeno na e-oglasnu ploču ovog suda.</w:t>
      </w:r>
    </w:p>
    <w:p w:rsidRDefault="00225A26" w:rsidP="00225A26" w:rsidR="00225A26">
      <w:pPr>
        <w:jc w:val="both"/>
      </w:pPr>
      <w:r>
        <w:tab/>
        <w:t>5.Nakon pravomoćnosti ovoga rješenja stečajni dužnik će se brisati iz sudskog registra.</w:t>
      </w:r>
    </w:p>
    <w:p w:rsidRDefault="00225A26" w:rsidP="00225A26" w:rsidR="00225A26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225A26" w:rsidP="00225A26" w:rsidR="00225A26">
      <w:pPr>
        <w:jc w:val="center"/>
        <w:rPr>
          <w:b/>
        </w:rPr>
      </w:pPr>
      <w:r>
        <w:t>Obrazloženje</w:t>
      </w:r>
    </w:p>
    <w:p w:rsidRDefault="00225A26" w:rsidP="00225A26" w:rsidR="00225A26">
      <w:pPr>
        <w:jc w:val="both"/>
      </w:pPr>
      <w:r>
        <w:tab/>
        <w:t xml:space="preserve">Na prijedlog predlagatelja FINA, RC Zagreb, Podružnica Bjelovar, za otvaranje stečajnog postupka nad dužnikom POLJOPRIVREDNA ZADRUGA BRANITELJA ZLATNI VRTOVI – VIROVITICA iz Virovitice, Poduzetnička zona Antunovac, MBS 010061192, OIB 38875143013, sud je pokrenuo postupak radi utvrđivanja uvjeta za otvaranje stečajnog postupka nad dužnikom, te u tom postupku utvrdio da dužnik nema imovine kojom bi se mogli pokriti troškovi stečajnog postupka, slijedom čega je svojim rješenjem 7 St-670/2018-8 od dana 2.10.2018.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</w:t>
      </w:r>
    </w:p>
    <w:p w:rsidRDefault="00225A26" w:rsidP="00225A26" w:rsidR="00225A26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225A26" w:rsidP="00225A26" w:rsidR="00225A26">
      <w:pPr>
        <w:jc w:val="right"/>
      </w:pPr>
      <w:r>
        <w:t>Poslovni broj:7 St-670/2018-9</w:t>
      </w:r>
    </w:p>
    <w:p w:rsidRDefault="00225A26" w:rsidP="00225A26" w:rsidR="00225A26">
      <w:pPr>
        <w:jc w:val="both"/>
      </w:pPr>
      <w:r>
        <w:t xml:space="preserve">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2.10.2018.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225A26" w:rsidP="00225A26" w:rsidR="00225A26">
      <w:pPr>
        <w:ind w:firstLine="720"/>
        <w:jc w:val="center"/>
      </w:pPr>
      <w:r>
        <w:t xml:space="preserve">Bjelovar 13. studenog 2018. </w:t>
      </w:r>
    </w:p>
    <w:p w:rsidRDefault="00225A26" w:rsidP="00225A26" w:rsidR="00225A2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</w:t>
      </w:r>
    </w:p>
    <w:p w:rsidRDefault="00225A26" w:rsidP="00225A26" w:rsidR="00225A2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225A26" w:rsidP="00225A26" w:rsidR="00225A26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225A26" w:rsidP="00225A26" w:rsidR="00225A26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225A26" w:rsidP="00225A26" w:rsidR="00225A26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225A26" w:rsidP="00225A26" w:rsidR="00225A26">
      <w:pPr>
        <w:jc w:val="both"/>
      </w:pPr>
    </w:p>
    <w:p w:rsidRDefault="00225A26" w:rsidP="00225A26" w:rsidR="00225A26">
      <w:pPr>
        <w:ind w:firstLine="720"/>
        <w:jc w:val="both"/>
      </w:pPr>
      <w:r>
        <w:tab/>
      </w:r>
    </w:p>
    <w:p w:rsidRDefault="00225A26" w:rsidP="00225A26" w:rsidR="00225A26">
      <w:pPr>
        <w:jc w:val="both"/>
      </w:pPr>
      <w:r>
        <w:tab/>
      </w:r>
    </w:p>
    <w:p w:rsidRDefault="00225A26" w:rsidP="00225A26" w:rsidR="00225A26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5A26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74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St-670/2018-9</izvorni_sadrzaj>
    <derivirana_varijabla naziv="DomainObject.Oznaka_1">St-670/2018-9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St-670/2018</izvorni_sadrzaj>
    <derivirana_varijabla naziv="DomainObject.Predmet.OznakaBroj_1">St-670/2018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ZLATNI VRTOVI - VIROVITICA zastupanog po punomoćniku Siniša Novosel</izvorni_sadrzaj>
    <derivirana_varijabla naziv="DomainObject.Predmet.ProtustrankaFormated_1">  POLJOPRIVREDNA ZADRUGA BRANITELJA ZLATNI VRTOVI - VIROVITICA zastupanog po punomoćniku Siniša Novosel</derivirana_varijabla>
  </DomainObject.Predmet.ProtustrankaFormated>
  <DomainObject.Predmet.ProtustrankaFormatedOIB>
    <izvorni_sadrzaj>  POLJOPRIVREDNA ZADRUGA BRANITELJA ZLATNI VRTOVI - VIROVITICA, OIB 38875143013 zastupanog po punomoćniku Siniša Novosel</izvorni_sadrzaj>
    <derivirana_varijabla naziv="DomainObject.Predmet.ProtustrankaFormatedOIB_1">  POLJOPRIVREDNA ZADRUGA BRANITELJA ZLATNI VRTOVI - VIROVITICA, OIB 38875143013 zastupanog po punomoćniku Siniša Novosel</derivirana_varijabla>
  </DomainObject.Predmet.ProtustrankaFormatedOIB>
  <DomainObject.Predmet.ProtustrankaFormatedWithAdress>
    <izvorni_sadrzaj> POLJOPRIVREDNA ZADRUGA BRANITELJA ZLATNI VRTOVI - VIROVITICA, poduzetnička zona Antunovac, 33000 Virovitica zastupanog po punomoćniku Siniša Novosel</izvorni_sadrzaj>
    <derivirana_varijabla naziv="DomainObject.Predmet.ProtustrankaFormatedWithAdress_1"> POLJOPRIVREDNA ZADRUGA BRANITELJA ZLATNI VRTOVI - VIROVITICA, poduzetnička zona Antunovac, 33000 Virovitica zastupanog po punomoćniku Siniša Novosel</derivirana_varijabla>
  </DomainObject.Predmet.ProtustrankaFormatedWithAdress>
  <DomainObject.Predmet.ProtustrankaFormatedWithAdressOIB>
    <izvorni_sadrzaj> POLJOPRIVREDNA ZADRUGA BRANITELJA ZLATNI VRTOVI - VIROVITICA, OIB 38875143013, poduzetnička zona Antunovac, 33000 Virovitica zastupanog po punomoćniku Siniša Novosel</izvorni_sadrzaj>
    <derivirana_varijabla naziv="DomainObject.Predmet.ProtustrankaFormatedWithAdressOIB_1"> POLJOPRIVREDNA ZADRUGA BRANITELJA ZLATNI VRTOVI - VIROVITICA, OIB 38875143013, poduzetnička zona Antunovac, 33000 Virovitica zastupanog po punomoćniku Siniša Novosel</derivirana_varijabla>
  </DomainObject.Predmet.ProtustrankaFormatedWithAdressOIB>
  <DomainObject.Predmet.ProtustrankaWithAdress>
    <izvorni_sadrzaj>POLJOPRIVREDNA ZADRUGA BRANITELJA ZLATNI VRTOVI - VIROVITICA poduzetnička zona Antunovac, 33000 Virovitica</izvorni_sadrzaj>
    <derivirana_varijabla naziv="DomainObject.Predmet.ProtustrankaWithAdress_1">POLJOPRIVREDNA ZADRUGA BRANITELJA ZLATNI VRTOVI - VIROVITICA poduzetnička zona Antunovac, 33000 Virovitica</derivirana_varijabla>
  </DomainObject.Predmet.ProtustrankaWithAdress>
  <DomainObject.Predmet.ProtustrankaWithAdressOIB>
    <izvorni_sadrzaj>POLJOPRIVREDNA ZADRUGA BRANITELJA ZLATNI VRTOVI - VIROVITICA, OIB 38875143013, poduzetnička zona Antunovac, 33000 Virovitica</izvorni_sadrzaj>
    <derivirana_varijabla naziv="DomainObject.Predmet.ProtustrankaWithAdressOIB_1">POLJOPRIVREDNA ZADRUGA BRANITELJA ZLATNI VRTOVI - VIROVITICA, OIB 38875143013, poduzetnička zona Antunovac, 33000 Virovitica</derivirana_varijabla>
  </DomainObject.Predmet.ProtustrankaWithAdressOIB>
  <DomainObject.Predmet.ProtustrankaNazivFormated>
    <izvorni_sadrzaj>POLJOPRIVREDNA ZADRUGA BRANITELJA ZLATNI VRTOVI - VIROVITICA</izvorni_sadrzaj>
    <derivirana_varijabla naziv="DomainObject.Predmet.ProtustrankaNazivFormated_1">POLJOPRIVREDNA ZADRUGA BRANITELJA ZLATNI VRTOVI - VIROVITICA</derivirana_varijabla>
  </DomainObject.Predmet.ProtustrankaNazivFormated>
  <DomainObject.Predmet.ProtustrankaNazivFormatedOIB>
    <izvorni_sadrzaj>POLJOPRIVREDNA ZADRUGA BRANITELJA ZLATNI VRTOVI - VIROVITICA, OIB 38875143013</izvorni_sadrzaj>
    <derivirana_varijabla naziv="DomainObject.Predmet.ProtustrankaNazivFormatedOIB_1">POLJOPRIVREDNA ZADRUGA BRANITELJA ZLATNI VRTOVI - VIROVITICA, OIB 38875143013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BRANITELJA ZLATNI VRTOVI - VIROVITICA zastupanog po punomoćniku Siniša Novosel</item>
    </izvorni_sadrzaj>
    <derivirana_varijabla naziv="DomainObject.Predmet.ProtuStrankaListFormated_1">
      <item>POLJOPRIVREDNA ZADRUGA BRANITELJA ZLATNI VRTOVI - VIROVITICA zastupanog po punomoćniku Siniša Novosel</item>
    </derivirana_varijabla>
  </DomainObject.Predmet.ProtuStrankaListFormated>
  <DomainObject.Predmet.ProtuStrankaListFormatedOIB>
    <izvorni_sadrzaj>
      <item>POLJOPRIVREDNA ZADRUGA BRANITELJA ZLATNI VRTOVI - VIROVITICA, OIB 38875143013 zastupanog po punomoćniku Siniša Novosel</item>
    </izvorni_sadrzaj>
    <derivirana_varijabla naziv="DomainObject.Predmet.ProtuStrankaListFormatedOIB_1">
      <item>POLJOPRIVREDNA ZADRUGA BRANITELJA ZLATNI VRTOVI - VIROVITICA, OIB 38875143013 zastupanog po punomoćniku Siniša Novosel</item>
    </derivirana_varijabla>
  </DomainObject.Predmet.ProtuStrankaListFormatedOIB>
  <DomainObject.Predmet.ProtuStrankaListFormatedWithAdress>
    <izvorni_sadrzaj>
      <item>POLJOPRIVREDNA ZADRUGA BRANITELJA ZLATNI VRTOVI - VIROVITICA, poduzetnička zona Antunovac, 33000 Virovitica zastupanog po punomoćniku Siniša Novosel</item>
    </izvorni_sadrzaj>
    <derivirana_varijabla naziv="DomainObject.Predmet.ProtuStrankaListFormatedWithAdress_1">
      <item>POLJOPRIVREDNA ZADRUGA BRANITELJA ZLATNI VRTOVI - VIROVITICA, poduzetnička zona Antunovac, 33000 Virovitica zastupanog po punomoćniku Siniša Novosel</item>
    </derivirana_varijabla>
  </DomainObject.Predmet.ProtuStrankaListFormatedWithAdress>
  <DomainObject.Predmet.ProtuStrankaListFormatedWithAdressOIB>
    <izvorni_sadrzaj>
      <item>POLJOPRIVREDNA ZADRUGA BRANITELJA ZLATNI VRTOVI - VIROVITICA, OIB 38875143013, poduzetnička zona Antunovac, 33000 Virovitica zastupanog po punomoćniku Siniša Novosel</item>
    </izvorni_sadrzaj>
    <derivirana_varijabla naziv="DomainObject.Predmet.ProtuStrankaListFormatedWithAdressOIB_1">
      <item>POLJOPRIVREDNA ZADRUGA BRANITELJA ZLATNI VRTOVI - VIROVITICA, OIB 38875143013, poduzetnička zona Antunovac, 33000 Virovitica zastupanog po punomoćniku Siniša Novosel</item>
    </derivirana_varijabla>
  </DomainObject.Predmet.ProtuStrankaListFormatedWithAdressOIB>
  <DomainObject.Predmet.ProtuStrankaListNazivFormated>
    <izvorni_sadrzaj>
      <item>POLJOPRIVREDNA ZADRUGA BRANITELJA ZLATNI VRTOVI - VIROVITICA</item>
    </izvorni_sadrzaj>
    <derivirana_varijabla naziv="DomainObject.Predmet.ProtuStrankaListNazivFormated_1">
      <item>POLJOPRIVREDNA ZADRUGA BRANITELJA ZLATNI VRTOVI - VIROVITICA</item>
    </derivirana_varijabla>
  </DomainObject.Predmet.ProtuStrankaListNazivFormated>
  <DomainObject.Predmet.ProtuStrankaListNazivFormatedOIB>
    <izvorni_sadrzaj>
      <item>POLJOPRIVREDNA ZADRUGA BRANITELJA ZLATNI VRTOVI - VIROVITICA, OIB 38875143013</item>
    </izvorni_sadrzaj>
    <derivirana_varijabla naziv="DomainObject.Predmet.ProtuStrankaListNazivFormatedOIB_1">
      <item>POLJOPRIVREDNA ZADRUGA BRANITELJA ZLATNI VRTOVI - VIROVITICA, OIB 38875143013</item>
    </derivirana_varijabla>
  </DomainObject.Predmet.ProtuStrankaListNazivFormatedOIB>
  <DomainObject.Predmet.OstaliListFormated>
    <izvorni_sadrzaj>
      <item>Siniša Novosel punomoćnik sudionika u postupku POLJOPRIVREDNA ZADRUGA BRANITELJA ZLATNI VRTOVI - VIROVITICA</item>
    </izvorni_sadrzaj>
    <derivirana_varijabla naziv="DomainObject.Predmet.OstaliListFormated_1">
      <item>Siniša Novosel punomoćnik sudionika u postupku POLJOPRIVREDNA ZADRUGA BRANITELJA ZLATNI VRTOVI - VIROVITICA</item>
    </derivirana_varijabla>
  </DomainObject.Predmet.OstaliListFormated>
  <DomainObject.Predmet.OstaliListFormatedOIB>
    <izvorni_sadrzaj>
      <item>Siniša Novosel punomoćnik sudionika u postupku POLJOPRIVREDNA ZADRUGA BRANITELJA ZLATNI VRTOVI - VIROVITICA</item>
    </izvorni_sadrzaj>
    <derivirana_varijabla naziv="DomainObject.Predmet.OstaliListFormatedOIB_1">
      <item>Siniša Novosel punomoćnik sudionika u postupku POLJOPRIVREDNA ZADRUGA BRANITELJA ZLATNI VRTOVI - VIROVITICA</item>
    </derivirana_varijabla>
  </DomainObject.Predmet.OstaliListFormatedOIB>
  <DomainObject.Predmet.OstaliListFormatedWithAdress>
    <izvorni_sadrzaj>
      <item>Siniša Novosel, A.Šenoe 6, 33405 Pitomača punomoćnik sudionika u postupku POLJOPRIVREDNA ZADRUGA BRANITELJA ZLATNI VRTOVI - VIROVITICA</item>
    </izvorni_sadrzaj>
    <derivirana_varijabla naziv="DomainObject.Predmet.OstaliListFormatedWithAdress_1">
      <item>Siniša Novosel, A.Šenoe 6, 33405 Pitomača punomoćnik sudionika u postupku POLJOPRIVREDNA ZADRUGA BRANITELJA ZLATNI VRTOVI - VIROVITICA</item>
    </derivirana_varijabla>
  </DomainObject.Predmet.OstaliListFormatedWithAdress>
  <DomainObject.Predmet.OstaliListFormatedWithAdressOIB>
    <izvorni_sadrzaj>
      <item>Siniša Novosel, A.Šenoe 6, 33405 Pitomača punomoćnik sudionika u postupku POLJOPRIVREDNA ZADRUGA BRANITELJA ZLATNI VRTOVI - VIROVITICA</item>
    </izvorni_sadrzaj>
    <derivirana_varijabla naziv="DomainObject.Predmet.OstaliListFormatedWithAdressOIB_1">
      <item>Siniša Novosel, A.Šenoe 6, 33405 Pitomača punomoćnik sudionika u postupku POLJOPRIVREDNA ZADRUGA BRANITELJA ZLATNI VRTOVI - VIROVITICA</item>
    </derivirana_varijabla>
  </DomainObject.Predmet.OstaliListFormatedWithAdressOIB>
  <DomainObject.Predmet.OstaliListNazivFormated>
    <izvorni_sadrzaj>
      <item>Siniša Novosel</item>
    </izvorni_sadrzaj>
    <derivirana_varijabla naziv="DomainObject.Predmet.OstaliListNazivFormated_1">
      <item>Siniša Novosel</item>
    </derivirana_varijabla>
  </DomainObject.Predmet.OstaliListNazivFormated>
  <DomainObject.Predmet.OstaliListNazivFormatedOIB>
    <izvorni_sadrzaj>
      <item>Siniša Novosel</item>
    </izvorni_sadrzaj>
    <derivirana_varijabla naziv="DomainObject.Predmet.OstaliListNazivFormatedOIB_1">
      <item>Siniša Novosel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St-670/2018-9</izvorni_sadrzaj>
    <derivirana_varijabla naziv="DomainObject.PoslovniBrojDokumenta_1">St-670/2018-9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BRANITELJA ZLATNI VRTOVI - VIROVITICA</izvorni_sadrzaj>
    <derivirana_varijabla naziv="DomainObject.Predmet.ProtustrankaIDrugi_1">POLJOPRIVREDNA ZADRUGA BRANITELJA ZLATNI VRTOVI -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BRANITELJA ZLATNI VRTOVI - VIROVITICA, OIB 38875143013, poduzetnička zona Antunovac, 33000 Virovitica</izvorni_sadrzaj>
    <derivirana_varijabla naziv="DomainObject.Predmet.ProtustrankaIDrugiAdressOIB_1">POLJOPRIVREDNA ZADRUGA BRANITELJA ZLATNI VRTOVI - VIROVITICA, OIB 38875143013, poduzetnička zona Antunovac,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BRANITELJA ZLATNI VRTOVI - VIROVITICA</item>
      <item>Siniša Novosel</item>
    </izvorni_sadrzaj>
    <derivirana_varijabla naziv="DomainObject.Predmet.SudioniciListNaziv_1">
      <item>FINA, RC ZAGREB, Podružnica BJELOVAR</item>
      <item>POLJOPRIVREDNA ZADRUGA BRANITELJA ZLATNI VRTOVI - VIROVITICA</item>
      <item>Siniša Novosel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BRANITELJA ZLATNI VRTOVI - VIROVITICA, OIB 38875143013, poduzetnička zona Antunovac,33000 Virovitica</item>
      <item>Siniša Novosel, A.Šenoe 6,33405 Pitomača</item>
    </izvorni_sadrzaj>
    <derivirana_varijabla naziv="DomainObject.Predmet.SudioniciListAdressOIB_1">
      <item>FINA, RC ZAGREB, Podružnica BJELOVAR, OIB 85821130368, F. Supila 4,43000 Bjelovar</item>
      <item>POLJOPRIVREDNA ZADRUGA BRANITELJA ZLATNI VRTOVI - VIROVITICA, OIB 38875143013, poduzetnička zona Antunovac,33000 Virovitica</item>
      <item>Siniša Novosel, A.Šenoe 6,33405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CCE50-5F92-48E3-B0AE-7D94E83CEC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2873</properties:Characters>
  <properties:Lines>62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2018-11-13T11:33:00Z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St-670/2018-9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