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991c" w14:paraId="37f991c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BE1FB4" w:rsidR="00BE1FB4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51497" w:rsidP="00BE1FB4" w:rsidR="00051497">
      <w:pPr>
        <w:jc w:val="right"/>
      </w:pP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BE1FB4">
        <w:t>1911/15</w:t>
      </w:r>
    </w:p>
    <w:p w:rsidRDefault="00BE1FB4" w:rsidP="00BE1FB4" w:rsidR="00BE1FB4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BE1FB4" w:rsidR="00790468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BE1FB4">
        <w:t xml:space="preserve">UDRUGA ZA ZAŠTITU I PRAVA NJEGOVATELJA I NJEGOVATELJICA "VELIKO SRCE" U LIKVIDACIJI, Zagreb, Maksimirska 50a, OIB: 87151664314, </w:t>
      </w:r>
      <w:r>
        <w:t xml:space="preserve">dana </w:t>
      </w:r>
      <w:r w:rsidR="00BE1FB4">
        <w:t xml:space="preserve">18. travnja 2016., </w:t>
      </w:r>
    </w:p>
    <w:p w:rsidRDefault="00BE1FB4" w:rsidP="00BE1FB4" w:rsidR="00BE1FB4">
      <w:pPr>
        <w:jc w:val="both"/>
      </w:pPr>
    </w:p>
    <w:p w:rsidRDefault="00BE1FB4" w:rsidP="00790468" w:rsidR="00BE1FB4">
      <w:pPr>
        <w:jc w:val="center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BE1FB4" w:rsidR="00790468">
      <w:pPr>
        <w:jc w:val="both"/>
      </w:pPr>
      <w:r w:rsidRPr="008A5F15">
        <w:t xml:space="preserve"> </w:t>
      </w:r>
      <w:r w:rsidR="00BE1FB4">
        <w:tab/>
      </w:r>
      <w:r w:rsidRPr="008A5F15">
        <w:t xml:space="preserve">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BE1FB4">
        <w:t>30. listopada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BE1FB4">
        <w:t>UDRUGA ZA ZAŠTITU I PRAVA NJEGOVATELJA I NJEGOVATELJICA "VELIKO SRCE" U LIKVIDACIJI, Zagreb, Maksimirska 50a, OIB: 87151664314.</w:t>
      </w:r>
    </w:p>
    <w:p w:rsidRDefault="00BE1FB4" w:rsidP="00BE1FB4" w:rsidR="00BE1FB4" w:rsidRPr="008A5F15">
      <w:pPr>
        <w:jc w:val="both"/>
      </w:pP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BE1FB4" w:rsidR="00BE1FB4">
      <w:pPr>
        <w:ind w:firstLine="708"/>
        <w:jc w:val="both"/>
      </w:pPr>
      <w:r w:rsidRPr="00A93C48">
        <w:t>Financijska agencija podnijela je ovom sudu</w:t>
      </w:r>
      <w:r w:rsidR="00BE1FB4">
        <w:t xml:space="preserve"> 30. listopada 2015.</w:t>
      </w:r>
      <w:r w:rsidRPr="00A93C48">
        <w:t xml:space="preserve">, </w:t>
      </w:r>
      <w:r w:rsidR="00051497">
        <w:t>temeljem</w:t>
      </w:r>
      <w:r w:rsidRPr="00A93C48">
        <w:t xml:space="preserve"> odredbe čl. </w:t>
      </w:r>
      <w:r w:rsidR="00BE1FB4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BE1FB4">
        <w:t xml:space="preserve">UDRUGA ZA ZAŠTITU I PRAVA NJEGOVATELJA I NJEGOVATELJICA "VELIKO SRCE" U LIKVIDACIJI, Zagreb, Maksimirska 50a, OIB: 87151664314.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BE1FB4">
        <w:t>2856</w:t>
      </w:r>
      <w:r w:rsidR="00DB2C88" w:rsidRPr="00DB2C88">
        <w:t xml:space="preserve"> dana, kao i da dužnik nema zaposlenih.</w:t>
      </w:r>
    </w:p>
    <w:p w:rsidRDefault="00BE1FB4" w:rsidP="00BE1FB4" w:rsidR="00BE1FB4" w:rsidRPr="00DB2C88">
      <w:pPr>
        <w:ind w:firstLine="708"/>
        <w:jc w:val="both"/>
      </w:pPr>
    </w:p>
    <w:p w:rsidRDefault="00051497" w:rsidP="00BE1FB4" w:rsidR="00BE1FB4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DB2C88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BE1FB4" w:rsidP="00BE1FB4" w:rsidR="00BE1FB4">
      <w:pPr>
        <w:ind w:firstLine="708"/>
        <w:jc w:val="both"/>
      </w:pPr>
    </w:p>
    <w:p w:rsidRDefault="00DB2C88" w:rsidP="00BE1FB4" w:rsidR="00BE1FB4">
      <w:pPr>
        <w:ind w:firstLine="708"/>
        <w:jc w:val="both"/>
      </w:pPr>
      <w:r>
        <w:t>Uvidom u registar</w:t>
      </w:r>
      <w:r w:rsidR="00BE1FB4">
        <w:t xml:space="preserve"> udruga</w:t>
      </w:r>
      <w:r>
        <w:t xml:space="preserve">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likvidacije, </w:t>
      </w:r>
      <w:r w:rsidRPr="00DB2C88">
        <w:t xml:space="preserve">odnosno </w:t>
      </w:r>
      <w:r>
        <w:t>da je</w:t>
      </w:r>
      <w:r w:rsidR="00BE1FB4">
        <w:t xml:space="preserve"> danom 19. rujna 2012. udruga u prestanku djelovanja zbog proteka dvostruko više vremena od vremena predviđenog za održavanje redovne sjednice skupštine, a ona nije održana. </w:t>
      </w:r>
    </w:p>
    <w:p w:rsidRDefault="00BE1FB4" w:rsidP="00BE1FB4" w:rsidR="00BE1FB4">
      <w:pPr>
        <w:ind w:firstLine="708"/>
        <w:jc w:val="both"/>
      </w:pPr>
    </w:p>
    <w:p w:rsidRDefault="00BE1FB4" w:rsidP="00BE1FB4" w:rsidR="00BE1FB4">
      <w:pPr>
        <w:ind w:firstLine="708"/>
        <w:jc w:val="both"/>
      </w:pPr>
      <w:r>
        <w:lastRenderedPageBreak/>
        <w:t xml:space="preserve">Iz registra udruga, dakle, proizlazi da se nad dužnikom vodi postupak likvidacije sukladno čl. 49, u svezi čl. 48 st. 1 toč. 3 Zakona o udrugama ("Narodne novine" broj 74/14), odnosno da je </w:t>
      </w:r>
      <w:r w:rsidR="00DB2C88">
        <w:t>po</w:t>
      </w:r>
      <w:r w:rsidR="00DB2C88" w:rsidRPr="00DB2C88">
        <w:t>krenut drugi postupak radi brisan</w:t>
      </w:r>
      <w:r w:rsidR="00DB2C88">
        <w:t xml:space="preserve">ja dužnika iz sudskog registra </w:t>
      </w:r>
      <w:r>
        <w:t xml:space="preserve">u smislu čl. 52, u svezi čl. 49 st. 8 Zakona o udrugama i da </w:t>
      </w:r>
      <w:r w:rsidR="00DB2C88">
        <w:t xml:space="preserve">stoga </w:t>
      </w:r>
      <w:r w:rsidR="00DB2C88" w:rsidRPr="00DB2C88">
        <w:t xml:space="preserve">nisu ispunjene pretpostavke </w:t>
      </w:r>
      <w:r w:rsidR="00DB2C88">
        <w:t xml:space="preserve">iz prethodno citiranog čl. 428 st, 1 SZ </w:t>
      </w:r>
      <w:r w:rsidR="00DB2C88" w:rsidRPr="00DB2C88">
        <w:t>za provedbu skraćenog stečajnog postupka nad dužnikom</w:t>
      </w:r>
      <w:r>
        <w:t>.</w:t>
      </w:r>
    </w:p>
    <w:p w:rsidRDefault="00BE1FB4" w:rsidP="00BE1FB4" w:rsidR="00BE1FB4">
      <w:pPr>
        <w:ind w:firstLine="708"/>
        <w:jc w:val="both"/>
      </w:pPr>
    </w:p>
    <w:p w:rsidRDefault="00BE1FB4" w:rsidP="00BE1FB4" w:rsidR="00BE1FB4">
      <w:pPr>
        <w:ind w:firstLine="708"/>
        <w:jc w:val="both"/>
      </w:pPr>
      <w:r>
        <w:t xml:space="preserve">Slijedom navedenog, riješeno je kao u izreci. </w:t>
      </w:r>
    </w:p>
    <w:p w:rsidRDefault="00BE1FB4" w:rsidP="00BE1FB4" w:rsidR="00BE1FB4">
      <w:pPr>
        <w:ind w:firstLine="708"/>
        <w:jc w:val="both"/>
      </w:pPr>
    </w:p>
    <w:p w:rsidRDefault="00790468" w:rsidP="00F406D0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713349">
        <w:t>18. travnja 2016</w:t>
      </w:r>
      <w:r w:rsidRPr="00A42F20">
        <w:t>.</w:t>
      </w:r>
    </w:p>
    <w:p w:rsidRDefault="00BE1FB4" w:rsidP="00DB2C88" w:rsidR="00BE1FB4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sectPr w:rsidSect="00BE1FB4" w:rsidR="00A42F20" w:rsidRPr="008A5F1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FB4" w:rsidP="00BE1FB4" w:rsidR="00BE1FB4">
      <w:r>
        <w:separator/>
      </w:r>
    </w:p>
  </w:endnote>
  <w:endnote w:id="0" w:type="continuationSeparator">
    <w:p w:rsidRDefault="00BE1FB4" w:rsidP="00BE1FB4" w:rsidR="00BE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FB4" w:rsidP="00BE1FB4" w:rsidR="00BE1FB4">
      <w:r>
        <w:separator/>
      </w:r>
    </w:p>
  </w:footnote>
  <w:footnote w:id="0" w:type="continuationSeparator">
    <w:p w:rsidRDefault="00BE1FB4" w:rsidP="00BE1FB4" w:rsidR="00BE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E26" w:rsidP="00BE1FB4" w:rsidR="00BE1FB4">
    <w:pPr>
      <w:ind w:firstLine="708" w:left="3540"/>
      <w:jc w:val="center"/>
    </w:pPr>
    <w:sdt>
      <w:sdtPr>
        <w:id w:val="259803389"/>
        <w:docPartObj>
          <w:docPartGallery w:val="Page Numbers (Top of Page)"/>
          <w:docPartUnique/>
        </w:docPartObj>
      </w:sdtPr>
      <w:sdtEndPr/>
      <w:sdtContent>
        <w:r w:rsidR="00BE1FB4">
          <w:fldChar w:fldCharType="begin"/>
        </w:r>
        <w:r w:rsidR="00BE1FB4">
          <w:instrText>PAGE   \* MERGEFORMAT</w:instrText>
        </w:r>
        <w:r w:rsidR="00BE1FB4">
          <w:fldChar w:fldCharType="separate"/>
        </w:r>
        <w:r>
          <w:rPr>
            <w:noProof/>
          </w:rPr>
          <w:t>2</w:t>
        </w:r>
        <w:r w:rsidR="00BE1FB4">
          <w:fldChar w:fldCharType="end"/>
        </w:r>
      </w:sdtContent>
    </w:sdt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</w:r>
    <w:r w:rsidR="00BE1FB4">
      <w:tab/>
      <w:t xml:space="preserve">   </w:t>
    </w:r>
    <w:r w:rsidR="00BE1FB4" w:rsidRPr="00A93C48">
      <w:rPr>
        <w:bCs/>
      </w:rPr>
      <w:t>68.</w:t>
    </w:r>
    <w:r w:rsidR="00BE1FB4">
      <w:rPr>
        <w:b/>
      </w:rPr>
      <w:t xml:space="preserve"> </w:t>
    </w:r>
    <w:r w:rsidR="00BE1FB4" w:rsidRPr="00482933">
      <w:t>S</w:t>
    </w:r>
    <w:r w:rsidR="00BE1FB4">
      <w:t>t-1911/15</w:t>
    </w:r>
  </w:p>
  <w:p w:rsidRDefault="00BE1FB4" w:rsidP="00BE1FB4" w:rsidR="00BE1FB4">
    <w:pPr>
      <w:pStyle w:val="Zaglavlje"/>
      <w:tabs>
        <w:tab w:pos="5823" w:val="left"/>
      </w:tabs>
    </w:pPr>
  </w:p>
  <w:p w:rsidRDefault="00BE1FB4" w:rsidR="00BE1F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471F1E"/>
    <w:rsid w:val="006F1C31"/>
    <w:rsid w:val="00713349"/>
    <w:rsid w:val="00790468"/>
    <w:rsid w:val="008A5F15"/>
    <w:rsid w:val="009A1E26"/>
    <w:rsid w:val="00A42F20"/>
    <w:rsid w:val="00BD4BA1"/>
    <w:rsid w:val="00BE1FB4"/>
    <w:rsid w:val="00D42F06"/>
    <w:rsid w:val="00DB2C88"/>
    <w:rsid w:val="00DD4CF9"/>
    <w:rsid w:val="00F406D0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BE1FB4"/>
    <w:pPr>
      <w:spacing w:after="135"/>
    </w:pPr>
  </w:style>
  <w:style w:styleId="Zaglavlje" w:type="paragraph">
    <w:name w:val="header"/>
    <w:basedOn w:val="Normal"/>
    <w:link w:val="ZaglavljeChar"/>
    <w:uiPriority w:val="99"/>
    <w:rsid w:val="00BE1F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1FB4"/>
    <w:rPr>
      <w:sz w:val="24"/>
      <w:szCs w:val="24"/>
    </w:rPr>
  </w:style>
  <w:style w:styleId="Podnoje" w:type="paragraph">
    <w:name w:val="footer"/>
    <w:basedOn w:val="Normal"/>
    <w:link w:val="PodnojeChar"/>
    <w:rsid w:val="00BE1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1F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BE1FB4"/>
    <w:pPr>
      <w:spacing w:after="135"/>
    </w:pPr>
  </w:style>
  <w:style w:styleId="Zaglavlje" w:type="paragraph">
    <w:name w:val="header"/>
    <w:basedOn w:val="Normal"/>
    <w:link w:val="ZaglavljeChar"/>
    <w:uiPriority w:val="99"/>
    <w:rsid w:val="00BE1F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1FB4"/>
    <w:rPr>
      <w:sz w:val="24"/>
      <w:szCs w:val="24"/>
    </w:rPr>
  </w:style>
  <w:style w:styleId="Podnoje" w:type="paragraph">
    <w:name w:val="footer"/>
    <w:basedOn w:val="Normal"/>
    <w:link w:val="PodnojeChar"/>
    <w:rsid w:val="00BE1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1F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556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26491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0399499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00678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9962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St-1911/2015</izvorni_sadrzaj>
    <derivirana_varijabla naziv="DomainObject.Predmet.OznakaBroj_1">St-1911/2015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PRAVA NJEGOVATELJA I NJEGOVATELJICA VELIKO SRCE U LIKVIDACIJI</izvorni_sadrzaj>
    <derivirana_varijabla naziv="DomainObject.Predmet.ProtustrankaFormated_1">  UDRUGA ZA ZAŠTITU I PRAVA NJEGOVATELJA I NJEGOVATELJICA VELIKO SRCE U LIKVIDACIJI</derivirana_varijabla>
  </DomainObject.Predmet.ProtustrankaFormated>
  <DomainObject.Predmet.ProtustrankaFormatedOIB>
    <izvorni_sadrzaj>  UDRUGA ZA ZAŠTITU I PRAVA NJEGOVATELJA I NJEGOVATELJICA VELIKO SRCE U LIKVIDACIJI, OIB 87151664314</izvorni_sadrzaj>
    <derivirana_varijabla naziv="DomainObject.Predmet.ProtustrankaFormatedOIB_1">  UDRUGA ZA ZAŠTITU I PRAVA NJEGOVATELJA I NJEGOVATELJICA VELIKO SRCE U LIKVIDACIJI, OIB 87151664314</derivirana_varijabla>
  </DomainObject.Predmet.ProtustrankaFormatedOIB>
  <DomainObject.Predmet.ProtustrankaFormatedWithAdress>
    <izvorni_sadrzaj> UDRUGA ZA ZAŠTITU I PRAVA NJEGOVATELJA I NJEGOVATELJICA VELIKO SRCE U LIKVIDACIJI, Miramarska 50a, 10000 Zagreb</izvorni_sadrzaj>
    <derivirana_varijabla naziv="DomainObject.Predmet.ProtustrankaFormatedWithAdress_1"> UDRUGA ZA ZAŠTITU I PRAVA NJEGOVATELJA I NJEGOVATELJICA VELIKO SRCE U LIKVIDACIJI, Miramarska 50a, 10000 Zagreb</derivirana_varijabla>
  </DomainObject.Predmet.ProtustrankaFormatedWithAdress>
  <DomainObject.Predmet.ProtustrankaFormatedWithAdressOIB>
    <izvorni_sadrzaj> UDRUGA ZA ZAŠTITU I PRAVA NJEGOVATELJA I NJEGOVATELJICA VELIKO SRCE U LIKVIDACIJI, OIB 87151664314, Miramarska 50a, 10000 Zagreb</izvorni_sadrzaj>
    <derivirana_varijabla naziv="DomainObject.Predmet.ProtustrankaFormatedWithAdressOIB_1"> UDRUGA ZA ZAŠTITU I PRAVA NJEGOVATELJA I NJEGOVATELJICA VELIKO SRCE U LIKVIDACIJI, OIB 87151664314, Miramarska 50a, 10000 Zagreb</derivirana_varijabla>
  </DomainObject.Predmet.ProtustrankaFormatedWithAdressOIB>
  <DomainObject.Predmet.ProtustrankaWithAdress>
    <izvorni_sadrzaj>UDRUGA ZA ZAŠTITU I PRAVA NJEGOVATELJA I NJEGOVATELJICA VELIKO SRCE U LIKVIDACIJI Miramarska 50a, 10000 Zagreb</izvorni_sadrzaj>
    <derivirana_varijabla naziv="DomainObject.Predmet.ProtustrankaWithAdress_1">UDRUGA ZA ZAŠTITU I PRAVA NJEGOVATELJA I NJEGOVATELJICA VELIKO SRCE U LIKVIDACIJI Miramarska 50a, 10000 Zagreb</derivirana_varijabla>
  </DomainObject.Predmet.ProtustrankaWithAdress>
  <DomainObject.Predmet.ProtustrankaWithAdressOIB>
    <izvorni_sadrzaj>UDRUGA ZA ZAŠTITU I PRAVA NJEGOVATELJA I NJEGOVATELJICA VELIKO SRCE U LIKVIDACIJI, OIB 87151664314, Miramarska 50a, 10000 Zagreb</izvorni_sadrzaj>
    <derivirana_varijabla naziv="DomainObject.Predmet.ProtustrankaWithAdressOIB_1">UDRUGA ZA ZAŠTITU I PRAVA NJEGOVATELJA I NJEGOVATELJICA VELIKO SRCE U LIKVIDACIJI, OIB 87151664314, Miramarska 50a, 10000 Zagreb</derivirana_varijabla>
  </DomainObject.Predmet.ProtustrankaWithAdressOIB>
  <DomainObject.Predmet.ProtustrankaNazivFormated>
    <izvorni_sadrzaj>UDRUGA ZA ZAŠTITU I PRAVA NJEGOVATELJA I NJEGOVATELJICA VELIKO SRCE U LIKVIDACIJI</izvorni_sadrzaj>
    <derivirana_varijabla naziv="DomainObject.Predmet.ProtustrankaNazivFormated_1">UDRUGA ZA ZAŠTITU I PRAVA NJEGOVATELJA I NJEGOVATELJICA VELIKO SRCE U LIKVIDACIJI</derivirana_varijabla>
  </DomainObject.Predmet.ProtustrankaNazivFormated>
  <DomainObject.Predmet.ProtustrankaNazivFormatedOIB>
    <izvorni_sadrzaj>UDRUGA ZA ZAŠTITU I PRAVA NJEGOVATELJA I NJEGOVATELJICA VELIKO SRCE U LIKVIDACIJI, OIB 87151664314</izvorni_sadrzaj>
    <derivirana_varijabla naziv="DomainObject.Predmet.ProtustrankaNazivFormatedOIB_1">UDRUGA ZA ZAŠTITU I PRAVA NJEGOVATELJA I NJEGOVATELJICA VELIKO SRCE U LIKVIDACIJI, OIB 87151664314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I PRAVA NJEGOVATELJA I NJEGOVATELJICA VELIKO SRCE U LIKVIDACIJI</item>
    </izvorni_sadrzaj>
    <derivirana_varijabla naziv="DomainObject.Predmet.ProtuStrankaListFormated_1">
      <item>UDRUGA ZA ZAŠTITU I PRAVA NJEGOVATELJA I NJEGOVATELJICA VELIKO SRCE U LIKVIDACIJI</item>
    </derivirana_varijabla>
  </DomainObject.Predmet.ProtuStrankaListFormated>
  <DomainObject.Predmet.ProtuStrankaListFormatedOIB>
    <izvorni_sadrzaj>
      <item>UDRUGA ZA ZAŠTITU I PRAVA NJEGOVATELJA I NJEGOVATELJICA VELIKO SRCE U LIKVIDACIJI, OIB 87151664314</item>
    </izvorni_sadrzaj>
    <derivirana_varijabla naziv="DomainObject.Predmet.ProtuStrankaListFormatedOIB_1">
      <item>UDRUGA ZA ZAŠTITU I PRAVA NJEGOVATELJA I NJEGOVATELJICA VELIKO SRCE U LIKVIDACIJI, OIB 87151664314</item>
    </derivirana_varijabla>
  </DomainObject.Predmet.ProtuStrankaListFormatedOIB>
  <DomainObject.Predmet.ProtuStrankaListFormatedWithAdress>
    <izvorni_sadrzaj>
      <item>UDRUGA ZA ZAŠTITU I PRAVA NJEGOVATELJA I NJEGOVATELJICA VELIKO SRCE U LIKVIDACIJI, Miramarska 50a, 10000 Zagreb</item>
    </izvorni_sadrzaj>
    <derivirana_varijabla naziv="DomainObject.Predmet.ProtuStrankaListFormatedWithAdress_1">
      <item>UDRUGA ZA ZAŠTITU I PRAVA NJEGOVATELJA I NJEGOVATELJICA VELIKO SRCE U LIKVIDACIJI, Miramarska 50a, 10000 Zagreb</item>
    </derivirana_varijabla>
  </DomainObject.Predmet.ProtuStrankaListFormatedWithAdress>
  <DomainObject.Predmet.ProtuStrankaListFormatedWithAdressOIB>
    <izvorni_sadrzaj>
      <item>UDRUGA ZA ZAŠTITU I PRAVA NJEGOVATELJA I NJEGOVATELJICA VELIKO SRCE U LIKVIDACIJI, OIB 87151664314, Miramarska 50a, 10000 Zagreb</item>
    </izvorni_sadrzaj>
    <derivirana_varijabla naziv="DomainObject.Predmet.ProtuStrankaListFormatedWithAdressOIB_1">
      <item>UDRUGA ZA ZAŠTITU I PRAVA NJEGOVATELJA I NJEGOVATELJICA VELIKO SRCE U LIKVIDACIJI, OIB 87151664314, Miramarska 50a, 10000 Zagreb</item>
    </derivirana_varijabla>
  </DomainObject.Predmet.ProtuStrankaListFormatedWithAdressOIB>
  <DomainObject.Predmet.ProtuStrankaListNazivFormated>
    <izvorni_sadrzaj>
      <item>UDRUGA ZA ZAŠTITU I PRAVA NJEGOVATELJA I NJEGOVATELJICA VELIKO SRCE U LIKVIDACIJI</item>
    </izvorni_sadrzaj>
    <derivirana_varijabla naziv="DomainObject.Predmet.ProtuStrankaListNazivFormated_1">
      <item>UDRUGA ZA ZAŠTITU I PRAVA NJEGOVATELJA I NJEGOVATELJICA VELIKO SRCE U LIKVIDACIJI</item>
    </derivirana_varijabla>
  </DomainObject.Predmet.ProtuStrankaListNazivFormated>
  <DomainObject.Predmet.ProtuStrankaListNazivFormatedOIB>
    <izvorni_sadrzaj>
      <item>UDRUGA ZA ZAŠTITU I PRAVA NJEGOVATELJA I NJEGOVATELJICA VELIKO SRCE U LIKVIDACIJI, OIB 87151664314</item>
    </izvorni_sadrzaj>
    <derivirana_varijabla naziv="DomainObject.Predmet.ProtuStrankaListNazivFormatedOIB_1">
      <item>UDRUGA ZA ZAŠTITU I PRAVA NJEGOVATELJA I NJEGOVATELJICA VELIKO SRCE U LIKVIDACIJI, OIB 87151664314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I PRAVA NJEGOVATELJA I NJEGOVATELJICA VELIKO SRCE U LIKVIDACIJI</izvorni_sadrzaj>
    <derivirana_varijabla naziv="DomainObject.Predmet.ProtustrankaIDrugi_1">UDRUGA ZA ZAŠTITU I PRAVA NJEGOVATELJA I NJEGOVATELJICA VELIKO SRCE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I PRAVA NJEGOVATELJA I NJEGOVATELJICA VELIKO SRCE U LIKVIDACIJI, OIB 87151664314, Miramarska 50a, 10000 Zagreb</izvorni_sadrzaj>
    <derivirana_varijabla naziv="DomainObject.Predmet.ProtustrankaIDrugiAdressOIB_1">UDRUGA ZA ZAŠTITU I PRAVA NJEGOVATELJA I NJEGOVATELJICA VELIKO SRCE U LIKVIDACIJI, OIB 87151664314, Miramarska 50a,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I PRAVA NJEGOVATELJA I NJEGOVATELJICA VELIKO SRCE U LIKVIDACIJI</item>
      <item>FINA Regionalni centar Zagreb</item>
    </izvorni_sadrzaj>
    <derivirana_varijabla naziv="DomainObject.Predmet.SudioniciListNaziv_1">
      <item>UDRUGA ZA ZAŠTITU I PRAVA NJEGOVATELJA I NJEGOVATELJICA VELIKO SRCE U LIKVIDACIJI</item>
      <item>FINA Regionalni centar Zagreb</item>
    </derivirana_varijabla>
  </DomainObject.Predmet.SudioniciListNaziv>
  <DomainObject.Predmet.SudioniciListAdressOIB>
    <izvorni_sadrzaj>
      <item>UDRUGA ZA ZAŠTITU I PRAVA NJEGOVATELJA I NJEGOVATELJICA VELIKO SRCE U LIKVIDACIJI, OIB 87151664314, Miramarska 50a,10000 Zagreb</item>
      <item>FINA Regionalni centar Zagreb, OIB 85821130368, Trg svibanjskih žrtava 1995. 1,10000 Zagreb</item>
    </izvorni_sadrzaj>
    <derivirana_varijabla naziv="DomainObject.Predmet.SudioniciListAdressOIB_1">
      <item>UDRUGA ZA ZAŠTITU I PRAVA NJEGOVATELJA I NJEGOVATELJICA VELIKO SRCE U LIKVIDACIJI, OIB 87151664314, Miramarska 50a,10000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87151664314</item>
      <item>, OIB 85821130368</item>
    </izvorni_sadrzaj>
    <derivirana_varijabla naziv="DomainObject.Predmet.SudioniciListNazivOIB_1">
      <item>, OIB 87151664314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2C1DD-948A-4B0A-82D0-52668743C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2299</properties:Characters>
  <properties:Lines>65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2016-04-18T13:26:00Z</dcterms:created>
  <dc:creator>Maja Hilje</dc:creator>
  <cp:lastModifiedBy>Maja Hilje</cp:lastModifiedBy>
  <cp:lastPrinted>2016-04-18T13:27:00Z</cp:lastPrinted>
  <dcterms:modified xmlns:xsi="http://www.w3.org/2001/XMLSchema-instance" xsi:type="dcterms:W3CDTF">2016-04-18T13:28:00Z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