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9c3e" w14:paraId="20f9c3e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460FCE">
      <w:pPr>
        <w:rPr>
          <w:b/>
          <w:noProof/>
        </w:rPr>
      </w:pPr>
      <w:r>
        <w:rPr>
          <w:b/>
          <w:noProof/>
        </w:rPr>
        <w:t xml:space="preserve"> </w:t>
      </w:r>
      <w:r w:rsidR="003037E6">
        <w:rPr>
          <w:b/>
          <w:noProof/>
        </w:rPr>
        <w:t xml:space="preserve"> </w:t>
      </w:r>
      <w:r>
        <w:rPr>
          <w:b/>
          <w:noProof/>
        </w:rPr>
        <w:t xml:space="preserve"> </w:t>
      </w:r>
    </w:p>
    <w:p w:rsidRDefault="00460FCE" w:rsidP="00460FCE" w:rsidR="00460FCE">
      <w:pPr>
        <w:pStyle w:val="Zaglavlje"/>
        <w:jc w:val="right"/>
      </w:pPr>
      <w:r>
        <w:t>1 St-</w:t>
      </w:r>
      <w:r w:rsidR="001E63CC">
        <w:t>4519</w:t>
      </w:r>
      <w:r>
        <w:t>/2016</w:t>
      </w:r>
    </w:p>
    <w:p w:rsidRDefault="00460FCE" w:rsidP="00E16331" w:rsidR="00E16331" w:rsidRPr="00E16331">
      <w:r>
        <w:rPr>
          <w:b/>
          <w:noProof/>
        </w:rPr>
        <w:t xml:space="preserve">  </w:t>
      </w:r>
      <w:r w:rsidR="00E16331">
        <w:rPr>
          <w:b/>
          <w:noProof/>
        </w:rPr>
        <w:t xml:space="preserve">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B3371D">
      <w:pPr>
        <w:jc w:val="center"/>
      </w:pPr>
      <w:r w:rsidRPr="00E16331">
        <w:t>R E P U B L I K A    H R VA T S KA</w:t>
      </w:r>
    </w:p>
    <w:p w:rsidRDefault="00AE5A79" w:rsidP="00E16331" w:rsidR="00AE5A79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1E63CC" w:rsidRPr="0096348D">
        <w:t>POLIKLINIKA ZA INTERNU MEDICINU, GINEKOLOGIJU, DERMATOLOGIJU I VENEROLOGIJU, OFTALMOLOGIJU, MEDICINU RADA I ŠPORTA I  NEUROLOGIJU CAR  u stečaju, Zagreb, SR Njemačke 4-6, OIB: 36034812106</w:t>
      </w:r>
      <w:r w:rsidR="001E63CC">
        <w:t>, 17. svibnja</w:t>
      </w:r>
      <w:r w:rsidR="00460FCE">
        <w:t xml:space="preserve"> 2019.</w:t>
      </w:r>
      <w:r w:rsidRPr="00E16331">
        <w:t xml:space="preserve">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1D5CAE" w:rsidP="00E16331" w:rsidR="001D5CAE">
      <w:pPr>
        <w:jc w:val="center"/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7E1386" w:rsidP="00E16331" w:rsidR="007E1386"/>
    <w:p w:rsidRDefault="00AE5A79" w:rsidP="00E16331" w:rsidR="00AE5A79" w:rsidRPr="00E16331"/>
    <w:p w:rsidRDefault="00E16331" w:rsidP="00FF73ED" w:rsidR="00FF73ED" w:rsidRPr="00FF73ED">
      <w:pPr>
        <w:numPr>
          <w:ilvl w:val="0"/>
          <w:numId w:val="14"/>
        </w:numPr>
        <w:spacing w:after="240"/>
        <w:ind w:left="1134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1E63CC" w:rsidP="00FF73ED" w:rsidR="001E63CC">
      <w:pPr>
        <w:pStyle w:val="Odlomakpopisa"/>
        <w:numPr>
          <w:ilvl w:val="0"/>
          <w:numId w:val="15"/>
        </w:numPr>
        <w:ind w:left="1134"/>
        <w:jc w:val="both"/>
      </w:pPr>
      <w:r>
        <w:t>Prvi viši isplatni red</w:t>
      </w:r>
    </w:p>
    <w:p w:rsidRDefault="001E63CC" w:rsidP="001E63CC" w:rsidR="001E63CC">
      <w:pPr>
        <w:jc w:val="both"/>
      </w:pPr>
    </w:p>
    <w:p w:rsidRDefault="001E63CC" w:rsidP="001E63CC" w:rsidR="001E63CC" w:rsidRPr="006722C4">
      <w:pPr>
        <w:pStyle w:val="Odlomakpopisa"/>
        <w:numPr>
          <w:ilvl w:val="1"/>
          <w:numId w:val="15"/>
        </w:numPr>
        <w:spacing w:lineRule="auto" w:line="276"/>
        <w:jc w:val="both"/>
      </w:pPr>
      <w:r w:rsidRPr="006722C4">
        <w:t>Republika Hrvatska, Ministarstvo financija, Porezna uprava,</w:t>
      </w:r>
    </w:p>
    <w:p w:rsidRDefault="001E63CC" w:rsidP="001E63CC" w:rsidR="001E63CC" w:rsidRPr="006722C4">
      <w:pPr>
        <w:spacing w:lineRule="auto" w:line="276"/>
        <w:ind w:left="1068"/>
        <w:jc w:val="both"/>
      </w:pPr>
      <w:r>
        <w:t xml:space="preserve">      </w:t>
      </w:r>
      <w:r w:rsidRPr="006722C4">
        <w:t>Područni ured Zagreb, OIB: 18683</w:t>
      </w:r>
      <w:r>
        <w:t xml:space="preserve">136487, u iznosu od            </w:t>
      </w:r>
      <w:r w:rsidRPr="006722C4">
        <w:t xml:space="preserve">   </w:t>
      </w:r>
      <w:r>
        <w:t>231.972,90</w:t>
      </w:r>
      <w:r w:rsidRPr="0096348D">
        <w:t xml:space="preserve"> </w:t>
      </w:r>
      <w:r w:rsidRPr="006722C4">
        <w:t>kn</w:t>
      </w:r>
    </w:p>
    <w:p w:rsidRDefault="001E63CC" w:rsidP="001E63CC" w:rsidR="001E63CC">
      <w:pPr>
        <w:pStyle w:val="Odlomakpopisa"/>
        <w:ind w:left="1134"/>
        <w:jc w:val="both"/>
      </w:pPr>
    </w:p>
    <w:p w:rsidRDefault="00FF73ED" w:rsidP="00FF73ED" w:rsidR="00FF73ED" w:rsidRPr="00DC0339">
      <w:pPr>
        <w:pStyle w:val="Odlomakpopisa"/>
        <w:numPr>
          <w:ilvl w:val="0"/>
          <w:numId w:val="15"/>
        </w:numPr>
        <w:ind w:left="1134"/>
        <w:jc w:val="both"/>
      </w:pPr>
      <w:r>
        <w:t>Drugi viši isplatni red</w:t>
      </w:r>
    </w:p>
    <w:p w:rsidRDefault="006722C4" w:rsidP="006722C4" w:rsidR="006722C4" w:rsidRPr="006722C4">
      <w:pPr>
        <w:ind w:left="1134"/>
        <w:jc w:val="both"/>
      </w:pPr>
    </w:p>
    <w:p w:rsidRDefault="001E63CC" w:rsidP="001E63CC" w:rsidR="001E63CC" w:rsidRPr="001E63CC">
      <w:pPr>
        <w:pStyle w:val="Odlomakpopisa"/>
        <w:numPr>
          <w:ilvl w:val="1"/>
          <w:numId w:val="15"/>
        </w:numPr>
        <w:spacing w:lineRule="auto" w:line="276"/>
        <w:jc w:val="both"/>
      </w:pPr>
      <w:r w:rsidRPr="001E63CC">
        <w:t>Grad Zagreb, Zagreb, Trg Stjepana Radića 1,</w:t>
      </w:r>
    </w:p>
    <w:p w:rsidRDefault="001E63CC" w:rsidP="001E63CC" w:rsidR="001E63CC" w:rsidRPr="001E63CC">
      <w:pPr>
        <w:spacing w:lineRule="auto" w:line="276"/>
        <w:ind w:left="1494"/>
        <w:jc w:val="both"/>
      </w:pPr>
      <w:r w:rsidRPr="001E63CC">
        <w:t xml:space="preserve">OIB: 61817894937, u iznosu od                                             </w:t>
      </w:r>
      <w:r>
        <w:t xml:space="preserve"> </w:t>
      </w:r>
      <w:r w:rsidRPr="001E63CC">
        <w:t xml:space="preserve">     307.414,48 kn</w:t>
      </w:r>
    </w:p>
    <w:p w:rsidRDefault="001E63CC" w:rsidP="001E63CC" w:rsidR="001E63CC" w:rsidRPr="001E63CC">
      <w:pPr>
        <w:pStyle w:val="Odlomakpopisa"/>
        <w:numPr>
          <w:ilvl w:val="1"/>
          <w:numId w:val="15"/>
        </w:numPr>
        <w:spacing w:lineRule="auto" w:line="276"/>
        <w:jc w:val="both"/>
      </w:pPr>
      <w:r w:rsidRPr="001E63CC">
        <w:t>Hrvatske vode, Zagreb, Ulica grada Vukovara 220,</w:t>
      </w:r>
    </w:p>
    <w:p w:rsidRDefault="001E63CC" w:rsidP="001E63CC" w:rsidR="001E63CC" w:rsidRPr="001E63CC">
      <w:pPr>
        <w:spacing w:lineRule="auto" w:line="276"/>
        <w:ind w:left="1494"/>
        <w:jc w:val="both"/>
      </w:pPr>
      <w:r w:rsidRPr="001E63CC">
        <w:t>OIB: 28921383001, u iznosu od                                                       9.726,61 kn</w:t>
      </w:r>
    </w:p>
    <w:p w:rsidRDefault="001E63CC" w:rsidP="001E63CC" w:rsidR="001E63CC" w:rsidRPr="001E63CC">
      <w:pPr>
        <w:pStyle w:val="Odlomakpopisa"/>
        <w:numPr>
          <w:ilvl w:val="1"/>
          <w:numId w:val="15"/>
        </w:numPr>
        <w:spacing w:lineRule="auto" w:line="276"/>
        <w:jc w:val="both"/>
      </w:pPr>
      <w:r w:rsidRPr="001E63CC">
        <w:t>Zagrebački holding d.o.o., Zagreb, Ulica grada</w:t>
      </w:r>
    </w:p>
    <w:p w:rsidRDefault="001E63CC" w:rsidP="001E63CC" w:rsidR="001E63CC" w:rsidRPr="001E63CC">
      <w:pPr>
        <w:spacing w:lineRule="auto" w:line="276"/>
        <w:ind w:left="1494"/>
        <w:jc w:val="both"/>
      </w:pPr>
      <w:r w:rsidRPr="001E63CC">
        <w:t xml:space="preserve">Vukovara 41, OIB: 85584865987, u iznosu od                               60.053,35 kn </w:t>
      </w:r>
    </w:p>
    <w:p w:rsidRDefault="001E63CC" w:rsidP="001E63CC" w:rsidR="001E63CC" w:rsidRPr="001E63CC">
      <w:pPr>
        <w:pStyle w:val="Odlomakpopisa"/>
        <w:numPr>
          <w:ilvl w:val="1"/>
          <w:numId w:val="15"/>
        </w:numPr>
        <w:spacing w:lineRule="auto" w:line="276"/>
        <w:jc w:val="both"/>
      </w:pPr>
      <w:r w:rsidRPr="001E63CC">
        <w:t>HRVATSKA AGENCIJA ZA MALO GOSPODARSTVO,</w:t>
      </w:r>
    </w:p>
    <w:p w:rsidRDefault="001E63CC" w:rsidP="001E63CC" w:rsidR="001E63CC" w:rsidRPr="001E63CC">
      <w:pPr>
        <w:spacing w:lineRule="auto" w:line="276"/>
        <w:ind w:left="1494"/>
        <w:jc w:val="both"/>
      </w:pPr>
      <w:r w:rsidRPr="001E63CC">
        <w:t>INOVACIJE I INVESTICIJE, Zagreb, Ksaver 208,</w:t>
      </w:r>
    </w:p>
    <w:p w:rsidRDefault="001E63CC" w:rsidP="001E63CC" w:rsidR="001E63CC" w:rsidRPr="001E63CC">
      <w:pPr>
        <w:spacing w:lineRule="auto" w:line="276"/>
        <w:ind w:left="1494"/>
        <w:jc w:val="both"/>
      </w:pPr>
      <w:r w:rsidRPr="001E63CC">
        <w:t>OIB: 25609559342, u iznosu od                                                3.178.976,35 kn</w:t>
      </w:r>
    </w:p>
    <w:p w:rsidRDefault="001E63CC" w:rsidP="001E63CC" w:rsidR="001E63CC" w:rsidRPr="001E63CC">
      <w:pPr>
        <w:pStyle w:val="Odlomakpopisa"/>
        <w:numPr>
          <w:ilvl w:val="1"/>
          <w:numId w:val="15"/>
        </w:numPr>
        <w:spacing w:lineRule="auto" w:line="276"/>
        <w:jc w:val="both"/>
      </w:pPr>
      <w:r w:rsidRPr="001E63CC">
        <w:t xml:space="preserve">Hrvatska radiotelevizija, javna ustanova, Zagreb, </w:t>
      </w:r>
    </w:p>
    <w:p w:rsidRDefault="001E63CC" w:rsidP="001E63CC" w:rsidR="001E63CC" w:rsidRPr="001E63CC">
      <w:pPr>
        <w:spacing w:lineRule="auto" w:line="276"/>
        <w:ind w:left="1494"/>
        <w:jc w:val="both"/>
      </w:pPr>
      <w:r w:rsidRPr="001E63CC">
        <w:t xml:space="preserve">Prisavlje 3, OIB: 68419124305, u iznosu od                                </w:t>
      </w:r>
      <w:r>
        <w:t xml:space="preserve"> </w:t>
      </w:r>
      <w:r w:rsidRPr="001E63CC">
        <w:t xml:space="preserve"> 19.329,06 kn</w:t>
      </w:r>
    </w:p>
    <w:p w:rsidRDefault="001E63CC" w:rsidP="001E63CC" w:rsidR="001E63CC" w:rsidRPr="001E63CC">
      <w:pPr>
        <w:pStyle w:val="Odlomakpopisa"/>
        <w:numPr>
          <w:ilvl w:val="1"/>
          <w:numId w:val="15"/>
        </w:numPr>
        <w:spacing w:lineRule="auto" w:line="276"/>
        <w:jc w:val="both"/>
      </w:pPr>
      <w:r w:rsidRPr="001E63CC">
        <w:t xml:space="preserve">CROATIA osiguranje d.d., Zagreb, </w:t>
      </w:r>
    </w:p>
    <w:p w:rsidRDefault="001E63CC" w:rsidP="001E63CC" w:rsidR="001E63CC" w:rsidRPr="001E63CC">
      <w:pPr>
        <w:spacing w:lineRule="auto" w:line="276"/>
        <w:ind w:left="1494"/>
        <w:jc w:val="both"/>
      </w:pPr>
      <w:r w:rsidRPr="001E63CC">
        <w:t>Vatroslava Jagića 33, OIB: 26187994862, u iznos od                    60.090,59 kn</w:t>
      </w:r>
    </w:p>
    <w:p w:rsidRDefault="001E63CC" w:rsidP="001E63CC" w:rsidR="001E63CC" w:rsidRPr="001E63CC">
      <w:pPr>
        <w:pStyle w:val="Odlomakpopisa"/>
        <w:numPr>
          <w:ilvl w:val="1"/>
          <w:numId w:val="15"/>
        </w:numPr>
        <w:spacing w:lineRule="auto" w:line="276"/>
        <w:jc w:val="both"/>
      </w:pPr>
      <w:r w:rsidRPr="001E63CC">
        <w:lastRenderedPageBreak/>
        <w:t xml:space="preserve">B2 KAPITAL d.o.o., Zagreb, Radnička cesta 41, </w:t>
      </w:r>
    </w:p>
    <w:p w:rsidRDefault="001E63CC" w:rsidP="001E63CC" w:rsidR="001E63CC" w:rsidRPr="001E63CC">
      <w:pPr>
        <w:spacing w:lineRule="auto" w:line="276"/>
        <w:ind w:left="1494"/>
        <w:jc w:val="both"/>
      </w:pPr>
      <w:r w:rsidRPr="001E63CC">
        <w:t>OIB: 57509775367, u iznosu od                                                3.588.966,60 kn</w:t>
      </w:r>
    </w:p>
    <w:p w:rsidRDefault="001E63CC" w:rsidP="001E63CC" w:rsidR="001E63CC" w:rsidRPr="001E63CC">
      <w:pPr>
        <w:pStyle w:val="Odlomakpopisa"/>
        <w:numPr>
          <w:ilvl w:val="1"/>
          <w:numId w:val="15"/>
        </w:numPr>
        <w:spacing w:lineRule="auto" w:line="276"/>
        <w:jc w:val="both"/>
      </w:pPr>
      <w:r w:rsidRPr="001E63CC">
        <w:t>Goran Car, Zagreb, Brune Bušića 42,</w:t>
      </w:r>
    </w:p>
    <w:p w:rsidRDefault="001E63CC" w:rsidP="001E63CC" w:rsidR="001E63CC" w:rsidRPr="001E63CC">
      <w:pPr>
        <w:spacing w:lineRule="auto" w:line="276"/>
        <w:ind w:left="1494"/>
        <w:jc w:val="both"/>
      </w:pPr>
      <w:r w:rsidRPr="001E63CC">
        <w:t>OIB: 57209319901, u iznosu od                                                  792.498,60 kn</w:t>
      </w:r>
    </w:p>
    <w:p w:rsidRDefault="006722C4" w:rsidP="00460FCE" w:rsidR="006722C4">
      <w:pPr>
        <w:pStyle w:val="Odlomakpopisa"/>
        <w:ind w:left="1134"/>
        <w:jc w:val="both"/>
      </w:pPr>
    </w:p>
    <w:p w:rsidRDefault="00EC1540" w:rsidP="00E46A16" w:rsidR="00EC1540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1E63CC">
        <w:t>17. svibnja</w:t>
      </w:r>
      <w:r w:rsidR="00460FCE">
        <w:t xml:space="preserve"> 2019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1E63CC" w:rsidP="00E16331" w:rsidR="001E63CC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6D2" w:rsidR="00EC66D2">
      <w:r>
        <w:separator/>
      </w:r>
    </w:p>
  </w:endnote>
  <w:endnote w:id="0" w:type="continuationSeparator">
    <w:p w:rsidRDefault="00EC66D2" w:rsidR="00EC6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6D2" w:rsidR="00EC66D2">
      <w:r>
        <w:separator/>
      </w:r>
    </w:p>
  </w:footnote>
  <w:footnote w:id="0" w:type="continuationSeparator">
    <w:p w:rsidRDefault="00EC66D2" w:rsidR="00EC66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5F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  <w:p w:rsidRDefault="009B7938" w:rsidP="009B7938" w:rsidR="008248D0">
    <w:pPr>
      <w:pStyle w:val="Zaglavlje"/>
      <w:jc w:val="right"/>
    </w:pPr>
    <w:r>
      <w:t>1 St-</w:t>
    </w:r>
    <w:r w:rsidR="001E63CC">
      <w:t>4519</w:t>
    </w:r>
    <w:r w:rsidR="00AE5A79">
      <w:t>/2016</w:t>
    </w: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5F1E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0844C9E"/>
    <w:multiLevelType w:val="hybridMultilevel"/>
    <w:tmpl w:val="7C0E874A"/>
    <w:lvl w:tplc="39B67386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4">
    <w:nsid w:val="11577B60"/>
    <w:multiLevelType w:val="multilevel"/>
    <w:tmpl w:val="C5A85874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5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6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10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1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AC67CDC"/>
    <w:multiLevelType w:val="hybridMultilevel"/>
    <w:tmpl w:val="3C12DC0E"/>
    <w:lvl w:tplc="ADAE6F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5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6">
    <w:nsid w:val="3D4411E8"/>
    <w:multiLevelType w:val="hybridMultilevel"/>
    <w:tmpl w:val="956CDCEE"/>
    <w:lvl w:tplc="6D76D81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7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8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9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2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3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4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5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7">
    <w:nsid w:val="67E63A8B"/>
    <w:multiLevelType w:val="hybridMultilevel"/>
    <w:tmpl w:val="812E27F4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6CAD6A12"/>
    <w:multiLevelType w:val="hybridMultilevel"/>
    <w:tmpl w:val="93103ECE"/>
    <w:lvl w:tplc="BC5A71E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9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0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1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734626E3"/>
    <w:multiLevelType w:val="hybridMultilevel"/>
    <w:tmpl w:val="414C7690"/>
    <w:lvl w:tplc="62D881C8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0"/>
  </w:num>
  <w:num w:numId="3">
    <w:abstractNumId w:val="19"/>
  </w:num>
  <w:num w:numId="4">
    <w:abstractNumId w:val="12"/>
  </w:num>
  <w:num w:numId="5">
    <w:abstractNumId w:val="7"/>
  </w:num>
  <w:num w:numId="6">
    <w:abstractNumId w:val="1"/>
  </w:num>
  <w:num w:numId="7">
    <w:abstractNumId w:val="26"/>
  </w:num>
  <w:num w:numId="8">
    <w:abstractNumId w:val="33"/>
  </w:num>
  <w:num w:numId="9">
    <w:abstractNumId w:val="6"/>
  </w:num>
  <w:num w:numId="10">
    <w:abstractNumId w:val="30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18"/>
  </w:num>
  <w:num w:numId="17">
    <w:abstractNumId w:val="10"/>
  </w:num>
  <w:num w:numId="18">
    <w:abstractNumId w:val="17"/>
  </w:num>
  <w:num w:numId="19">
    <w:abstractNumId w:val="29"/>
  </w:num>
  <w:num w:numId="20">
    <w:abstractNumId w:val="15"/>
  </w:num>
  <w:num w:numId="21">
    <w:abstractNumId w:val="9"/>
  </w:num>
  <w:num w:numId="22">
    <w:abstractNumId w:val="24"/>
  </w:num>
  <w:num w:numId="23">
    <w:abstractNumId w:val="3"/>
  </w:num>
  <w:num w:numId="24">
    <w:abstractNumId w:val="21"/>
  </w:num>
  <w:num w:numId="25">
    <w:abstractNumId w:val="22"/>
  </w:num>
  <w:num w:numId="26">
    <w:abstractNumId w:val="11"/>
  </w:num>
  <w:num w:numId="27">
    <w:abstractNumId w:val="25"/>
  </w:num>
  <w:num w:numId="28">
    <w:abstractNumId w:val="23"/>
  </w:num>
  <w:num w:numId="29">
    <w:abstractNumId w:val="8"/>
  </w:num>
  <w:num w:numId="30">
    <w:abstractNumId w:val="27"/>
  </w:num>
  <w:num w:numId="31">
    <w:abstractNumId w:val="32"/>
  </w:num>
  <w:num w:numId="32">
    <w:abstractNumId w:val="16"/>
  </w:num>
  <w:num w:numId="33">
    <w:abstractNumId w:val="13"/>
  </w:num>
  <w:num w:numId="34">
    <w:abstractNumId w:val="14"/>
  </w:num>
  <w:num w:numId="35">
    <w:abstractNumId w:val="2"/>
  </w:num>
  <w:num w:numId="36">
    <w:abstractNumId w:val="4"/>
  </w:num>
  <w:num w:numId="37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1D5CAE"/>
    <w:rsid w:val="001E63CC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C2DE8"/>
    <w:rsid w:val="003C76A0"/>
    <w:rsid w:val="003E669C"/>
    <w:rsid w:val="00410FBE"/>
    <w:rsid w:val="00460FCE"/>
    <w:rsid w:val="00490E93"/>
    <w:rsid w:val="004B43D6"/>
    <w:rsid w:val="004E7ECA"/>
    <w:rsid w:val="00511110"/>
    <w:rsid w:val="0058326B"/>
    <w:rsid w:val="005C0C9D"/>
    <w:rsid w:val="00610B95"/>
    <w:rsid w:val="00620CD8"/>
    <w:rsid w:val="006228C0"/>
    <w:rsid w:val="006722C4"/>
    <w:rsid w:val="00690F17"/>
    <w:rsid w:val="006C7DBF"/>
    <w:rsid w:val="00723DB6"/>
    <w:rsid w:val="00726C9C"/>
    <w:rsid w:val="00764D42"/>
    <w:rsid w:val="0077253A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45F1E"/>
    <w:rsid w:val="00A50AF8"/>
    <w:rsid w:val="00A600A0"/>
    <w:rsid w:val="00AB5722"/>
    <w:rsid w:val="00AE5A79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70D43"/>
    <w:rsid w:val="00E86B11"/>
    <w:rsid w:val="00EA102D"/>
    <w:rsid w:val="00EB257F"/>
    <w:rsid w:val="00EC04DD"/>
    <w:rsid w:val="00EC1540"/>
    <w:rsid w:val="00EC66D2"/>
    <w:rsid w:val="00F070E3"/>
    <w:rsid w:val="00F12D3A"/>
    <w:rsid w:val="00F52E6E"/>
    <w:rsid w:val="00F54CA5"/>
    <w:rsid w:val="00F62175"/>
    <w:rsid w:val="00FB75FD"/>
    <w:rsid w:val="00FD43FA"/>
    <w:rsid w:val="00FE69E8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5F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F1E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F1E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F1E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F1E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5F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F1E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F1E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F1E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F1E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prijavljenih i osporenih tražbina</izvorni_sadrzaj>
    <derivirana_varijabla naziv="DomainObject.Primjedba_1">tablica prijavljenih i osporenih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4519</izvorni_sadrzaj>
    <derivirana_varijabla naziv="DomainObject.Predmet.Broj_1">4519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St-4519/2016</izvorni_sadrzaj>
    <derivirana_varijabla naziv="DomainObject.Predmet.OznakaBroj_1">St-4519/2016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ZA INTERNU MEDICINU, GINEKOLOGIJU, DERMATOLOGIJU I VENEROLOGIJU, OFTALMOLOGIJU, MEDICINU RADA I ŠPORTA I NEUROLOGIJ zastupanog po punomoćniku ODVJETNIČKO DRUŠTVO KRSNIK &amp; PARTNERI, d.o.o.</izvorni_sadrzaj>
    <derivirana_varijabla naziv="DomainObject.Predmet.ProtustrankaFormated_1">  POLIKLINIKA ZA INTERNU MEDICINU, GINEKOLOGIJU, DERMATOLOGIJU I VENEROLOGIJU, OFTALMOLOGIJU, MEDICINU RADA I ŠPORTA I NEUROLOGIJ zastupanog po punomoćniku ODVJETNIČKO DRUŠTVO KRSNIK &amp; PARTNERI, d.o.o.</derivirana_varijabla>
  </DomainObject.Predmet.ProtustrankaFormated>
  <DomainObject.Predmet.ProtustrankaFormatedOIB>
    <izvorni_sadrzaj>  POLIKLINIKA ZA INTERNU MEDICINU, GINEKOLOGIJU, DERMATOLOGIJU I VENEROLOGIJU, OFTALMOLOGIJU, MEDICINU RADA I ŠPORTA I NEUROLOGIJ, OIB 36034812106 zastupanog po punomoćniku ODVJETNIČKO DRUŠTVO KRSNIK &amp; PARTNERI, d.o.o.</izvorni_sadrzaj>
    <derivirana_varijabla naziv="DomainObject.Predmet.ProtustrankaFormatedOIB_1">  POLIKLINIKA ZA INTERNU MEDICINU, GINEKOLOGIJU, DERMATOLOGIJU I VENEROLOGIJU, OFTALMOLOGIJU, MEDICINU RADA I ŠPORTA I NEUROLOGIJ, OIB 36034812106 zastupanog po punomoćniku ODVJETNIČKO DRUŠTVO KRSNIK &amp; PARTNERI, d.o.o.</derivirana_varijabla>
  </DomainObject.Predmet.ProtustrankaFormatedOIB>
  <DomainObject.Predmet.ProtustrankaFormatedWithAdress>
    <izvorni_sadrzaj> POLIKLINIKA ZA INTERNU MEDICINU, GINEKOLOGIJU, DERMATOLOGIJU I VENEROLOGIJU, OFTALMOLOGIJU, MEDICINU RADA I ŠPORTA I NEUROLOGIJ, SR Njemačke 4 - 6, 10000 Zagreb zastupanog po punomoćniku ODVJETNIČKO DRUŠTVO KRSNIK &amp; PARTNERI, d.o.o.</izvorni_sadrzaj>
    <derivirana_varijabla naziv="DomainObject.Predmet.ProtustrankaFormatedWithAdress_1"> POLIKLINIKA ZA INTERNU MEDICINU, GINEKOLOGIJU, DERMATOLOGIJU I VENEROLOGIJU, OFTALMOLOGIJU, MEDICINU RADA I ŠPORTA I NEUROLOGIJ, SR Njemačke 4 - 6, 10000 Zagreb zastupanog po punomoćniku ODVJETNIČKO DRUŠTVO KRSNIK &amp; PARTNERI, d.o.o.</derivirana_varijabla>
  </DomainObject.Predmet.ProtustrankaFormatedWithAdress>
  <DomainObject.Predmet.ProtustrankaFormatedWithAdressOIB>
    <izvorni_sadrzaj> POLIKLINIKA ZA INTERNU MEDICINU, GINEKOLOGIJU, DERMATOLOGIJU I VENEROLOGIJU, OFTALMOLOGIJU, MEDICINU RADA I ŠPORTA I NEUROLOGIJ, OIB 36034812106, SR Njemačke 4 - 6, 10000 Zagreb zastupanog po punomoćniku ODVJETNIČKO DRUŠTVO KRSNIK &amp; PARTNERI, d.o.o.</izvorni_sadrzaj>
    <derivirana_varijabla naziv="DomainObject.Predmet.ProtustrankaFormatedWithAdressOIB_1"> POLIKLINIKA ZA INTERNU MEDICINU, GINEKOLOGIJU, DERMATOLOGIJU I VENEROLOGIJU, OFTALMOLOGIJU, MEDICINU RADA I ŠPORTA I NEUROLOGIJ, OIB 36034812106, SR Njemačke 4 - 6, 10000 Zagreb zastupanog po punomoćniku ODVJETNIČKO DRUŠTVO KRSNIK &amp; PARTNERI, d.o.o.</derivirana_varijabla>
  </DomainObject.Predmet.ProtustrankaFormatedWithAdressOIB>
  <DomainObject.Predmet.ProtustrankaWithAdress>
    <izvorni_sadrzaj>POLIKLINIKA ZA INTERNU MEDICINU, GINEKOLOGIJU, DERMATOLOGIJU I VENEROLOGIJU, OFTALMOLOGIJU, MEDICINU RADA I ŠPORTA I NEUROLOGIJ SR Njemačke 4 - 6, 10000 Zagreb</izvorni_sadrzaj>
    <derivirana_varijabla naziv="DomainObject.Predmet.ProtustrankaWithAdress_1">POLIKLINIKA ZA INTERNU MEDICINU, GINEKOLOGIJU, DERMATOLOGIJU I VENEROLOGIJU, OFTALMOLOGIJU, MEDICINU RADA I ŠPORTA I NEUROLOGIJ SR Njemačke 4 - 6, 10000 Zagreb</derivirana_varijabla>
  </DomainObject.Predmet.ProtustrankaWithAdress>
  <DomainObject.Predmet.ProtustrankaWithAdressOIB>
    <izvorni_sadrzaj>POLIKLINIKA ZA INTERNU MEDICINU, GINEKOLOGIJU, DERMATOLOGIJU I VENEROLOGIJU, OFTALMOLOGIJU, MEDICINU RADA I ŠPORTA I NEUROLOGIJ, OIB 36034812106, SR Njemačke 4 - 6, 10000 Zagreb</izvorni_sadrzaj>
    <derivirana_varijabla naziv="DomainObject.Predmet.ProtustrankaWithAdressOIB_1">POLIKLINIKA ZA INTERNU MEDICINU, GINEKOLOGIJU, DERMATOLOGIJU I VENEROLOGIJU, OFTALMOLOGIJU, MEDICINU RADA I ŠPORTA I NEUROLOGIJ, OIB 36034812106, SR Njemačke 4 - 6, 10000 Zagreb</derivirana_varijabla>
  </DomainObject.Predmet.ProtustrankaWithAdressOIB>
  <DomainObject.Predmet.ProtustrankaNazivFormated>
    <izvorni_sadrzaj>POLIKLINIKA ZA INTERNU MEDICINU, GINEKOLOGIJU, DERMATOLOGIJU I VENEROLOGIJU, OFTALMOLOGIJU, MEDICINU RADA I ŠPORTA I NEUROLOGIJ</izvorni_sadrzaj>
    <derivirana_varijabla naziv="DomainObject.Predmet.ProtustrankaNazivFormated_1">POLIKLINIKA ZA INTERNU MEDICINU, GINEKOLOGIJU, DERMATOLOGIJU I VENEROLOGIJU, OFTALMOLOGIJU, MEDICINU RADA I ŠPORTA I NEUROLOGIJ</derivirana_varijabla>
  </DomainObject.Predmet.ProtustrankaNazivFormated>
  <DomainObject.Predmet.ProtustrankaNazivFormatedOIB>
    <izvorni_sadrzaj>POLIKLINIKA ZA INTERNU MEDICINU, GINEKOLOGIJU, DERMATOLOGIJU I VENEROLOGIJU, OFTALMOLOGIJU, MEDICINU RADA I ŠPORTA I NEUROLOGIJ, OIB 36034812106</izvorni_sadrzaj>
    <derivirana_varijabla naziv="DomainObject.Predmet.ProtustrankaNazivFormatedOIB_1">POLIKLINIKA ZA INTERNU MEDICINU, GINEKOLOGIJU, DERMATOLOGIJU I VENEROLOGIJU, OFTALMOLOGIJU, MEDICINU RADA I ŠPORTA I NEUROLOGIJ, OIB 36034812106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INTERNU MEDICINU, GINEKOLOGIJU, DERMATOLOGIJU I VENEROLOGIJU, OFTALMOLOGIJU, MEDICINU RADA I ŠPORTA I NEUROLOGIJ zastupanog po punomoćniku ODVJETNIČKO DRUŠTVO KRSNIK &amp; PARTNERI, d.o.o.</item>
    </izvorni_sadrzaj>
    <derivirana_varijabla naziv="DomainObject.Predmet.ProtuStrankaListFormated_1">
      <item>POLIKLINIKA ZA INTERNU MEDICINU, GINEKOLOGIJU, DERMATOLOGIJU I VENEROLOGIJU, OFTALMOLOGIJU, MEDICINU RADA I ŠPORTA I NEUROLOGIJ zastupanog po punomoćniku ODVJETNIČKO DRUŠTVO KRSNIK &amp; PARTNERI, d.o.o.</item>
    </derivirana_varijabla>
  </DomainObject.Predmet.ProtuStrankaListFormated>
  <DomainObject.Predmet.ProtuStrankaListFormatedOIB>
    <izvorni_sadrzaj>
      <item>POLIKLINIKA ZA INTERNU MEDICINU, GINEKOLOGIJU, DERMATOLOGIJU I VENEROLOGIJU, OFTALMOLOGIJU, MEDICINU RADA I ŠPORTA I NEUROLOGIJ, OIB 36034812106 zastupanog po punomoćniku ODVJETNIČKO DRUŠTVO KRSNIK &amp; PARTNERI, d.o.o.</item>
    </izvorni_sadrzaj>
    <derivirana_varijabla naziv="DomainObject.Predmet.ProtuStrankaListFormatedOIB_1">
      <item>POLIKLINIKA ZA INTERNU MEDICINU, GINEKOLOGIJU, DERMATOLOGIJU I VENEROLOGIJU, OFTALMOLOGIJU, MEDICINU RADA I ŠPORTA I NEUROLOGIJ, OIB 36034812106 zastupanog po punomoćniku ODVJETNIČKO DRUŠTVO KRSNIK &amp; PARTNERI, d.o.o.</item>
    </derivirana_varijabla>
  </DomainObject.Predmet.ProtuStrankaListFormatedOIB>
  <DomainObject.Predmet.ProtuStrankaListFormatedWithAdress>
    <izvorni_sadrzaj>
      <item>POLIKLINIKA ZA INTERNU MEDICINU, GINEKOLOGIJU, DERMATOLOGIJU I VENEROLOGIJU, OFTALMOLOGIJU, MEDICINU RADA I ŠPORTA I NEUROLOGIJ, SR Njemačke 4 - 6, 10000 Zagreb zastupanog po punomoćniku ODVJETNIČKO DRUŠTVO KRSNIK &amp; PARTNERI, d.o.o.</item>
    </izvorni_sadrzaj>
    <derivirana_varijabla naziv="DomainObject.Predmet.ProtuStrankaListFormatedWithAdress_1">
      <item>POLIKLINIKA ZA INTERNU MEDICINU, GINEKOLOGIJU, DERMATOLOGIJU I VENEROLOGIJU, OFTALMOLOGIJU, MEDICINU RADA I ŠPORTA I NEUROLOGIJ, SR Njemačke 4 - 6, 10000 Zagreb zastupanog po punomoćniku ODVJETNIČKO DRUŠTVO KRSNIK &amp; PARTNERI, d.o.o.</item>
    </derivirana_varijabla>
  </DomainObject.Predmet.ProtuStrankaListFormatedWithAdress>
  <DomainObject.Predmet.ProtuStrankaListFormatedWithAdressOIB>
    <izvorni_sadrzaj>
      <item>POLIKLINIKA ZA INTERNU MEDICINU, GINEKOLOGIJU, DERMATOLOGIJU I VENEROLOGIJU, OFTALMOLOGIJU, MEDICINU RADA I ŠPORTA I NEUROLOGIJ, OIB 36034812106, SR Njemačke 4 - 6, 10000 Zagreb zastupanog po punomoćniku ODVJETNIČKO DRUŠTVO KRSNIK &amp; PARTNERI, d.o.o.</item>
    </izvorni_sadrzaj>
    <derivirana_varijabla naziv="DomainObject.Predmet.ProtuStrankaListFormatedWithAdressOIB_1">
      <item>POLIKLINIKA ZA INTERNU MEDICINU, GINEKOLOGIJU, DERMATOLOGIJU I VENEROLOGIJU, OFTALMOLOGIJU, MEDICINU RADA I ŠPORTA I NEUROLOGIJ, OIB 36034812106, SR Njemačke 4 - 6, 10000 Zagreb zastupanog po punomoćniku ODVJETNIČKO DRUŠTVO KRSNIK &amp; PARTNERI, d.o.o.</item>
    </derivirana_varijabla>
  </DomainObject.Predmet.ProtuStrankaListFormatedWithAdressOIB>
  <DomainObject.Predmet.ProtuStrankaListNazivFormated>
    <izvorni_sadrzaj>
      <item>POLIKLINIKA ZA INTERNU MEDICINU, GINEKOLOGIJU, DERMATOLOGIJU I VENEROLOGIJU, OFTALMOLOGIJU, MEDICINU RADA I ŠPORTA I NEUROLOGIJ</item>
    </izvorni_sadrzaj>
    <derivirana_varijabla naziv="DomainObject.Predmet.ProtuStrankaListNazivFormated_1">
      <item>POLIKLINIKA ZA INTERNU MEDICINU, GINEKOLOGIJU, DERMATOLOGIJU I VENEROLOGIJU, OFTALMOLOGIJU, MEDICINU RADA I ŠPORTA I NEUROLOGIJ</item>
    </derivirana_varijabla>
  </DomainObject.Predmet.ProtuStrankaListNazivFormated>
  <DomainObject.Predmet.ProtuStrankaListNazivFormatedOIB>
    <izvorni_sadrzaj>
      <item>POLIKLINIKA ZA INTERNU MEDICINU, GINEKOLOGIJU, DERMATOLOGIJU I VENEROLOGIJU, OFTALMOLOGIJU, MEDICINU RADA I ŠPORTA I NEUROLOGIJ, OIB 36034812106</item>
    </izvorni_sadrzaj>
    <derivirana_varijabla naziv="DomainObject.Predmet.ProtuStrankaListNazivFormatedOIB_1">
      <item>POLIKLINIKA ZA INTERNU MEDICINU, GINEKOLOGIJU, DERMATOLOGIJU I VENEROLOGIJU, OFTALMOLOGIJU, MEDICINU RADA I ŠPORTA I NEUROLOGIJ, OIB 36034812106</item>
    </derivirana_varijabla>
  </DomainObject.Predmet.ProtuStrankaListNazivFormatedOIB>
  <DomainObject.Predmet.OstaliListFormated>
    <izvorni_sadrzaj>
      <item>Asta Simić-Car</item>
      <item>ODVJETNIČKO DRUŠTVO KRSNIK &amp; PARTNERI, d.o.o. punomoćnik sudionika u postupku POLIKLINIKA ZA INTERNU MEDICINU, GINEKOLOGIJU, DERMATOLOGIJU I VENEROLOGIJU, OFTALMOLOGIJU, MEDICINU RADA I ŠPORTA I NEUROLOGIJ</item>
    </izvorni_sadrzaj>
    <derivirana_varijabla naziv="DomainObject.Predmet.OstaliListFormated_1">
      <item>Asta Simić-Car</item>
      <item>ODVJETNIČKO DRUŠTVO KRSNIK &amp; PARTNERI, d.o.o. punomoćnik sudionika u postupku POLIKLINIKA ZA INTERNU MEDICINU, GINEKOLOGIJU, DERMATOLOGIJU I VENEROLOGIJU, OFTALMOLOGIJU, MEDICINU RADA I ŠPORTA I NEUROLOGIJ</item>
    </derivirana_varijabla>
  </DomainObject.Predmet.OstaliListFormated>
  <DomainObject.Predmet.OstaliListFormatedOIB>
    <izvorni_sadrzaj>
      <item>Asta Simić-Car, OIB 63483217185</item>
      <item>ODVJETNIČKO DRUŠTVO KRSNIK &amp; PARTNERI, d.o.o., OIB 67090549697 punomoćnik sudionika u postupku POLIKLINIKA ZA INTERNU MEDICINU, GINEKOLOGIJU, DERMATOLOGIJU I VENEROLOGIJU, OFTALMOLOGIJU, MEDICINU RADA I ŠPORTA I NEUROLOGIJ</item>
    </izvorni_sadrzaj>
    <derivirana_varijabla naziv="DomainObject.Predmet.OstaliListFormatedOIB_1">
      <item>Asta Simić-Car, OIB 63483217185</item>
      <item>ODVJETNIČKO DRUŠTVO KRSNIK &amp; PARTNERI, d.o.o., OIB 67090549697 punomoćnik sudionika u postupku POLIKLINIKA ZA INTERNU MEDICINU, GINEKOLOGIJU, DERMATOLOGIJU I VENEROLOGIJU, OFTALMOLOGIJU, MEDICINU RADA I ŠPORTA I NEUROLOGIJ</item>
    </derivirana_varijabla>
  </DomainObject.Predmet.OstaliListFormatedOIB>
  <DomainObject.Predmet.OstaliListFormatedWithAdress>
    <izvorni_sadrzaj>
      <item>Asta Simić-Car, Ulica Brune Bušića 42, 10000 Zagreb</item>
      <item>ODVJETNIČKO DRUŠTVO KRSNIK &amp; PARTNERI, d.o.o., Boškovićeva 8, 10000 Zagreb punomoćnik sudionika u postupku POLIKLINIKA ZA INTERNU MEDICINU, GINEKOLOGIJU, DERMATOLOGIJU I VENEROLOGIJU, OFTALMOLOGIJU, MEDICINU RADA I ŠPORTA I NEUROLOGIJ</item>
    </izvorni_sadrzaj>
    <derivirana_varijabla naziv="DomainObject.Predmet.OstaliListFormatedWithAdress_1">
      <item>Asta Simić-Car, Ulica Brune Bušića 42, 10000 Zagreb</item>
      <item>ODVJETNIČKO DRUŠTVO KRSNIK &amp; PARTNERI, d.o.o., Boškovićeva 8, 10000 Zagreb punomoćnik sudionika u postupku POLIKLINIKA ZA INTERNU MEDICINU, GINEKOLOGIJU, DERMATOLOGIJU I VENEROLOGIJU, OFTALMOLOGIJU, MEDICINU RADA I ŠPORTA I NEUROLOGIJ</item>
    </derivirana_varijabla>
  </DomainObject.Predmet.OstaliListFormatedWithAdress>
  <DomainObject.Predmet.OstaliListFormatedWithAdressOIB>
    <izvorni_sadrzaj>
      <item>Asta Simić-Car, OIB 63483217185, Ulica Brune Bušića 42, 10000 Zagreb</item>
      <item>ODVJETNIČKO DRUŠTVO KRSNIK &amp; PARTNERI, d.o.o., OIB 67090549697, Boškovićeva 8, 10000 Zagreb punomoćnik sudionika u postupku POLIKLINIKA ZA INTERNU MEDICINU, GINEKOLOGIJU, DERMATOLOGIJU I VENEROLOGIJU, OFTALMOLOGIJU, MEDICINU RADA I ŠPORTA I NEUROLOGIJ</item>
    </izvorni_sadrzaj>
    <derivirana_varijabla naziv="DomainObject.Predmet.OstaliListFormatedWithAdressOIB_1">
      <item>Asta Simić-Car, OIB 63483217185, Ulica Brune Bušića 42, 10000 Zagreb</item>
      <item>ODVJETNIČKO DRUŠTVO KRSNIK &amp; PARTNERI, d.o.o., OIB 67090549697, Boškovićeva 8, 10000 Zagreb punomoćnik sudionika u postupku POLIKLINIKA ZA INTERNU MEDICINU, GINEKOLOGIJU, DERMATOLOGIJU I VENEROLOGIJU, OFTALMOLOGIJU, MEDICINU RADA I ŠPORTA I NEUROLOGIJ</item>
    </derivirana_varijabla>
  </DomainObject.Predmet.OstaliListFormatedWithAdressOIB>
  <DomainObject.Predmet.OstaliListNazivFormated>
    <izvorni_sadrzaj>
      <item>Asta Simić-Car</item>
      <item>ODVJETNIČKO DRUŠTVO KRSNIK &amp; PARTNERI, d.o.o.</item>
    </izvorni_sadrzaj>
    <derivirana_varijabla naziv="DomainObject.Predmet.OstaliListNazivFormated_1">
      <item>Asta Simić-Car</item>
      <item>ODVJETNIČKO DRUŠTVO KRSNIK &amp; PARTNERI, d.o.o.</item>
    </derivirana_varijabla>
  </DomainObject.Predmet.OstaliListNazivFormated>
  <DomainObject.Predmet.OstaliListNazivFormatedOIB>
    <izvorni_sadrzaj>
      <item>Asta Simić-Car, OIB 63483217185</item>
      <item>ODVJETNIČKO DRUŠTVO KRSNIK &amp; PARTNERI, d.o.o., OIB 67090549697</item>
    </izvorni_sadrzaj>
    <derivirana_varijabla naziv="DomainObject.Predmet.OstaliListNazivFormatedOIB_1">
      <item>Asta Simić-Car, OIB 63483217185</item>
      <item>ODVJETNIČKO DRUŠTVO KRSNIK &amp; PARTNERI, d.o.o., OIB 67090549697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INTERNU MEDICINU, GINEKOLOGIJU, DERMATOLOGIJU I VENEROLOGIJU, OFTALMOLOGIJU, MEDICINU RADA I ŠPORTA I NEUROLOGIJ</izvorni_sadrzaj>
    <derivirana_varijabla naziv="DomainObject.Predmet.ProtustrankaIDrugi_1">POLIKLINIKA ZA INTERNU MEDICINU, GINEKOLOGIJU, DERMATOLOGIJU I VENEROLOGIJU, OFTALMOLOGIJU, MEDICINU RADA I ŠPORTA I NEUROLOGIJ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POLIKLINIKA ZA INTERNU MEDICINU, GINEKOLOGIJU, DERMATOLOGIJU I VENEROLOGIJU, OFTALMOLOGIJU, MEDICINU RADA I ŠPORTA I NEUROLOGIJ, OIB 36034812106, SR Njemačke 4 - 6, 10000 Zagreb</izvorni_sadrzaj>
    <derivirana_varijabla naziv="DomainObject.Predmet.ProtustrankaIDrugiAdressOIB_1">POLIKLINIKA ZA INTERNU MEDICINU, GINEKOLOGIJU, DERMATOLOGIJU I VENEROLOGIJU, OFTALMOLOGIJU, MEDICINU RADA I ŠPORTA I NEUROLOGIJ, OIB 36034812106, SR Njemačke 4 - 6,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INTERNU MEDICINU, GINEKOLOGIJU, DERMATOLOGIJU I VENEROLOGIJU, OFTALMOLOGIJU, MEDICINU RADA I ŠPORTA I NEUROLOGIJ</item>
      <item>FINA Regionalni centar Zagreb</item>
      <item>Asta Simić-Car</item>
      <item>ODVJETNIČKO DRUŠTVO KRSNIK &amp; PARTNERI, d.o.o.</item>
    </izvorni_sadrzaj>
    <derivirana_varijabla naziv="DomainObject.Predmet.SudioniciListNaziv_1">
      <item>POLIKLINIKA ZA INTERNU MEDICINU, GINEKOLOGIJU, DERMATOLOGIJU I VENEROLOGIJU, OFTALMOLOGIJU, MEDICINU RADA I ŠPORTA I NEUROLOGIJ</item>
      <item>FINA Regionalni centar Zagreb</item>
      <item>Asta Simić-Car</item>
      <item>ODVJETNIČKO DRUŠTVO KRSNIK &amp; PARTNERI, d.o.o.</item>
    </derivirana_varijabla>
  </DomainObject.Predmet.SudioniciListNaziv>
  <DomainObject.Predmet.SudioniciListAdressOIB>
    <izvorni_sadrzaj>
      <item>POLIKLINIKA ZA INTERNU MEDICINU, GINEKOLOGIJU, DERMATOLOGIJU I VENEROLOGIJU, OFTALMOLOGIJU, MEDICINU RADA I ŠPORTA I NEUROLOGIJ, OIB 36034812106, SR Njemačke 4 - 6,10000 Zagreb</item>
      <item>FINA Regionalni centar Zagreb, OIB 85821130368, Trg svibanjskih žrtava 1995. br. 1,10000 Zagreb</item>
      <item>Asta Simić-Car, OIB 63483217185, Ulica Brune Bušića 42,10000 Zagreb</item>
      <item>ODVJETNIČKO DRUŠTVO KRSNIK &amp; PARTNERI, d.o.o., OIB 67090549697, Boškovićeva 8,10000 Zagreb</item>
    </izvorni_sadrzaj>
    <derivirana_varijabla naziv="DomainObject.Predmet.SudioniciListAdressOIB_1">
      <item>POLIKLINIKA ZA INTERNU MEDICINU, GINEKOLOGIJU, DERMATOLOGIJU I VENEROLOGIJU, OFTALMOLOGIJU, MEDICINU RADA I ŠPORTA I NEUROLOGIJ, OIB 36034812106, SR Njemačke 4 - 6,10000 Zagreb</item>
      <item>FINA Regionalni centar Zagreb, OIB 85821130368, Trg svibanjskih žrtava 1995. br. 1,10000 Zagreb</item>
      <item>Asta Simić-Car, OIB 63483217185, Ulica Brune Bušića 42,10000 Zagreb</item>
      <item>ODVJETNIČKO DRUŠTVO KRSNIK &amp; PARTNERI, d.o.o., OIB 67090549697, Boškovićeva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36034812106</item>
      <item>, OIB 85821130368</item>
      <item>, OIB 63483217185</item>
      <item>, OIB 67090549697</item>
    </izvorni_sadrzaj>
    <derivirana_varijabla naziv="DomainObject.Predmet.SudioniciListNazivOIB_1">
      <item>, OIB 36034812106</item>
      <item>, OIB 85821130368</item>
      <item>, OIB 63483217185</item>
      <item>, OIB 67090549697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svibnja 2019.</izvorni_sadrzaj>
    <derivirana_varijabla naziv="DomainObject.Predmet.DatumZadnjeOdrzaneSudskeRadnje_1">17. svibnja 2019.</derivirana_varijabla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St-4519/2016-39</izvorni_sadrzaj>
    <derivirana_varijabla naziv="DomainObject.PredzadnjaOdlukaIzPredmeta.Oznaka_1">St-4519/2016-39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275</properties:Words>
  <properties:Characters>1499</properties:Characters>
  <properties:Lines>66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2019-05-17T11:11:00Z</dcterms:created>
  <dc:creator>Korisnik</dc:creator>
  <cp:lastModifiedBy>Draženka Prpić</cp:lastModifiedBy>
  <cp:lastPrinted>2019-05-17T11:12:00Z</cp:lastPrinted>
  <dcterms:modified xmlns:xsi="http://www.w3.org/2001/XMLSchema-instance" xsi:type="dcterms:W3CDTF">2019-05-17T11:12:00Z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POLIKLINIKA CAR-St-4519-16.docx)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