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8a03" w14:paraId="d518a03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027459">
        <w:rPr>
          <w:sz w:val="24"/>
          <w:szCs w:val="24"/>
        </w:rPr>
        <w:t>5</w:t>
      </w:r>
      <w:r w:rsidR="001D6CFA">
        <w:rPr>
          <w:sz w:val="24"/>
          <w:szCs w:val="24"/>
        </w:rPr>
        <w:t>774</w:t>
      </w:r>
      <w:r w:rsidR="00027459">
        <w:rPr>
          <w:sz w:val="24"/>
          <w:szCs w:val="24"/>
        </w:rPr>
        <w:t>/2016</w:t>
      </w:r>
      <w:r w:rsidR="00221E81">
        <w:rPr>
          <w:sz w:val="24"/>
          <w:szCs w:val="24"/>
        </w:rPr>
        <w:t>-39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1D6CFA" w:rsidP="001D6CFA" w:rsidR="001D6CFA">
      <w:pPr>
        <w:ind w:firstLine="720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Trgovački sud u Zagrebu, po sucu Nikoli Ribariću, u stečajnom postupku nad dužnikom TREŠNJEVKA GRADNJA d.o.o.</w:t>
      </w:r>
      <w:r>
        <w:rPr>
          <w:sz w:val="24"/>
          <w:szCs w:val="24"/>
        </w:rPr>
        <w:t xml:space="preserve"> u stečaju</w:t>
      </w:r>
      <w:r w:rsidRPr="000C1E35">
        <w:rPr>
          <w:sz w:val="24"/>
          <w:szCs w:val="24"/>
        </w:rPr>
        <w:t xml:space="preserve">, Zagreb, Brodska 3, OIB 16763077147, </w:t>
      </w:r>
      <w:r>
        <w:rPr>
          <w:sz w:val="24"/>
          <w:szCs w:val="24"/>
        </w:rPr>
        <w:t>nakon održanog ispitnog ročišta dana 30.3.2017., dana 30.3.2017.,</w:t>
      </w:r>
    </w:p>
    <w:p w:rsidRDefault="001D6CFA" w:rsidP="001D6CFA" w:rsidR="001D6CFA" w:rsidRPr="000C1E35">
      <w:pPr>
        <w:ind w:firstLine="720"/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1D6CFA" w:rsidP="001D6CFA" w:rsidR="001D6CFA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1D6CFA" w:rsidP="001D6CFA" w:rsidR="001D6CFA" w:rsidRPr="00D3523C">
      <w:pPr>
        <w:ind w:left="720"/>
        <w:jc w:val="both"/>
        <w:rPr>
          <w:b/>
          <w:sz w:val="24"/>
          <w:szCs w:val="24"/>
        </w:rPr>
      </w:pPr>
    </w:p>
    <w:p w:rsidRDefault="001D6CFA" w:rsidP="001D6CFA" w:rsidR="001D6CFA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1D6CFA" w:rsidP="001D6CFA" w:rsidR="001D6CFA">
      <w:pPr>
        <w:pStyle w:val="TableContents"/>
        <w:ind w:left="708"/>
        <w:rPr>
          <w:rFonts w:cs="Times New Roman"/>
          <w:b/>
          <w:bCs/>
        </w:rPr>
      </w:pPr>
    </w:p>
    <w:p w:rsidRDefault="001D6CFA" w:rsidP="001D6CFA" w:rsidR="001D6CFA" w:rsidRPr="00203488">
      <w:pPr>
        <w:jc w:val="both"/>
        <w:rPr>
          <w:sz w:val="24"/>
          <w:szCs w:val="24"/>
          <w:u w:val="single"/>
        </w:rPr>
      </w:pPr>
    </w:p>
    <w:tbl>
      <w:tblPr>
        <w:tblStyle w:val="Reetkatablice"/>
        <w:tblW w:type="dxa" w:w="9645"/>
        <w:tblInd w:type="dxa" w:w="-459"/>
        <w:tblLayout w:type="fixed"/>
        <w:tblLook w:val="04A0" w:noVBand="1" w:noHBand="0" w:lastColumn="0" w:firstColumn="1" w:lastRow="0" w:firstRow="1"/>
      </w:tblPr>
      <w:tblGrid>
        <w:gridCol w:w="710"/>
        <w:gridCol w:w="1844"/>
        <w:gridCol w:w="1985"/>
        <w:gridCol w:w="1844"/>
        <w:gridCol w:w="3262"/>
      </w:tblGrid>
      <w:tr w:rsidTr="0077742D" w:rsidR="001D6CFA">
        <w:trPr>
          <w:trHeight w:val="105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Red. broj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Ime i prezime / tvrtka ili naziv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OIB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</w:rPr>
              <w:t>Adresa / sjedište vjerovnika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Iznos  tražbine (kn) </w:t>
            </w:r>
          </w:p>
        </w:tc>
      </w:tr>
      <w:tr w:rsidTr="0077742D" w:rsidR="001D6CFA">
        <w:trPr>
          <w:trHeight w:val="15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>RH,</w:t>
            </w:r>
          </w:p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MINISTARSTVO</w:t>
            </w:r>
            <w:r>
              <w:rPr>
                <w:color w:val="000000"/>
              </w:rPr>
              <w:t xml:space="preserve">  FINANCIJA,</w:t>
            </w:r>
          </w:p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>POREZNA UPRAVA,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PODRUČNI URED ZAGREB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Savska cesta 41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6CFA" w:rsidP="0077742D" w:rsidR="001D6CFA">
            <w:pPr>
              <w:jc w:val="right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330.151,86</w:t>
            </w:r>
          </w:p>
          <w:p w:rsidRDefault="001D6CFA" w:rsidP="0077742D" w:rsidR="001D6CFA">
            <w:pPr>
              <w:suppressAutoHyphens/>
              <w:jc w:val="right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Tr="0077742D" w:rsidR="001D6CFA">
        <w:trPr>
          <w:trHeight w:val="871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6CFA" w:rsidP="0077742D" w:rsidR="001D6CFA">
            <w:pPr>
              <w:jc w:val="center"/>
            </w:pPr>
          </w:p>
          <w:p w:rsidRDefault="001D6CFA" w:rsidP="0077742D" w:rsidR="001D6CFA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</w:rPr>
              <w:t>UKUPNO: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6CFA" w:rsidP="0077742D" w:rsidR="001D6CFA">
            <w:pPr>
              <w:jc w:val="right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330.151,86</w:t>
            </w:r>
          </w:p>
          <w:p w:rsidRDefault="001D6CFA" w:rsidP="0077742D" w:rsidR="001D6CFA">
            <w:pPr>
              <w:suppressAutoHyphens/>
              <w:jc w:val="right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Default="001D6CFA" w:rsidP="001D6CFA" w:rsidR="001D6CFA" w:rsidRPr="008357C9">
      <w:pPr>
        <w:jc w:val="both"/>
        <w:rPr>
          <w:sz w:val="24"/>
          <w:szCs w:val="24"/>
        </w:rPr>
      </w:pPr>
    </w:p>
    <w:p w:rsidRDefault="001D6CFA" w:rsidP="001D6CFA" w:rsidR="001D6CFA" w:rsidRPr="008357C9">
      <w:pPr>
        <w:jc w:val="both"/>
        <w:rPr>
          <w:sz w:val="24"/>
          <w:szCs w:val="24"/>
        </w:rPr>
      </w:pPr>
    </w:p>
    <w:p w:rsidRDefault="001D6CFA" w:rsidP="001D6CFA" w:rsidR="001D6CFA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1D6CFA" w:rsidP="001D6CFA" w:rsidR="001D6CFA" w:rsidRPr="000D7E78">
      <w:pPr>
        <w:pStyle w:val="TableContents"/>
        <w:ind w:left="708"/>
        <w:rPr>
          <w:rFonts w:cs="Times New Roman"/>
          <w:b/>
          <w:bCs/>
        </w:rPr>
      </w:pPr>
    </w:p>
    <w:tbl>
      <w:tblPr>
        <w:tblStyle w:val="Reetkatablice"/>
        <w:tblW w:type="dxa" w:w="9645"/>
        <w:tblInd w:type="dxa" w:w="-459"/>
        <w:tblLayout w:type="fixed"/>
        <w:tblLook w:val="04A0" w:noVBand="1" w:noHBand="0" w:lastColumn="0" w:firstColumn="1" w:lastRow="0" w:firstRow="1"/>
      </w:tblPr>
      <w:tblGrid>
        <w:gridCol w:w="1990"/>
        <w:gridCol w:w="2143"/>
        <w:gridCol w:w="1991"/>
        <w:gridCol w:w="3521"/>
      </w:tblGrid>
      <w:tr w:rsidTr="0077742D" w:rsidR="001D6CFA">
        <w:trPr>
          <w:trHeight w:val="1515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Ime i prezime / tvrtka ili naziv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OIB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</w:rPr>
              <w:t>Adresa / sjedište vjerovnika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Iznos  tražbine (kn) </w:t>
            </w:r>
          </w:p>
        </w:tc>
      </w:tr>
      <w:tr w:rsidTr="0077742D" w:rsidR="001D6CFA">
        <w:trPr>
          <w:trHeight w:val="1006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lastRenderedPageBreak/>
              <w:t>ELEKTROTEHNIKA PAVIĆ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91975472524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pStyle w:val="Bezproreda"/>
            </w:pPr>
            <w:r>
              <w:t>Vrapčanska</w:t>
            </w:r>
          </w:p>
          <w:p w:rsidRDefault="001D6CFA" w:rsidP="0077742D" w:rsidR="001D6CFA">
            <w:pPr>
              <w:pStyle w:val="Bezproreda"/>
            </w:pPr>
            <w:r>
              <w:t>Putina 9,</w:t>
            </w:r>
          </w:p>
          <w:p w:rsidRDefault="001D6CFA" w:rsidP="0077742D" w:rsidR="001D6CF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color w:themeColor="text1" w:val="000000"/>
                <w:sz w:val="22"/>
                <w:szCs w:val="22"/>
                <w:lang w:eastAsia="en-US"/>
              </w:rPr>
            </w:pPr>
            <w:r>
              <w:t>14.870,58</w:t>
            </w:r>
          </w:p>
        </w:tc>
      </w:tr>
      <w:tr w:rsidTr="0077742D" w:rsidR="001D6CFA">
        <w:trPr>
          <w:trHeight w:val="977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HRVATSKE ŠUME 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69693144506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pStyle w:val="Bezproreda"/>
            </w:pPr>
            <w:r>
              <w:t xml:space="preserve">Ljudevita Farkaša Vukotinovića 2, </w:t>
            </w:r>
          </w:p>
          <w:p w:rsidRDefault="001D6CFA" w:rsidP="0077742D" w:rsidR="001D6CFA">
            <w:pPr>
              <w:pStyle w:val="Bezproreda"/>
            </w:pPr>
            <w:r>
              <w:t>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t>36.010,89</w:t>
            </w:r>
          </w:p>
        </w:tc>
      </w:tr>
      <w:tr w:rsidTr="0077742D" w:rsidR="001D6CFA">
        <w:trPr>
          <w:trHeight w:val="681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 xml:space="preserve">CEMEX BETON d.o.o.,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28710813125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>F.Tuđmana 45,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Kaštel Sućurac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6CFA" w:rsidP="0077742D" w:rsidR="001D6CFA">
            <w:pPr>
              <w:jc w:val="right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1.751.969,09</w:t>
            </w:r>
          </w:p>
          <w:p w:rsidRDefault="001D6CFA" w:rsidP="0077742D" w:rsidR="001D6CFA">
            <w:pPr>
              <w:suppressAutoHyphens/>
              <w:jc w:val="right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Tr="0077742D" w:rsidR="001D6CFA">
        <w:trPr>
          <w:trHeight w:val="995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>HEP -ODS d.o.o.,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ELEKTRA Zagreb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46830600751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 xml:space="preserve">Ulica grada Vukovara 37, 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4.858,37</w:t>
            </w:r>
          </w:p>
        </w:tc>
      </w:tr>
      <w:tr w:rsidTr="0077742D" w:rsidR="001D6CFA">
        <w:trPr>
          <w:trHeight w:val="1515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HRVATSKI TELEKOM d.d.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81793146560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>Roberta Frangeša Mihanovića 9,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133.034,85</w:t>
            </w:r>
          </w:p>
        </w:tc>
      </w:tr>
      <w:tr w:rsidTr="0077742D" w:rsidR="001D6CFA">
        <w:trPr>
          <w:trHeight w:val="694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TRIGLAV OSIGURANJE d.d.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29743547503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 xml:space="preserve">Antuna Heinza 4, 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15.440,45</w:t>
            </w:r>
          </w:p>
        </w:tc>
      </w:tr>
      <w:tr w:rsidTr="0077742D" w:rsidR="001D6CFA">
        <w:trPr>
          <w:trHeight w:val="1129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 xml:space="preserve">INA-INDUSTRIJA 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NAFTE d.d.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27759560625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 xml:space="preserve">Avenija V. Holjevca 10, 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37.693,31</w:t>
            </w:r>
          </w:p>
        </w:tc>
      </w:tr>
      <w:tr w:rsidTr="0077742D" w:rsidR="001D6CFA">
        <w:trPr>
          <w:trHeight w:val="1116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 xml:space="preserve">IMPULS – LEASING d.o.o. za leasing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65918029671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Velimira Škorpika 24/1,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496.507,19</w:t>
            </w:r>
          </w:p>
        </w:tc>
      </w:tr>
      <w:tr w:rsidTr="0077742D" w:rsidR="001D6CFA">
        <w:trPr>
          <w:trHeight w:val="849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H-ABDUCO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13667298928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Slavonska avenija 6A,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987.668,50</w:t>
            </w:r>
          </w:p>
        </w:tc>
      </w:tr>
      <w:tr w:rsidTr="0077742D" w:rsidR="001D6CFA">
        <w:trPr>
          <w:trHeight w:val="849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UNICREDIT LEAASING CROATIA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18736141210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>Heinzlova 33,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118.665,96</w:t>
            </w:r>
          </w:p>
        </w:tc>
      </w:tr>
      <w:tr w:rsidTr="0077742D" w:rsidR="001D6CFA">
        <w:trPr>
          <w:trHeight w:val="849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>ERSTE˛&amp;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STEIERMARKISCHE BANK d.d.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23057039320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Jadranski trg 3a, Rijeka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419.361,15</w:t>
            </w:r>
          </w:p>
        </w:tc>
      </w:tr>
      <w:tr w:rsidTr="0077742D" w:rsidR="001D6CFA">
        <w:trPr>
          <w:trHeight w:val="849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HYPO-LEASING STEIERMARK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64646464586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Garićgradska 18,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178.222,61</w:t>
            </w:r>
          </w:p>
        </w:tc>
      </w:tr>
      <w:tr w:rsidTr="0077742D" w:rsidR="001D6CFA">
        <w:trPr>
          <w:trHeight w:val="1795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RH,</w:t>
            </w:r>
          </w:p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MINISTARSTVO</w:t>
            </w:r>
            <w:r>
              <w:rPr>
                <w:color w:val="000000"/>
              </w:rPr>
              <w:t xml:space="preserve">  FINANCIJA,</w:t>
            </w:r>
          </w:p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>POREZNA UPRAVA,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PODRUČNI URED ZAGREB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Savska cesta 41,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278.454,65</w:t>
            </w:r>
          </w:p>
        </w:tc>
      </w:tr>
      <w:tr w:rsidTr="0077742D" w:rsidR="001D6CFA">
        <w:trPr>
          <w:trHeight w:val="849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ZAGREBAČKI HOLDING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85584865987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 xml:space="preserve">Ulica grada Vukovara 41, 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sz w:val="22"/>
                <w:szCs w:val="22"/>
                <w:lang w:eastAsia="en-US"/>
              </w:rPr>
            </w:pPr>
            <w:r>
              <w:t>28.903,85</w:t>
            </w:r>
          </w:p>
        </w:tc>
      </w:tr>
      <w:tr w:rsidTr="0077742D" w:rsidR="001D6CFA">
        <w:trPr>
          <w:trHeight w:val="849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color w:val="000000"/>
              </w:rPr>
            </w:pPr>
            <w:r>
              <w:rPr>
                <w:color w:val="000000"/>
              </w:rPr>
              <w:t>HRVATSKA RADIOTELEVIZIJA,</w:t>
            </w:r>
          </w:p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Javna ustanova ,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68419124305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Prisavlje 3,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t>19.796,13</w:t>
            </w:r>
          </w:p>
        </w:tc>
      </w:tr>
      <w:tr w:rsidTr="0077742D" w:rsidR="001D6CFA">
        <w:trPr>
          <w:trHeight w:val="505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</w:rPr>
              <w:t>UKUPNO: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6CFA" w:rsidP="0077742D" w:rsidR="001D6CFA">
            <w:pPr>
              <w:suppressAutoHyphens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4.519.582,58</w:t>
            </w:r>
          </w:p>
        </w:tc>
      </w:tr>
    </w:tbl>
    <w:p w:rsidRDefault="001D6CFA" w:rsidP="001D6CFA" w:rsidR="001D6CFA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1D6CFA" w:rsidP="001D6CFA" w:rsidR="001D6CFA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1D6CFA" w:rsidP="001D6CFA" w:rsidR="001D6CFA">
      <w:pPr>
        <w:pStyle w:val="TableContents"/>
        <w:ind w:left="708"/>
        <w:rPr>
          <w:rFonts w:cs="Times New Roman"/>
          <w:b/>
          <w:bCs/>
        </w:rPr>
      </w:pPr>
    </w:p>
    <w:p w:rsidRDefault="001D6CFA" w:rsidP="001D6CFA" w:rsidR="001D6CFA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1D6CFA" w:rsidP="001D6CFA" w:rsidR="001D6CFA">
      <w:pPr>
        <w:pStyle w:val="TableContents"/>
        <w:ind w:left="708"/>
        <w:rPr>
          <w:rFonts w:cs="Times New Roman"/>
          <w:b/>
          <w:bCs/>
        </w:rPr>
      </w:pPr>
    </w:p>
    <w:p w:rsidRDefault="001D6CFA" w:rsidP="00F35905" w:rsidR="001D6CFA">
      <w:pPr>
        <w:pStyle w:val="Odlomakpopisa"/>
        <w:numPr>
          <w:ilvl w:val="0"/>
          <w:numId w:val="20"/>
        </w:numPr>
        <w:jc w:val="both"/>
        <w:rPr>
          <w:sz w:val="24"/>
        </w:rPr>
      </w:pPr>
      <w:r w:rsidRPr="001D6CFA">
        <w:rPr>
          <w:sz w:val="24"/>
        </w:rPr>
        <w:t>HRVATSKI TELEKOM</w:t>
      </w:r>
      <w:r w:rsidR="00F35905">
        <w:rPr>
          <w:sz w:val="24"/>
        </w:rPr>
        <w:t xml:space="preserve"> d.d., OIB: </w:t>
      </w:r>
      <w:r w:rsidR="00F35905" w:rsidRPr="00F35905">
        <w:rPr>
          <w:sz w:val="24"/>
        </w:rPr>
        <w:t>81793146560</w:t>
      </w:r>
      <w:r w:rsidR="00F35905">
        <w:rPr>
          <w:sz w:val="24"/>
        </w:rPr>
        <w:t xml:space="preserve">, </w:t>
      </w:r>
      <w:r w:rsidRPr="001D6CFA">
        <w:rPr>
          <w:sz w:val="24"/>
        </w:rPr>
        <w:t xml:space="preserve"> </w:t>
      </w:r>
      <w:r w:rsidR="00F35905" w:rsidRPr="00F35905">
        <w:rPr>
          <w:sz w:val="24"/>
        </w:rPr>
        <w:t>Roberta Frangeša Mihanovića 9,</w:t>
      </w:r>
      <w:r w:rsidRPr="001D6CFA">
        <w:rPr>
          <w:sz w:val="24"/>
        </w:rPr>
        <w:t xml:space="preserve"> u iznosu od 2.973,05 kn</w:t>
      </w:r>
      <w:r>
        <w:rPr>
          <w:sz w:val="24"/>
        </w:rPr>
        <w:t>.</w:t>
      </w:r>
    </w:p>
    <w:p w:rsidRDefault="001D6CFA" w:rsidP="001D6CFA" w:rsidR="001D6CFA">
      <w:pPr>
        <w:pStyle w:val="Odlomakpopisa"/>
        <w:jc w:val="both"/>
        <w:rPr>
          <w:sz w:val="24"/>
        </w:rPr>
      </w:pPr>
    </w:p>
    <w:p w:rsidRDefault="00772877" w:rsidP="00772877" w:rsidR="00772877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772877" w:rsidP="00772877" w:rsidR="00772877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170E7C" w:rsidP="00027459" w:rsidR="00027459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>
        <w:rPr>
          <w:sz w:val="24"/>
          <w:szCs w:val="24"/>
        </w:rPr>
        <w:t>30. ožujka</w:t>
      </w:r>
      <w:r w:rsidRPr="00616BB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 w:rsidRPr="001D6CFA">
      <w:pPr>
        <w:ind w:firstLine="708"/>
        <w:jc w:val="both"/>
        <w:rPr>
          <w:sz w:val="24"/>
        </w:rPr>
      </w:pPr>
      <w:r>
        <w:rPr>
          <w:sz w:val="24"/>
          <w:szCs w:val="24"/>
        </w:rPr>
        <w:t>Stečajni upravitelj osporio je tražbin</w:t>
      </w:r>
      <w:r w:rsidR="00EB70CF">
        <w:rPr>
          <w:sz w:val="24"/>
          <w:szCs w:val="24"/>
        </w:rPr>
        <w:t>u</w:t>
      </w:r>
      <w:r>
        <w:rPr>
          <w:sz w:val="24"/>
          <w:szCs w:val="24"/>
        </w:rPr>
        <w:t xml:space="preserve"> naveden</w:t>
      </w:r>
      <w:r w:rsidR="00EB70CF">
        <w:rPr>
          <w:sz w:val="24"/>
          <w:szCs w:val="24"/>
        </w:rPr>
        <w:t>u</w:t>
      </w:r>
      <w:r>
        <w:rPr>
          <w:sz w:val="24"/>
          <w:szCs w:val="24"/>
        </w:rPr>
        <w:t xml:space="preserve"> u točki II izreke rješenja </w:t>
      </w:r>
      <w:r w:rsidRPr="001D6CFA">
        <w:rPr>
          <w:sz w:val="24"/>
        </w:rPr>
        <w:t xml:space="preserve">iz razloga što se tražbina temelji na presudi Trgovačkog suda u Zagrebu posl. br. Povrv-963/13 temeljem koje je odbijen tužbeni zahtjev vjerovnika, a na koji je vjerovnik izjavio </w:t>
      </w:r>
      <w:r w:rsidRPr="001D6CFA">
        <w:rPr>
          <w:sz w:val="24"/>
        </w:rPr>
        <w:lastRenderedPageBreak/>
        <w:t>žalbu, a iz koje odluke se vidi kako je potraživanje 1.492,66 kn uvećano za prijavljene i obračunate kamate na navedeni iznos.</w:t>
      </w:r>
      <w:r>
        <w:rPr>
          <w:sz w:val="24"/>
        </w:rPr>
        <w:t xml:space="preserve"> Tražbina vjerovnika ne temelji se na ovršnoj ispravi slijedom čega je vjerovnik upućen u parnicu odnosno nastavak već pokrenute parnice.</w:t>
      </w:r>
    </w:p>
    <w:p w:rsidRDefault="00772877" w:rsidP="00772877" w:rsidR="00772877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772877">
        <w:rPr>
          <w:sz w:val="24"/>
          <w:szCs w:val="24"/>
        </w:rPr>
        <w:t>agrebu 30</w:t>
      </w:r>
      <w:r w:rsidR="00BD273F">
        <w:rPr>
          <w:sz w:val="24"/>
          <w:szCs w:val="24"/>
        </w:rPr>
        <w:t>.</w:t>
      </w:r>
      <w:r w:rsidR="00772877">
        <w:rPr>
          <w:sz w:val="24"/>
          <w:szCs w:val="24"/>
        </w:rPr>
        <w:t xml:space="preserve"> ožujka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D15D9C" w:rsidP="00E91121" w:rsidR="00D15D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15D9C" w:rsidP="00E91121" w:rsidR="00D15D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15D9C" w:rsidP="00E91121" w:rsidR="00D15D9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15D9C" w:rsidP="00E91121" w:rsidR="00D15D9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15D9C" w:rsidP="00E91121" w:rsidR="00D15D9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C0C6B" w:rsidP="0077287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5D9C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772877">
      <w:rPr>
        <w:sz w:val="24"/>
      </w:rPr>
      <w:t>5774/</w:t>
    </w:r>
    <w:r w:rsidR="00EA471A">
      <w:rPr>
        <w:sz w:val="24"/>
      </w:rPr>
      <w:t>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8"/>
  </w:num>
  <w:num w:numId="3">
    <w:abstractNumId w:val="1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9"/>
  </w:num>
  <w:num w:numId="10">
    <w:abstractNumId w:val="17"/>
  </w:num>
  <w:num w:numId="11">
    <w:abstractNumId w:val="14"/>
  </w:num>
  <w:num w:numId="12">
    <w:abstractNumId w:val="3"/>
  </w:num>
  <w:num w:numId="13">
    <w:abstractNumId w:val="11"/>
  </w:num>
  <w:num w:numId="14">
    <w:abstractNumId w:val="2"/>
  </w:num>
  <w:num w:numId="15">
    <w:abstractNumId w:val="4"/>
  </w:num>
  <w:num w:numId="16">
    <w:abstractNumId w:val="10"/>
  </w:num>
  <w:num w:numId="17">
    <w:abstractNumId w:val="16"/>
  </w:num>
  <w:num w:numId="18">
    <w:abstractNumId w:val="0"/>
  </w:num>
  <w:num w:numId="19">
    <w:abstractNumId w:val="7"/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6CFA"/>
    <w:rsid w:val="00221E81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72877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15D9C"/>
    <w:rsid w:val="00D254BA"/>
    <w:rsid w:val="00D3017A"/>
    <w:rsid w:val="00DD5CAF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5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5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Formated_1"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FormatedOIB_1"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izvorni_sadrzaj>
    <derivirana_varijabla naziv="DomainObject.Predmet.OstaliListFormatedWithAdress_1"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NazivFormated_1"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NazivFormated>
  <DomainObject.Predmet.OstaliListNazivFormatedOIB>
    <izvorni_sadrzaj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NazivFormatedOIB_1"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SudioniciListNaziv_1"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680</properties:Words>
  <properties:Characters>3958</properties:Characters>
  <properties:Lines>266</properties:Lines>
  <properties:Paragraphs>126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2017-03-31T12:01:00Z</dcterms:created>
  <dc:creator>nribaric</dc:creator>
  <cp:lastModifiedBy>Jadranka Zelić</cp:lastModifiedBy>
  <cp:lastPrinted>2017-03-31T12:12:00Z</cp:lastPrinted>
  <dcterms:modified xmlns:xsi="http://www.w3.org/2001/XMLSchema-instance" xsi:type="dcterms:W3CDTF">2017-03-31T12:12:00Z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