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0511" w14:paraId="1b0051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7C0B" w:rsidP="00447C0B" w:rsidR="00447C0B" w:rsidRPr="00447C0B">
      <w:pPr>
        <w:spacing w:after="0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rPr>
          <w:rFonts w:cs="Times New Roman" w:eastAsia="Times New Roman"/>
        </w:rPr>
      </w:pPr>
      <w:r w:rsidRPr="00447C0B">
        <w:rPr>
          <w:rFonts w:cs="Times New Roman" w:eastAsia="Times New Roman"/>
        </w:rPr>
        <w:t>TRGOVAČKI SUD U SPLITU</w:t>
      </w:r>
    </w:p>
    <w:p w:rsidRDefault="00447C0B" w:rsidP="00447C0B" w:rsidR="00447C0B" w:rsidRPr="00447C0B">
      <w:pPr>
        <w:spacing w:after="0"/>
        <w:rPr>
          <w:rFonts w:cs="Times New Roman" w:eastAsia="Times New Roman"/>
        </w:rPr>
      </w:pPr>
      <w:r w:rsidRPr="00447C0B">
        <w:rPr>
          <w:rFonts w:cs="Times New Roman" w:eastAsia="Times New Roman"/>
        </w:rPr>
        <w:t xml:space="preserve">                      ZA</w:t>
      </w:r>
    </w:p>
    <w:p w:rsidRDefault="00447C0B" w:rsidP="00447C0B" w:rsidR="00447C0B" w:rsidRPr="00447C0B">
      <w:pPr>
        <w:spacing w:after="0"/>
        <w:rPr>
          <w:rFonts w:cs="Times New Roman" w:eastAsia="Times New Roman"/>
          <w:u w:val="single"/>
        </w:rPr>
      </w:pPr>
      <w:r w:rsidRPr="00447C0B">
        <w:rPr>
          <w:rFonts w:cs="Times New Roman" w:eastAsia="Times New Roman"/>
          <w:u w:val="single"/>
        </w:rPr>
        <w:t>VISOKI  TRGOVAČKI SUD RH</w:t>
      </w:r>
    </w:p>
    <w:p w:rsidRDefault="00447C0B" w:rsidP="00447C0B" w:rsidR="00447C0B" w:rsidRPr="00447C0B">
      <w:pPr>
        <w:spacing w:after="0"/>
        <w:rPr>
          <w:rFonts w:cs="Times New Roman" w:eastAsia="Times New Roman"/>
          <w:u w:val="single"/>
        </w:rPr>
      </w:pPr>
      <w:r w:rsidRPr="00447C0B">
        <w:rPr>
          <w:rFonts w:cs="Times New Roman" w:eastAsia="Times New Roman"/>
        </w:rPr>
        <w:t xml:space="preserve">                </w:t>
      </w:r>
      <w:r w:rsidRPr="00447C0B">
        <w:rPr>
          <w:rFonts w:cs="Times New Roman" w:eastAsia="Times New Roman"/>
          <w:u w:val="single"/>
        </w:rPr>
        <w:t>Z A G R E B</w:t>
      </w:r>
    </w:p>
    <w:p w:rsidRDefault="00447C0B" w:rsidP="00447C0B" w:rsidR="00447C0B" w:rsidRPr="00447C0B">
      <w:pPr>
        <w:spacing w:after="0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  <w:b/>
          <w:i/>
        </w:rPr>
      </w:pPr>
      <w:r w:rsidRPr="00447C0B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  <w:u w:val="single"/>
        </w:rPr>
      </w:pPr>
      <w:r w:rsidRPr="00447C0B">
        <w:rPr>
          <w:rFonts w:cs="Times New Roman" w:eastAsia="Times New Roman"/>
          <w:b/>
          <w:i/>
          <w:u w:val="single"/>
        </w:rPr>
        <w:t>Naziv, datum i broj pobijane  odluke</w:t>
      </w:r>
      <w:r w:rsidRPr="00447C0B">
        <w:rPr>
          <w:rFonts w:cs="Times New Roman" w:eastAsia="Times New Roman"/>
          <w:b/>
          <w:u w:val="single"/>
        </w:rPr>
        <w:t xml:space="preserve">: 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  <w:r w:rsidRPr="00447C0B">
        <w:rPr>
          <w:rFonts w:cs="Times New Roman" w:eastAsia="Times New Roman"/>
        </w:rPr>
        <w:t>Rješenje od 11. listopada 2016, broj: 14. St-989/2016, o obustavi skraćenoga stečajnog postupka (list: 19–21, spisa).</w:t>
      </w:r>
    </w:p>
    <w:p w:rsidRDefault="00447C0B" w:rsidP="00447C0B" w:rsidR="00447C0B" w:rsidRPr="00447C0B">
      <w:pPr>
        <w:spacing w:after="0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447C0B">
        <w:rPr>
          <w:rFonts w:cs="Times New Roman" w:eastAsia="Times New Roman"/>
          <w:b/>
          <w:i/>
          <w:u w:val="single"/>
        </w:rPr>
        <w:t>Tko i kada je izjavio žalbu: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  <w:r w:rsidRPr="00447C0B">
        <w:rPr>
          <w:rFonts w:cs="Times New Roman" w:eastAsia="Times New Roman"/>
        </w:rPr>
        <w:t>Direktor Dužnika Frane Zanki, neposredno „iz ruke“ predajom u pisarnici Suda 19. listopada 2016. (list: 23–24, spisa).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447C0B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  <w:r w:rsidRPr="00447C0B">
        <w:rPr>
          <w:rFonts w:cs="Times New Roman" w:eastAsia="Times New Roman"/>
        </w:rPr>
        <w:t xml:space="preserve">Rješenje je dostavljeno Žalitelju preko mrežne stranice e-Oglasna ploča sudova 19. listopada 2016. (list: 22, spisa), tj., istekom osmog dana od dana objavljivanja na mrežnoj stranici e-Oglasna ploča Sudova a bilo je objavljeno na mrežnoj stranici e-Oglasna ploča sudova 11. listopada 2016. (list: 22, spisa). Rješenje je i osobno dostavljeno Dužniku 14. listopada 2016. (list 21, spisa). 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  <w:b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  <w:r w:rsidRPr="00447C0B">
        <w:rPr>
          <w:rFonts w:cs="Times New Roman" w:eastAsia="Times New Roman"/>
          <w:b/>
          <w:i/>
        </w:rPr>
        <w:t>Odgovor na žalbu:</w:t>
      </w:r>
      <w:r w:rsidRPr="00447C0B">
        <w:rPr>
          <w:rFonts w:cs="Times New Roman" w:eastAsia="Times New Roman"/>
        </w:rPr>
        <w:t xml:space="preserve">  Nije dostavljen.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  <w:u w:val="single"/>
        </w:rPr>
      </w:pPr>
      <w:r w:rsidRPr="00447C0B">
        <w:rPr>
          <w:rFonts w:cs="Times New Roman" w:eastAsia="Times New Roman"/>
          <w:b/>
          <w:i/>
        </w:rPr>
        <w:t>Prilažu se</w:t>
      </w:r>
      <w:r w:rsidRPr="00447C0B">
        <w:rPr>
          <w:rFonts w:cs="Times New Roman" w:eastAsia="Times New Roman"/>
          <w:i/>
        </w:rPr>
        <w:t>:</w:t>
      </w:r>
      <w:r w:rsidRPr="00447C0B">
        <w:rPr>
          <w:rFonts w:cs="Times New Roman" w:eastAsia="Times New Roman"/>
        </w:rPr>
        <w:t xml:space="preserve"> prijepis odluke, žalba, dostava o objavi na mrežnoj stranici e-Oglasna ploča sudova i o osobnoj dostavi te </w:t>
      </w:r>
      <w:r w:rsidRPr="00447C0B">
        <w:rPr>
          <w:rFonts w:cs="Times New Roman" w:eastAsia="Times New Roman"/>
          <w:u w:val="single"/>
        </w:rPr>
        <w:t>cijeli spis u izvorniku</w:t>
      </w:r>
      <w:r w:rsidRPr="00447C0B">
        <w:rPr>
          <w:rFonts w:cs="Times New Roman" w:eastAsia="Times New Roman"/>
        </w:rPr>
        <w:t xml:space="preserve"> (list: 1–24, spisa).  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  <w:u w:val="single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  <w:r w:rsidRPr="00447C0B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  <w:r w:rsidRPr="00447C0B">
        <w:rPr>
          <w:rFonts w:cs="Times New Roman" w:eastAsia="Times New Roman"/>
        </w:rPr>
        <w:t>Split, 11. srpnja 2017.                                                                  S U D A C:</w:t>
      </w:r>
    </w:p>
    <w:p w:rsidRDefault="00447C0B" w:rsidP="00447C0B" w:rsidR="00447C0B" w:rsidRPr="00447C0B">
      <w:pPr>
        <w:spacing w:after="0"/>
        <w:jc w:val="center"/>
        <w:rPr>
          <w:rFonts w:cs="Times New Roman" w:eastAsia="Times New Roman"/>
        </w:rPr>
      </w:pPr>
      <w:r w:rsidRPr="00447C0B">
        <w:rPr>
          <w:rFonts w:cs="Times New Roman" w:eastAsia="Times New Roman"/>
        </w:rPr>
        <w:t xml:space="preserve">                                                                        Jozo Ćaleta,</w:t>
      </w:r>
    </w:p>
    <w:p w:rsidRDefault="00447C0B" w:rsidP="00447C0B" w:rsidR="00447C0B" w:rsidRPr="00447C0B">
      <w:pPr>
        <w:spacing w:after="0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  <w:r w:rsidRPr="00447C0B">
        <w:rPr>
          <w:rFonts w:cs="Times New Roman" w:eastAsia="Times New Roman"/>
          <w:u w:val="single"/>
        </w:rPr>
        <w:t>Prilog:</w:t>
      </w:r>
      <w:r w:rsidRPr="00447C0B">
        <w:rPr>
          <w:rFonts w:cs="Times New Roman" w:eastAsia="Times New Roman"/>
        </w:rPr>
        <w:t xml:space="preserve"> kao u tekstu.</w:t>
      </w: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447C0B" w:rsidP="00447C0B" w:rsidR="00447C0B" w:rsidRPr="00447C0B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C0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7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St-989/2016-9</izvorni_sadrzaj>
    <derivirana_varijabla naziv="DomainObject.Oznaka_1">St-989/2016-9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2016.</izvorni_sadrzaj>
    <derivirana_varijabla naziv="DomainObject.Predmet.DatumRjesavanja_1">11.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ZANKI-SUB društvo s ograničenom odgovornošću za ribarstvo i trgovinu</izvorni_sadrzaj>
    <derivirana_varijabla naziv="DomainObject.Predmet.ProtustrankaFormated_1">  ZANKI-SUB društvo s ograničenom odgovornošću za ribarstvo i trgovinu</derivirana_varijabla>
  </DomainObject.Predmet.ProtustrankaFormated>
  <DomainObject.Predmet.ProtustrankaFormatedOIB>
    <izvorni_sadrzaj>  ZANKI-SUB društvo s ograničenom odgovornošću za ribarstvo i trgovinu, OIB 87781751436</izvorni_sadrzaj>
    <derivirana_varijabla naziv="DomainObject.Predmet.ProtustrankaFormatedOIB_1">  ZANKI-SUB društvo s ograničenom odgovornošću za ribarstvo i trgovinu, OIB 87781751436</derivirana_varijabla>
  </DomainObject.Predmet.ProtustrankaFormatedOIB>
  <DomainObject.Predmet.ProtustrankaFormatedWithAdress>
    <izvorni_sadrzaj> ZANKI-SUB društvo s ograničenom odgovornošću za ribarstvo i trgovinu, Dr. Ante Starčevića 9, 21220 Trogir</izvorni_sadrzaj>
    <derivirana_varijabla naziv="DomainObject.Predmet.ProtustrankaFormatedWithAdress_1"> ZANKI-SUB društvo s ograničenom odgovornošću za ribarstvo i trgovinu, Dr. Ante Starčevića 9, 21220 Trogir</derivirana_varijabla>
  </DomainObject.Predmet.ProtustrankaFormatedWithAdress>
  <DomainObject.Predmet.ProtustrankaFormatedWithAdressOIB>
    <izvorni_sadrzaj> ZANKI-SUB društvo s ograničenom odgovornošću za ribarstvo i trgovinu, OIB 87781751436, Dr. Ante Starčevića 9, 21220 Trogir</izvorni_sadrzaj>
    <derivirana_varijabla naziv="DomainObject.Predmet.ProtustrankaFormatedWithAdressOIB_1"> ZANKI-SUB društvo s ograničenom odgovornošću za ribarstvo i trgovinu, OIB 87781751436, Dr. Ante Starčevića 9, 21220 Trogir</derivirana_varijabla>
  </DomainObject.Predmet.ProtustrankaFormatedWithAdressOIB>
  <DomainObject.Predmet.ProtustrankaWithAdress>
    <izvorni_sadrzaj>ZANKI-SUB društvo s ograničenom odgovornošću za ribarstvo i trgovinu Dr. Ante Starčevića 9, 21220 Trogir</izvorni_sadrzaj>
    <derivirana_varijabla naziv="DomainObject.Predmet.ProtustrankaWithAdress_1">ZANKI-SUB društvo s ograničenom odgovornošću za ribarstvo i trgovinu Dr. Ante Starčevića 9, 21220 Trogir</derivirana_varijabla>
  </DomainObject.Predmet.ProtustrankaWithAdress>
  <DomainObject.Predmet.ProtustrankaWithAdressOIB>
    <izvorni_sadrzaj>ZANKI-SUB društvo s ograničenom odgovornošću za ribarstvo i trgovinu, OIB 87781751436, Dr. Ante Starčevića 9, 21220 Trogir</izvorni_sadrzaj>
    <derivirana_varijabla naziv="DomainObject.Predmet.ProtustrankaWithAdressOIB_1">ZANKI-SUB društvo s ograničenom odgovornošću za ribarstvo i trgovinu, OIB 87781751436, Dr. Ante Starčevića 9, 21220 Trogir</derivirana_varijabla>
  </DomainObject.Predmet.ProtustrankaWithAdressOIB>
  <DomainObject.Predmet.ProtustrankaNazivFormated>
    <izvorni_sadrzaj>ZANKI-SUB društvo s ograničenom odgovornošću za ribarstvo i trgovinu</izvorni_sadrzaj>
    <derivirana_varijabla naziv="DomainObject.Predmet.ProtustrankaNazivFormated_1">ZANKI-SUB društvo s ograničenom odgovornošću za ribarstvo i trgovinu</derivirana_varijabla>
  </DomainObject.Predmet.ProtustrankaNazivFormated>
  <DomainObject.Predmet.ProtustrankaNazivFormatedOIB>
    <izvorni_sadrzaj>ZANKI-SUB društvo s ograničenom odgovornošću za ribarstvo i trgovinu, OIB 87781751436</izvorni_sadrzaj>
    <derivirana_varijabla naziv="DomainObject.Predmet.ProtustrankaNazivFormatedOIB_1">ZANKI-SUB društvo s ograničenom odgovornošću za ribarstvo i trgovinu, OIB 87781751436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ZANKI-SUB društvo s ograničenom odgovornošću za ribarstvo i trgovinu</item>
    </izvorni_sadrzaj>
    <derivirana_varijabla naziv="DomainObject.Predmet.ProtuStrankaListFormated_1">
      <item>ZANKI-SUB društvo s ograničenom odgovornošću za ribarstvo i trgovinu</item>
    </derivirana_varijabla>
  </DomainObject.Predmet.ProtuStrankaListFormated>
  <DomainObject.Predmet.ProtuStrankaListFormatedOIB>
    <izvorni_sadrzaj>
      <item>ZANKI-SUB društvo s ograničenom odgovornošću za ribarstvo i trgovinu, OIB 87781751436</item>
    </izvorni_sadrzaj>
    <derivirana_varijabla naziv="DomainObject.Predmet.ProtuStrankaListFormatedOIB_1">
      <item>ZANKI-SUB društvo s ograničenom odgovornošću za ribarstvo i trgovinu, OIB 87781751436</item>
    </derivirana_varijabla>
  </DomainObject.Predmet.ProtuStrankaListFormatedOIB>
  <DomainObject.Predmet.ProtuStrankaListFormatedWithAdress>
    <izvorni_sadrzaj>
      <item>ZANKI-SUB društvo s ograničenom odgovornošću za ribarstvo i trgovinu, Dr. Ante Starčevića 9, 21220 Trogir</item>
    </izvorni_sadrzaj>
    <derivirana_varijabla naziv="DomainObject.Predmet.ProtuStrankaListFormatedWithAdress_1">
      <item>ZANKI-SUB društvo s ograničenom odgovornošću za ribarstvo i trgovinu, Dr. Ante Starčevića 9, 21220 Trogir</item>
    </derivirana_varijabla>
  </DomainObject.Predmet.ProtuStrankaListFormatedWithAdress>
  <DomainObject.Predmet.ProtuStrankaListFormatedWithAdressOIB>
    <izvorni_sadrzaj>
      <item>ZANKI-SUB društvo s ograničenom odgovornošću za ribarstvo i trgovinu, OIB 87781751436, Dr. Ante Starčevića 9, 21220 Trogir</item>
    </izvorni_sadrzaj>
    <derivirana_varijabla naziv="DomainObject.Predmet.ProtuStrankaListFormatedWithAdressOIB_1">
      <item>ZANKI-SUB društvo s ograničenom odgovornošću za ribarstvo i trgovinu, OIB 87781751436, Dr. Ante Starčevića 9, 21220 Trogir</item>
    </derivirana_varijabla>
  </DomainObject.Predmet.ProtuStrankaListFormatedWithAdressOIB>
  <DomainObject.Predmet.ProtuStrankaListNazivFormated>
    <izvorni_sadrzaj>
      <item>ZANKI-SUB društvo s ograničenom odgovornošću za ribarstvo i trgovinu</item>
    </izvorni_sadrzaj>
    <derivirana_varijabla naziv="DomainObject.Predmet.ProtuStrankaListNazivFormated_1">
      <item>ZANKI-SUB društvo s ograničenom odgovornošću za ribarstvo i trgovinu</item>
    </derivirana_varijabla>
  </DomainObject.Predmet.ProtuStrankaListNazivFormated>
  <DomainObject.Predmet.ProtuStrankaListNazivFormatedOIB>
    <izvorni_sadrzaj>
      <item>ZANKI-SUB društvo s ograničenom odgovornošću za ribarstvo i trgovinu, OIB 87781751436</item>
    </izvorni_sadrzaj>
    <derivirana_varijabla naziv="DomainObject.Predmet.ProtuStrankaListNazivFormatedOIB_1">
      <item>ZANKI-SUB društvo s ograničenom odgovornošću za ribarstvo i trgovinu, OIB 87781751436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St-989/2016-9</izvorni_sadrzaj>
    <derivirana_varijabla naziv="DomainObject.PoslovniBrojDokumenta_1">St-989/2016-9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ZANKI-SUB društvo s ograničenom odgovornošću za ribarstvo i trgovinu</izvorni_sadrzaj>
    <derivirana_varijabla naziv="DomainObject.Predmet.ProtustrankaIDrugi_1">ZANKI-SUB društvo s ograničenom odgovornošću za ribarstvo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ZANKI-SUB društvo s ograničenom odgovornošću za ribarstvo i trgovinu, OIB 87781751436, Dr. Ante Starčevića 9, 21220 Trogir</izvorni_sadrzaj>
    <derivirana_varijabla naziv="DomainObject.Predmet.ProtustrankaIDrugiAdressOIB_1">ZANKI-SUB društvo s ograničenom odgovornošću za ribarstvo i trgovinu, OIB 87781751436, Dr. Ante Starčevića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St-989/2016-6</izvorni_sadrzaj>
    <derivirana_varijabla naziv="DomainObject.Predmet.OdlukaRjesenje.Oznaka_1">St-989/2016-6</derivirana_varijabla>
  </DomainObject.Predmet.OdlukaRjesenje.Oznaka>
  <DomainObject.Predmet.SudioniciListNaziv>
    <izvorni_sadrzaj>
      <item>ZANKI-SUB društvo s ograničenom odgovornošću za ribarstvo i trgovinu</item>
      <item>FINANCIJSKA AGENCIJA, RC SPLIT</item>
    </izvorni_sadrzaj>
    <derivirana_varijabla naziv="DomainObject.Predmet.SudioniciListNaziv_1">
      <item>ZANKI-SUB društvo s ograničenom odgovornošću za ribarstvo i trgovinu</item>
      <item>FINANCIJSKA AGENCIJA, RC SPLIT</item>
    </derivirana_varijabla>
  </DomainObject.Predmet.SudioniciListNaziv>
  <DomainObject.Predmet.SudioniciListAdressOIB>
    <izvorni_sadrzaj>
      <item>ZANKI-SUB društvo s ograničenom odgovornošću za ribarstvo i trgovinu, OIB 87781751436, Dr. Ante Starčevića 9,21220 Trogir</item>
      <item>FINANCIJSKA AGENCIJA, RC SPLIT, OIB 85821130368, Mažuranićevo šetalište 24 b,21000 Split</item>
    </izvorni_sadrzaj>
    <derivirana_varijabla naziv="DomainObject.Predmet.SudioniciListAdressOIB_1">
      <item>ZANKI-SUB društvo s ograničenom odgovornošću za ribarstvo i trgovinu, OIB 87781751436, Dr. Ante Starčevića 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4371F-D69B-4B59-AEC4-E300F307A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1074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2017-07-11T07:31:00Z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St-989/2016-9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