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95b9" w14:paraId="eb295b9" w:rsidRDefault="00E3515C" w:rsidP="00533097" w:rsidR="00D61017" w:rsidRPr="00A34D7D">
      <w:pPr>
        <w:ind w:firstLine="708"/>
        <w15:collapsed w:val="false"/>
        <w:rPr>
          <w:b/>
        </w:rPr>
      </w:pPr>
      <w:bookmarkStart w:name="_GoBack" w:id="0"/>
      <w:bookmarkEnd w:id="0"/>
      <w:r w:rsidRPr="00A34D7D"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 w:rsidRPr="00A34D7D">
      <w:pPr>
        <w:rPr>
          <w:b/>
        </w:rPr>
      </w:pP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REPUBLIKA HRVATSKA</w:t>
      </w:r>
      <w:r w:rsidR="00F040E6" w:rsidRPr="00A34D7D">
        <w:rPr>
          <w:b/>
        </w:rPr>
        <w:tab/>
      </w:r>
      <w:r w:rsidR="00F040E6" w:rsidRPr="00A34D7D">
        <w:rPr>
          <w:b/>
        </w:rPr>
        <w:tab/>
      </w:r>
      <w:r w:rsidR="00F040E6" w:rsidRPr="00A34D7D">
        <w:rPr>
          <w:b/>
        </w:rPr>
        <w:tab/>
      </w:r>
      <w:r w:rsidR="00F040E6" w:rsidRPr="00A34D7D">
        <w:rPr>
          <w:b/>
        </w:rPr>
        <w:tab/>
      </w:r>
      <w:r w:rsidR="00F040E6" w:rsidRPr="00A34D7D">
        <w:rPr>
          <w:b/>
        </w:rPr>
        <w:tab/>
        <w:t xml:space="preserve">          3/St-</w:t>
      </w:r>
      <w:r w:rsidR="00CE78B4">
        <w:rPr>
          <w:b/>
        </w:rPr>
        <w:t>2184/2016-29</w:t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TRGOVAČKI SUD U OSIJEKU</w:t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 xml:space="preserve">STALNA SLUŽBA </w:t>
      </w:r>
      <w:r w:rsidR="00533097" w:rsidRPr="00A34D7D">
        <w:rPr>
          <w:b/>
        </w:rPr>
        <w:t>U SLAVONSKOM BRODU</w:t>
      </w:r>
      <w:r w:rsidR="00DB0FD1" w:rsidRPr="00A34D7D">
        <w:rPr>
          <w:b/>
        </w:rPr>
        <w:tab/>
      </w:r>
      <w:r w:rsidR="00632D24" w:rsidRPr="00A34D7D">
        <w:rPr>
          <w:b/>
        </w:rPr>
        <w:t xml:space="preserve">           </w:t>
      </w:r>
      <w:r w:rsidR="00533097" w:rsidRPr="00A34D7D">
        <w:rPr>
          <w:b/>
        </w:rPr>
        <w:tab/>
      </w:r>
      <w:r w:rsidR="00533097" w:rsidRPr="00A34D7D">
        <w:rPr>
          <w:b/>
        </w:rPr>
        <w:tab/>
      </w:r>
      <w:r w:rsidR="00BC5C26" w:rsidRPr="00A34D7D">
        <w:rPr>
          <w:b/>
        </w:rPr>
        <w:tab/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Trg pobjede 13</w:t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35000 SLAVONSKI BROD</w:t>
      </w:r>
    </w:p>
    <w:p w:rsidRDefault="007A7755" w:rsidP="00D61017" w:rsidR="007A7755" w:rsidRPr="00A34D7D">
      <w:pPr>
        <w:rPr>
          <w:b/>
        </w:rPr>
      </w:pPr>
    </w:p>
    <w:p w:rsidRDefault="00D61017" w:rsidP="00D61017" w:rsidR="00D61017" w:rsidRPr="00A34D7D">
      <w:pPr>
        <w:rPr>
          <w:b/>
        </w:rPr>
      </w:pPr>
    </w:p>
    <w:p w:rsidRDefault="00D61017" w:rsidP="00D61017" w:rsidR="00D61017" w:rsidRPr="00A34D7D">
      <w:pPr>
        <w:jc w:val="center"/>
        <w:rPr>
          <w:b/>
        </w:rPr>
      </w:pPr>
      <w:r w:rsidRPr="00A34D7D">
        <w:rPr>
          <w:b/>
        </w:rPr>
        <w:t>R E P U B L I K A  H R V A T S K A</w:t>
      </w:r>
    </w:p>
    <w:p w:rsidRDefault="00D61017" w:rsidP="00D61017" w:rsidR="00D61017" w:rsidRPr="00A34D7D">
      <w:pPr>
        <w:jc w:val="center"/>
        <w:rPr>
          <w:b/>
        </w:rPr>
      </w:pPr>
      <w:r w:rsidRPr="00A34D7D">
        <w:rPr>
          <w:b/>
        </w:rPr>
        <w:t>R J E Š E N J E</w:t>
      </w:r>
    </w:p>
    <w:p w:rsidRDefault="00D61017" w:rsidP="00A34D7D" w:rsidR="00D61017" w:rsidRPr="00A34D7D">
      <w:pPr>
        <w:jc w:val="both"/>
        <w:rPr>
          <w:b/>
        </w:rPr>
      </w:pPr>
    </w:p>
    <w:p w:rsidRDefault="00D61017" w:rsidP="00CE78B4" w:rsidR="00D61017" w:rsidRPr="00A34D7D">
      <w:pPr>
        <w:ind w:firstLine="708"/>
        <w:jc w:val="both"/>
        <w:rPr>
          <w:b/>
          <w:color w:val="222222"/>
        </w:rPr>
      </w:pPr>
      <w:r w:rsidRPr="00A34D7D">
        <w:rPr>
          <w:b/>
        </w:rPr>
        <w:t>TRGOVAČKI SUD U OSIJEKU</w:t>
      </w:r>
      <w:r w:rsidR="00533097" w:rsidRPr="00A34D7D">
        <w:rPr>
          <w:b/>
        </w:rPr>
        <w:t>,</w:t>
      </w:r>
      <w:r w:rsidRPr="00A34D7D">
        <w:rPr>
          <w:b/>
        </w:rPr>
        <w:t xml:space="preserve"> STALNA SLUŽBA </w:t>
      </w:r>
      <w:r w:rsidR="00533097" w:rsidRPr="00A34D7D">
        <w:rPr>
          <w:b/>
        </w:rPr>
        <w:t>U SLAVONSKOM BRODU</w:t>
      </w:r>
      <w:r w:rsidRPr="00A34D7D">
        <w:rPr>
          <w:b/>
        </w:rPr>
        <w:t xml:space="preserve">, </w:t>
      </w:r>
      <w:r w:rsidRPr="00A34D7D">
        <w:t xml:space="preserve">po stečajnoj sutkinji  Danieli Martini Maoduš, u postupku stečaja nad dužnikom </w:t>
      </w:r>
      <w:r w:rsidR="00CE54AE">
        <w:rPr>
          <w:b/>
          <w:color w:val="222222"/>
        </w:rPr>
        <w:t>GAVRAN GRADNJA j.d.o.o. za građenje, usluge i trgovinu, A. Bačića 16, Slavonski Brod, OIB: 63081423531</w:t>
      </w:r>
      <w:r w:rsidR="00F040E6" w:rsidRPr="00A34D7D">
        <w:rPr>
          <w:b/>
          <w:color w:val="222222"/>
        </w:rPr>
        <w:t xml:space="preserve">, </w:t>
      </w:r>
      <w:r w:rsidR="00F040E6" w:rsidRPr="00A34D7D">
        <w:rPr>
          <w:color w:val="222222"/>
        </w:rPr>
        <w:t xml:space="preserve">koga zastupa </w:t>
      </w:r>
      <w:r w:rsidR="00A34D7D">
        <w:rPr>
          <w:color w:val="222222"/>
        </w:rPr>
        <w:t xml:space="preserve">stečajni upravitelj </w:t>
      </w:r>
      <w:r w:rsidR="00CE54AE">
        <w:rPr>
          <w:color w:val="222222"/>
        </w:rPr>
        <w:t>Davor Lamza</w:t>
      </w:r>
      <w:r w:rsidR="00F040E6" w:rsidRPr="00A34D7D">
        <w:rPr>
          <w:color w:val="222222"/>
        </w:rPr>
        <w:t xml:space="preserve">, </w:t>
      </w:r>
      <w:r w:rsidRPr="00A34D7D">
        <w:t xml:space="preserve">nakon ispitnog </w:t>
      </w:r>
      <w:r w:rsidR="00F904E0" w:rsidRPr="00A34D7D">
        <w:t xml:space="preserve">ročišta održanog </w:t>
      </w:r>
      <w:r w:rsidR="00E95290">
        <w:t>16</w:t>
      </w:r>
      <w:r w:rsidR="0057666B" w:rsidRPr="00A34D7D">
        <w:t xml:space="preserve">. </w:t>
      </w:r>
      <w:r w:rsidR="00E95290">
        <w:t>ožujka</w:t>
      </w:r>
      <w:r w:rsidRPr="00A34D7D">
        <w:t xml:space="preserve"> 201</w:t>
      </w:r>
      <w:r w:rsidR="00E95290">
        <w:t>7</w:t>
      </w:r>
      <w:r w:rsidRPr="00A34D7D">
        <w:t>.</w:t>
      </w:r>
      <w:r w:rsidR="00E32A8E" w:rsidRPr="00A34D7D">
        <w:t>,</w:t>
      </w:r>
      <w:r w:rsidRPr="00A34D7D">
        <w:t xml:space="preserve"> a temeljem tablica stečajnog suca</w:t>
      </w:r>
      <w:r w:rsidR="00533097" w:rsidRPr="00A34D7D">
        <w:t xml:space="preserve"> </w:t>
      </w:r>
      <w:r w:rsidR="00905886" w:rsidRPr="00A34D7D">
        <w:t>o ispitanim tražbin</w:t>
      </w:r>
      <w:r w:rsidR="00DF36C7" w:rsidRPr="00A34D7D">
        <w:t xml:space="preserve">ama, dana </w:t>
      </w:r>
      <w:r w:rsidR="00E95290">
        <w:t>21</w:t>
      </w:r>
      <w:r w:rsidRPr="00A34D7D">
        <w:t xml:space="preserve">. </w:t>
      </w:r>
      <w:r w:rsidR="00E95290">
        <w:t>ožujka</w:t>
      </w:r>
      <w:r w:rsidRPr="00A34D7D">
        <w:t xml:space="preserve"> </w:t>
      </w:r>
      <w:r w:rsidR="006D5315" w:rsidRPr="00A34D7D">
        <w:t>201</w:t>
      </w:r>
      <w:r w:rsidR="00E95290">
        <w:t>7</w:t>
      </w:r>
      <w:r w:rsidR="006D5315" w:rsidRPr="00A34D7D">
        <w:t>.</w:t>
      </w:r>
    </w:p>
    <w:p w:rsidRDefault="00533097" w:rsidP="00D61017" w:rsidR="00533097" w:rsidRPr="00A34D7D">
      <w:pPr>
        <w:jc w:val="both"/>
      </w:pPr>
    </w:p>
    <w:p w:rsidRDefault="00D61017" w:rsidP="00D61017" w:rsidR="00D61017" w:rsidRPr="00A34D7D">
      <w:pPr>
        <w:jc w:val="center"/>
      </w:pPr>
      <w:r w:rsidRPr="00A34D7D">
        <w:t>r i j e š i o  j e</w:t>
      </w:r>
    </w:p>
    <w:p w:rsidRDefault="00D61017" w:rsidP="00D61017" w:rsidR="00D61017" w:rsidRPr="00A34D7D">
      <w:pPr>
        <w:rPr>
          <w:b/>
        </w:rPr>
      </w:pPr>
    </w:p>
    <w:p w:rsidRDefault="00D61017" w:rsidP="00D61017" w:rsidR="00D61017" w:rsidRPr="00A34D7D">
      <w:pPr>
        <w:jc w:val="both"/>
      </w:pPr>
      <w:r w:rsidRPr="00A34D7D">
        <w:rPr>
          <w:b/>
        </w:rPr>
        <w:tab/>
      </w:r>
      <w:r w:rsidRPr="00A34D7D">
        <w:t>I – Konstatira se da su utvrđene tražbine vjerovnika u iznosima i isplatnim redovima kako slijedi:</w:t>
      </w:r>
    </w:p>
    <w:p w:rsidRDefault="00CE78B4" w:rsidP="00CE78B4" w:rsidR="00D61017" w:rsidRPr="00A34D7D">
      <w:pPr>
        <w:pStyle w:val="Odlomakpopisa"/>
        <w:numPr>
          <w:ilvl w:val="0"/>
          <w:numId w:val="2"/>
        </w:numPr>
        <w:jc w:val="both"/>
      </w:pPr>
      <w:r>
        <w:t>viši isplatni red</w:t>
      </w:r>
    </w:p>
    <w:tbl>
      <w:tblPr>
        <w:tblpPr w:tblpY="253" w:horzAnchor="margin" w:vertAnchor="text" w:rightFromText="180" w:leftFromText="180"/>
        <w:tblW w:type="dxa" w:w="9012"/>
        <w:tblLook w:val="04A0" w:noVBand="1" w:noHBand="0" w:lastColumn="0" w:firstColumn="1" w:lastRow="0" w:firstRow="1"/>
      </w:tblPr>
      <w:tblGrid>
        <w:gridCol w:w="280"/>
        <w:gridCol w:w="614"/>
        <w:gridCol w:w="747"/>
        <w:gridCol w:w="620"/>
        <w:gridCol w:w="635"/>
        <w:gridCol w:w="697"/>
        <w:gridCol w:w="592"/>
        <w:gridCol w:w="898"/>
        <w:gridCol w:w="1287"/>
        <w:gridCol w:w="1260"/>
        <w:gridCol w:w="501"/>
        <w:gridCol w:w="619"/>
        <w:gridCol w:w="262"/>
      </w:tblGrid>
      <w:tr w:rsidTr="00CE78B4" w:rsidR="00CE78B4" w:rsidRPr="004A4CB2">
        <w:trPr>
          <w:gridAfter w:val="6"/>
          <w:wAfter w:type="dxa" w:w="4827"/>
          <w:trHeight w:val="3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61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55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8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E78B4" w:rsidR="00CE78B4" w:rsidRPr="004A4CB2">
        <w:trPr>
          <w:trHeight w:val="204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1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7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2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9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2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E78B4" w:rsidR="00CE78B4" w:rsidRPr="004A4CB2">
        <w:trPr>
          <w:gridAfter w:val="2"/>
          <w:wAfter w:type="dxa" w:w="881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136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Tvrtka  ili naziv vjerovnika</w:t>
            </w:r>
          </w:p>
        </w:tc>
        <w:tc>
          <w:tcPr>
            <w:tcW w:type="dxa" w:w="13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49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2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(kn)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</w:tr>
      <w:tr w:rsidTr="00CE78B4" w:rsidR="00CE78B4" w:rsidRPr="004A4CB2">
        <w:trPr>
          <w:gridAfter w:val="2"/>
          <w:wAfter w:type="dxa" w:w="881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3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Sead Muminović</w:t>
            </w:r>
          </w:p>
        </w:tc>
        <w:tc>
          <w:tcPr>
            <w:tcW w:type="dxa" w:w="133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46360150068</w:t>
            </w:r>
          </w:p>
        </w:tc>
        <w:tc>
          <w:tcPr>
            <w:tcW w:type="dxa" w:w="14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Slavonski Brod, A. Cesarca 76F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1.626,24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1.626,24</w:t>
            </w:r>
          </w:p>
        </w:tc>
      </w:tr>
      <w:tr w:rsidTr="00CE78B4" w:rsidR="00CE78B4" w:rsidRPr="004A4CB2">
        <w:trPr>
          <w:gridAfter w:val="2"/>
          <w:wAfter w:type="dxa" w:w="881"/>
          <w:trHeight w:val="612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3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Stjepan Gavran</w:t>
            </w:r>
          </w:p>
        </w:tc>
        <w:tc>
          <w:tcPr>
            <w:tcW w:type="dxa" w:w="133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16220026902</w:t>
            </w:r>
          </w:p>
        </w:tc>
        <w:tc>
          <w:tcPr>
            <w:tcW w:type="dxa" w:w="14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Slavonski Brod, A. Bačića 16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35.863,48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35.863,48</w:t>
            </w:r>
          </w:p>
        </w:tc>
      </w:tr>
      <w:tr w:rsidTr="00CE78B4" w:rsidR="00CE78B4" w:rsidRPr="004A4CB2">
        <w:trPr>
          <w:gridAfter w:val="2"/>
          <w:wAfter w:type="dxa" w:w="881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3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Anto Stjepanović</w:t>
            </w:r>
          </w:p>
        </w:tc>
        <w:tc>
          <w:tcPr>
            <w:tcW w:type="dxa" w:w="133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81058031495</w:t>
            </w:r>
          </w:p>
        </w:tc>
        <w:tc>
          <w:tcPr>
            <w:tcW w:type="dxa" w:w="14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Sibinj, E. Kvaternika 47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33.281,62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33.281,62</w:t>
            </w:r>
          </w:p>
        </w:tc>
      </w:tr>
      <w:tr w:rsidTr="00CE78B4" w:rsidR="00CE78B4" w:rsidRPr="004A4CB2">
        <w:trPr>
          <w:gridAfter w:val="2"/>
          <w:wAfter w:type="dxa" w:w="881"/>
          <w:trHeight w:val="816"/>
        </w:trPr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3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 w:rsidRPr="004E6F68">
              <w:rPr>
                <w:rFonts w:cs="Arial" w:hAnsi="Calibri" w:ascii="Calibri"/>
                <w:sz w:val="16"/>
                <w:szCs w:val="16"/>
                <w:lang w:eastAsia="hr-HR"/>
              </w:rPr>
              <w:t>Ministarstvo financija, Porezna uprava, Područni ured, Slavonija i Baranja, zastupan po ŽDO Slavonski</w:t>
            </w:r>
            <w:r>
              <w:rPr>
                <w:rFonts w:cs="Arial" w:hAnsi="Calibri" w:ascii="Calibri"/>
                <w:sz w:val="20"/>
                <w:szCs w:val="20"/>
                <w:lang w:eastAsia="hr-HR"/>
              </w:rPr>
              <w:t xml:space="preserve"> </w:t>
            </w:r>
            <w:r w:rsidRPr="004E6F68">
              <w:rPr>
                <w:rFonts w:cs="Arial" w:hAnsi="Calibri" w:ascii="Calibri"/>
                <w:sz w:val="16"/>
                <w:szCs w:val="16"/>
                <w:lang w:eastAsia="hr-HR"/>
              </w:rPr>
              <w:t>Brod</w:t>
            </w:r>
          </w:p>
        </w:tc>
        <w:tc>
          <w:tcPr>
            <w:tcW w:type="dxa" w:w="133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4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Zagreb, Katančićeva 5A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12.084,93</w:t>
            </w:r>
          </w:p>
        </w:tc>
        <w:tc>
          <w:tcPr>
            <w:tcW w:type="dxa" w:w="17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CE78B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12.084,93</w:t>
            </w:r>
          </w:p>
        </w:tc>
      </w:tr>
    </w:tbl>
    <w:p w:rsidRDefault="00CE78B4" w:rsidP="00CE78B4" w:rsidR="00CE78B4">
      <w:pPr>
        <w:rPr>
          <w:b/>
        </w:rPr>
      </w:pPr>
    </w:p>
    <w:p w:rsidRDefault="00E95290" w:rsidP="00CE78B4" w:rsidR="00CE78B4" w:rsidRPr="00C317A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E78B4" w:rsidP="00CE78B4" w:rsidR="00CE78B4">
      <w:pPr>
        <w:pStyle w:val="Odlomakpopisa"/>
        <w:ind w:left="1776"/>
        <w:rPr>
          <w:b/>
        </w:rPr>
      </w:pPr>
    </w:p>
    <w:p w:rsidRDefault="00CE78B4" w:rsidP="00CE78B4" w:rsidR="00CE78B4">
      <w:pPr>
        <w:rPr>
          <w:b/>
        </w:rPr>
      </w:pPr>
    </w:p>
    <w:p w:rsidRDefault="00CE78B4" w:rsidP="00CE78B4" w:rsidR="00CE78B4">
      <w:pPr>
        <w:rPr>
          <w:b/>
        </w:rPr>
      </w:pPr>
      <w:r>
        <w:rPr>
          <w:b/>
        </w:rPr>
        <w:t>2.Viši isplatni red</w:t>
      </w:r>
    </w:p>
    <w:tbl>
      <w:tblPr>
        <w:tblpPr w:tblpY="200" w:horzAnchor="margin" w:vertAnchor="text" w:rightFromText="180" w:leftFromText="180"/>
        <w:tblW w:type="dxa" w:w="9288"/>
        <w:tblLayout w:type="fixed"/>
        <w:tblLook w:val="04A0" w:noVBand="1" w:noHBand="0" w:lastColumn="0" w:firstColumn="1" w:lastRow="0" w:firstRow="1"/>
      </w:tblPr>
      <w:tblGrid>
        <w:gridCol w:w="276"/>
        <w:gridCol w:w="683"/>
        <w:gridCol w:w="869"/>
        <w:gridCol w:w="799"/>
        <w:gridCol w:w="773"/>
        <w:gridCol w:w="848"/>
        <w:gridCol w:w="558"/>
        <w:gridCol w:w="819"/>
        <w:gridCol w:w="1193"/>
        <w:gridCol w:w="1168"/>
        <w:gridCol w:w="476"/>
        <w:gridCol w:w="564"/>
        <w:gridCol w:w="262"/>
      </w:tblGrid>
      <w:tr w:rsidTr="000D0BC4" w:rsidR="00CE78B4" w:rsidRPr="004A4CB2">
        <w:trPr>
          <w:gridAfter w:val="6"/>
          <w:wAfter w:type="dxa" w:w="4482"/>
          <w:trHeight w:val="312"/>
        </w:trPr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2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72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6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0D0BC4" w:rsidR="00CE78B4" w:rsidRPr="004A4CB2">
        <w:trPr>
          <w:trHeight w:val="204"/>
        </w:trPr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21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77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4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0D0BC4" w:rsidR="00CE78B4" w:rsidRPr="004A4CB2">
        <w:trPr>
          <w:gridAfter w:val="2"/>
          <w:wAfter w:type="dxa" w:w="826"/>
          <w:trHeight w:val="816"/>
        </w:trPr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16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Tvrtka  ili naziv vjerovnika</w:t>
            </w:r>
          </w:p>
        </w:tc>
        <w:tc>
          <w:tcPr>
            <w:tcW w:type="dxa" w:w="16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37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1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(kn)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</w:tr>
      <w:tr w:rsidTr="000D0BC4" w:rsidR="00CE78B4" w:rsidRPr="004A4CB2">
        <w:trPr>
          <w:gridAfter w:val="2"/>
          <w:wAfter w:type="dxa" w:w="826"/>
          <w:trHeight w:val="816"/>
        </w:trPr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66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VIP net d.o.o.</w:t>
            </w:r>
          </w:p>
        </w:tc>
        <w:tc>
          <w:tcPr>
            <w:tcW w:type="dxa" w:w="16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13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Zagreb, Vrtni put 1</w:t>
            </w:r>
          </w:p>
        </w:tc>
        <w:tc>
          <w:tcPr>
            <w:tcW w:type="dxa" w:w="1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6.536,93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6.536,93</w:t>
            </w:r>
          </w:p>
        </w:tc>
      </w:tr>
      <w:tr w:rsidTr="000D0BC4" w:rsidR="00CE78B4" w:rsidRPr="004A4CB2">
        <w:trPr>
          <w:gridAfter w:val="2"/>
          <w:wAfter w:type="dxa" w:w="826"/>
          <w:trHeight w:val="612"/>
        </w:trPr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66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GRAD SLAVONSKI BROD</w:t>
            </w:r>
          </w:p>
        </w:tc>
        <w:tc>
          <w:tcPr>
            <w:tcW w:type="dxa" w:w="16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58007872049</w:t>
            </w:r>
          </w:p>
        </w:tc>
        <w:tc>
          <w:tcPr>
            <w:tcW w:type="dxa" w:w="13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Slavonski Brod, Vukovarska 1</w:t>
            </w:r>
          </w:p>
        </w:tc>
        <w:tc>
          <w:tcPr>
            <w:tcW w:type="dxa" w:w="1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837,92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837,92</w:t>
            </w:r>
          </w:p>
        </w:tc>
      </w:tr>
      <w:tr w:rsidTr="000D0BC4" w:rsidR="00CE78B4" w:rsidRPr="004A4CB2">
        <w:trPr>
          <w:gridAfter w:val="2"/>
          <w:wAfter w:type="dxa" w:w="826"/>
          <w:trHeight w:val="816"/>
        </w:trPr>
        <w:tc>
          <w:tcPr>
            <w:tcW w:type="dxa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66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SCHACHERMAYER-zastupan po OD Antolić i suradnici</w:t>
            </w:r>
          </w:p>
        </w:tc>
        <w:tc>
          <w:tcPr>
            <w:tcW w:type="dxa" w:w="16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96769806716</w:t>
            </w:r>
          </w:p>
        </w:tc>
        <w:tc>
          <w:tcPr>
            <w:tcW w:type="dxa" w:w="13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Zagreb, Vrtni put 5</w:t>
            </w:r>
          </w:p>
        </w:tc>
        <w:tc>
          <w:tcPr>
            <w:tcW w:type="dxa" w:w="1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1.615,33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1.615,33</w:t>
            </w:r>
          </w:p>
        </w:tc>
      </w:tr>
      <w:tr w:rsidTr="000D0BC4" w:rsidR="00CE78B4" w:rsidRPr="004A4CB2">
        <w:trPr>
          <w:gridAfter w:val="2"/>
          <w:wAfter w:type="dxa" w:w="826"/>
          <w:trHeight w:val="665"/>
        </w:trPr>
        <w:tc>
          <w:tcPr>
            <w:tcW w:type="dxa" w:w="276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4CB2"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66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INFORAC, vl. Mijo Dragovan</w:t>
            </w:r>
          </w:p>
        </w:tc>
        <w:tc>
          <w:tcPr>
            <w:tcW w:type="dxa" w:w="16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38623699085</w:t>
            </w:r>
          </w:p>
        </w:tc>
        <w:tc>
          <w:tcPr>
            <w:tcW w:type="dxa" w:w="13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Slavonski Brod, A. G. Matoša 30</w:t>
            </w:r>
          </w:p>
        </w:tc>
        <w:tc>
          <w:tcPr>
            <w:tcW w:type="dxa" w:w="1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CE78B4" w:rsidP="000D0BC4" w:rsidR="00CE78B4" w:rsidRPr="004A4CB2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2.500,00</w:t>
            </w:r>
          </w:p>
        </w:tc>
      </w:tr>
      <w:tr w:rsidTr="000D0BC4" w:rsidR="00CE78B4" w:rsidRPr="004A4CB2">
        <w:trPr>
          <w:gridAfter w:val="2"/>
          <w:wAfter w:type="dxa" w:w="826"/>
          <w:trHeight w:val="142"/>
        </w:trPr>
        <w:tc>
          <w:tcPr>
            <w:tcW w:type="dxa" w:w="276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E78B4" w:rsidP="000D0BC4" w:rsidR="00CE78B4" w:rsidRPr="004A4CB2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E78B4" w:rsidP="000D0BC4" w:rsidR="00CE78B4" w:rsidRPr="004A4CB2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6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E78B4" w:rsidP="000D0BC4" w:rsidR="00CE78B4">
            <w:pPr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Ministarstvo financija, Porezna uprava, Područni ured, Slavonija i Baranja, zastupan po ŽDO Slavonski Brod</w:t>
            </w:r>
          </w:p>
        </w:tc>
        <w:tc>
          <w:tcPr>
            <w:tcW w:type="dxa" w:w="16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E78B4" w:rsidP="000D0BC4" w:rsidR="00CE78B4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37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E78B4" w:rsidP="000D0BC4" w:rsidR="00CE78B4">
            <w:pPr>
              <w:jc w:val="center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Zagreb, Katančićeva 5A</w:t>
            </w:r>
          </w:p>
        </w:tc>
        <w:tc>
          <w:tcPr>
            <w:tcW w:type="dxa" w:w="11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E78B4" w:rsidP="000D0BC4" w:rsidR="00CE78B4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44.862,58</w:t>
            </w:r>
          </w:p>
        </w:tc>
        <w:tc>
          <w:tcPr>
            <w:tcW w:type="dxa" w:w="16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</w:tcPr>
          <w:p w:rsidRDefault="00CE78B4" w:rsidP="000D0BC4" w:rsidR="00CE78B4">
            <w:pPr>
              <w:jc w:val="right"/>
              <w:rPr>
                <w:rFonts w:cs="Arial" w:hAnsi="Calibri" w:ascii="Calibri"/>
                <w:sz w:val="20"/>
                <w:szCs w:val="20"/>
                <w:lang w:eastAsia="hr-HR"/>
              </w:rPr>
            </w:pPr>
            <w:r>
              <w:rPr>
                <w:rFonts w:cs="Arial" w:hAnsi="Calibri" w:ascii="Calibri"/>
                <w:sz w:val="20"/>
                <w:szCs w:val="20"/>
                <w:lang w:eastAsia="hr-HR"/>
              </w:rPr>
              <w:t>44.862,58</w:t>
            </w:r>
          </w:p>
        </w:tc>
      </w:tr>
    </w:tbl>
    <w:p w:rsidRDefault="00CE78B4" w:rsidP="00CE78B4" w:rsidR="00CE78B4">
      <w:pPr>
        <w:rPr>
          <w:b/>
        </w:rPr>
      </w:pPr>
    </w:p>
    <w:p w:rsidRDefault="00F040E6" w:rsidP="00A34D7D" w:rsidR="00F040E6" w:rsidRPr="00A34D7D">
      <w:pPr>
        <w:jc w:val="both"/>
      </w:pPr>
    </w:p>
    <w:p w:rsidRDefault="00D61017" w:rsidP="00A34D7D" w:rsidR="00EC1301" w:rsidRPr="00A34D7D">
      <w:pPr>
        <w:ind w:firstLine="708"/>
        <w:jc w:val="both"/>
      </w:pPr>
      <w:r w:rsidRPr="00A34D7D">
        <w:t>II</w:t>
      </w:r>
      <w:r w:rsidR="00905886" w:rsidRPr="00A34D7D">
        <w:t xml:space="preserve"> </w:t>
      </w:r>
      <w:r w:rsidRPr="00A34D7D">
        <w:t xml:space="preserve">- Ovo rješenje će biti objavljeno na </w:t>
      </w:r>
      <w:r w:rsidR="00A523AC" w:rsidRPr="00A34D7D">
        <w:t>eO</w:t>
      </w:r>
      <w:r w:rsidRPr="00A34D7D">
        <w:t xml:space="preserve">glasnoj ploči suda, a dostavljeno </w:t>
      </w:r>
      <w:r w:rsidR="00905886" w:rsidRPr="00A34D7D">
        <w:t xml:space="preserve">samo vjerovnicima </w:t>
      </w:r>
      <w:r w:rsidR="00B95C00" w:rsidRPr="00A34D7D">
        <w:t>koji posebno zatraže pismeni otpravak rješenja i plate pristojbu</w:t>
      </w:r>
      <w:r w:rsidR="00E20911" w:rsidRPr="00A34D7D">
        <w:t>, ako su obveznici plaćanja pristojbe</w:t>
      </w:r>
      <w:r w:rsidR="00B95C00" w:rsidRPr="00A34D7D">
        <w:t xml:space="preserve">. </w:t>
      </w:r>
    </w:p>
    <w:p w:rsidRDefault="0057666B" w:rsidP="00905886" w:rsidR="0057666B" w:rsidRPr="00A34D7D">
      <w:pPr>
        <w:jc w:val="both"/>
      </w:pPr>
    </w:p>
    <w:p w:rsidRDefault="00D61017" w:rsidP="00D61017" w:rsidR="00D61017" w:rsidRPr="00A34D7D">
      <w:pPr>
        <w:jc w:val="center"/>
      </w:pPr>
      <w:r w:rsidRPr="00A34D7D">
        <w:t>Obrazloženje</w:t>
      </w:r>
    </w:p>
    <w:p w:rsidRDefault="00D61017" w:rsidP="00D61017" w:rsidR="00D61017" w:rsidRPr="00A34D7D">
      <w:pPr>
        <w:rPr>
          <w:b/>
        </w:rPr>
      </w:pPr>
    </w:p>
    <w:p w:rsidRDefault="00D61017" w:rsidP="00D61017" w:rsidR="00F904E0" w:rsidRPr="00A34D7D">
      <w:pPr>
        <w:jc w:val="both"/>
      </w:pPr>
      <w:r w:rsidRPr="00A34D7D">
        <w:rPr>
          <w:b/>
        </w:rPr>
        <w:tab/>
      </w:r>
      <w:r w:rsidRPr="00A34D7D">
        <w:t xml:space="preserve">Na ispitnom </w:t>
      </w:r>
      <w:r w:rsidR="00B95C00" w:rsidRPr="00A34D7D">
        <w:t>ročištu održanom</w:t>
      </w:r>
      <w:r w:rsidR="00480D15" w:rsidRPr="00A34D7D">
        <w:t xml:space="preserve"> dana </w:t>
      </w:r>
      <w:r w:rsidR="00E95290">
        <w:t>16</w:t>
      </w:r>
      <w:r w:rsidRPr="00A34D7D">
        <w:t>.</w:t>
      </w:r>
      <w:r w:rsidR="00903F40" w:rsidRPr="00A34D7D">
        <w:t xml:space="preserve"> </w:t>
      </w:r>
      <w:r w:rsidR="00E95290">
        <w:t>ožujka</w:t>
      </w:r>
      <w:r w:rsidR="00903F40" w:rsidRPr="00A34D7D">
        <w:t xml:space="preserve"> 201</w:t>
      </w:r>
      <w:r w:rsidR="00E95290">
        <w:t>7</w:t>
      </w:r>
      <w:r w:rsidRPr="00A34D7D">
        <w:t xml:space="preserve">. </w:t>
      </w:r>
      <w:r w:rsidR="00480D15" w:rsidRPr="00A34D7D">
        <w:t xml:space="preserve">godine </w:t>
      </w:r>
      <w:r w:rsidRPr="00A34D7D">
        <w:t>ispitane su i utvrđene sve tražbine koje su prijavljene u roku.</w:t>
      </w:r>
      <w:r w:rsidRPr="00A34D7D">
        <w:rPr>
          <w:b/>
        </w:rPr>
        <w:t xml:space="preserve"> </w:t>
      </w:r>
      <w:r w:rsidR="00F040E6" w:rsidRPr="00A34D7D">
        <w:t>U toč.</w:t>
      </w:r>
      <w:r w:rsidRPr="00A34D7D">
        <w:t xml:space="preserve"> I</w:t>
      </w:r>
      <w:r w:rsidR="00903F40" w:rsidRPr="00A34D7D">
        <w:t>.</w:t>
      </w:r>
      <w:r w:rsidRPr="00A34D7D">
        <w:t xml:space="preserve"> izreke ovog rješenja navedeno je koj</w:t>
      </w:r>
      <w:r w:rsidR="00903F40" w:rsidRPr="00A34D7D">
        <w:t>e su tražbine utvrđene</w:t>
      </w:r>
      <w:r w:rsidRPr="00A34D7D">
        <w:t xml:space="preserve"> u kojem iznosu i u kojem isplatnom redu</w:t>
      </w:r>
      <w:r w:rsidR="00B95C00" w:rsidRPr="00A34D7D">
        <w:t>.</w:t>
      </w:r>
    </w:p>
    <w:p w:rsidRDefault="00B95C00" w:rsidP="00D61017" w:rsidR="00B95C00" w:rsidRPr="00A34D7D">
      <w:pPr>
        <w:jc w:val="both"/>
      </w:pPr>
    </w:p>
    <w:p w:rsidRDefault="00D61017" w:rsidP="00903F40" w:rsidR="00D61017" w:rsidRPr="00A34D7D">
      <w:pPr>
        <w:jc w:val="both"/>
      </w:pPr>
      <w:r w:rsidRPr="00A34D7D">
        <w:tab/>
      </w:r>
      <w:r w:rsidR="00903F40" w:rsidRPr="00A34D7D">
        <w:t>Stoga je odlučeno kao u izreci po čl. 263. Stečajnog zakona NN</w:t>
      </w:r>
      <w:r w:rsidR="00E3515C" w:rsidRPr="00A34D7D">
        <w:t xml:space="preserve"> </w:t>
      </w:r>
      <w:r w:rsidR="00903F40" w:rsidRPr="00A34D7D">
        <w:t xml:space="preserve">71/15,  u svezi s čl. 265. </w:t>
      </w:r>
      <w:r w:rsidR="00A523AC" w:rsidRPr="00A34D7D">
        <w:t>i</w:t>
      </w:r>
      <w:r w:rsidR="00903F40" w:rsidRPr="00A34D7D">
        <w:t>stog zakona.</w:t>
      </w:r>
    </w:p>
    <w:p w:rsidRDefault="00903F40" w:rsidP="00903F40" w:rsidR="00903F40" w:rsidRPr="00A34D7D">
      <w:pPr>
        <w:jc w:val="both"/>
      </w:pPr>
    </w:p>
    <w:p w:rsidRDefault="00DF36C7" w:rsidP="00A34D7D" w:rsidR="00D61017" w:rsidRPr="00A34D7D">
      <w:pPr>
        <w:ind w:firstLine="708" w:left="708"/>
      </w:pPr>
      <w:r w:rsidRPr="00A34D7D">
        <w:t xml:space="preserve">U Slavonskom Brodu </w:t>
      </w:r>
      <w:r w:rsidR="00E95290">
        <w:t>21</w:t>
      </w:r>
      <w:r w:rsidR="00F040E6" w:rsidRPr="00A34D7D">
        <w:t xml:space="preserve">. </w:t>
      </w:r>
      <w:r w:rsidR="00E95290">
        <w:t>ožujka</w:t>
      </w:r>
      <w:r w:rsidR="00D61017" w:rsidRPr="00A34D7D">
        <w:t xml:space="preserve"> 201</w:t>
      </w:r>
      <w:r w:rsidR="006D5315" w:rsidRPr="00A34D7D">
        <w:t>6.</w:t>
      </w:r>
    </w:p>
    <w:p w:rsidRDefault="00D61017" w:rsidP="00D61017" w:rsidR="00D61017" w:rsidRPr="00A34D7D"/>
    <w:p w:rsidRDefault="00D61017" w:rsidP="00D61017" w:rsidR="00D61017" w:rsidRPr="00A34D7D"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  <w:t xml:space="preserve"> Stečajna sutkinja:</w:t>
      </w:r>
    </w:p>
    <w:p w:rsidRDefault="00D61017" w:rsidP="00D61017" w:rsidR="00D61017" w:rsidRPr="00A34D7D">
      <w:r w:rsidRPr="00A34D7D">
        <w:tab/>
      </w:r>
      <w:r w:rsid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  <w:t xml:space="preserve">        Daniela Martini Maoduš</w:t>
      </w:r>
    </w:p>
    <w:p w:rsidRDefault="00E3515C" w:rsidP="00E3515C" w:rsidR="00E3515C" w:rsidRPr="00A34D7D">
      <w:pPr>
        <w:rPr>
          <w:sz w:val="20"/>
          <w:szCs w:val="20"/>
        </w:rPr>
      </w:pPr>
      <w:r w:rsidRPr="00A34D7D">
        <w:rPr>
          <w:sz w:val="20"/>
          <w:szCs w:val="20"/>
        </w:rPr>
        <w:t>Naputak o pravnom lijeku:</w:t>
      </w:r>
    </w:p>
    <w:p w:rsidRDefault="00E3515C" w:rsidP="00D61017" w:rsidR="00D61017" w:rsidRPr="00A34D7D">
      <w:r w:rsidRPr="00A34D7D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A34D7D">
      <w:pPr>
        <w:rPr>
          <w:sz w:val="22"/>
          <w:szCs w:val="22"/>
        </w:rPr>
      </w:pPr>
      <w:r w:rsidRPr="00A34D7D">
        <w:rPr>
          <w:sz w:val="22"/>
          <w:szCs w:val="22"/>
        </w:rPr>
        <w:t>DNA:</w:t>
      </w:r>
    </w:p>
    <w:p w:rsidRDefault="00903F40" w:rsidP="00A34D7D" w:rsidR="00E3515C" w:rsidRPr="00A34D7D">
      <w:pPr>
        <w:numPr>
          <w:ilvl w:val="0"/>
          <w:numId w:val="1"/>
        </w:numPr>
      </w:pPr>
      <w:r w:rsidRPr="00A34D7D">
        <w:rPr>
          <w:sz w:val="22"/>
          <w:szCs w:val="22"/>
        </w:rPr>
        <w:t xml:space="preserve">Objaviti na eOglasna ploča </w:t>
      </w:r>
    </w:p>
    <w:sectPr w:rsidSect="00EC1301" w:rsidR="00E3515C" w:rsidRPr="00A34D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F58" w:rsidR="006D5F58">
      <w:r>
        <w:separator/>
      </w:r>
    </w:p>
  </w:endnote>
  <w:endnote w:id="0" w:type="continuationSeparator">
    <w:p w:rsidRDefault="006D5F58" w:rsidR="006D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F58" w:rsidR="006D5F58">
      <w:r>
        <w:separator/>
      </w:r>
    </w:p>
  </w:footnote>
  <w:footnote w:id="0" w:type="continuationSeparator">
    <w:p w:rsidRDefault="006D5F58" w:rsidR="006D5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1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C1F"/>
    <w:multiLevelType w:val="hybridMultilevel"/>
    <w:tmpl w:val="C46869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B2E8D"/>
    <w:rsid w:val="002B7190"/>
    <w:rsid w:val="002C21A7"/>
    <w:rsid w:val="002C68EF"/>
    <w:rsid w:val="002E2CAC"/>
    <w:rsid w:val="002F71BC"/>
    <w:rsid w:val="003203FE"/>
    <w:rsid w:val="00344E05"/>
    <w:rsid w:val="003F6A12"/>
    <w:rsid w:val="00480D15"/>
    <w:rsid w:val="004930F8"/>
    <w:rsid w:val="0049434B"/>
    <w:rsid w:val="004D29A6"/>
    <w:rsid w:val="004E6F68"/>
    <w:rsid w:val="00505931"/>
    <w:rsid w:val="00533097"/>
    <w:rsid w:val="00553114"/>
    <w:rsid w:val="0057666B"/>
    <w:rsid w:val="006139E1"/>
    <w:rsid w:val="00626BEF"/>
    <w:rsid w:val="00632D24"/>
    <w:rsid w:val="006D5315"/>
    <w:rsid w:val="006D5F58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5412"/>
    <w:rsid w:val="00A34D7D"/>
    <w:rsid w:val="00A523AC"/>
    <w:rsid w:val="00A52DC5"/>
    <w:rsid w:val="00B1254A"/>
    <w:rsid w:val="00B35F0A"/>
    <w:rsid w:val="00B65EDB"/>
    <w:rsid w:val="00B95C00"/>
    <w:rsid w:val="00B9693B"/>
    <w:rsid w:val="00BC5C26"/>
    <w:rsid w:val="00BF21E6"/>
    <w:rsid w:val="00C57075"/>
    <w:rsid w:val="00C71409"/>
    <w:rsid w:val="00CA4621"/>
    <w:rsid w:val="00CE0D90"/>
    <w:rsid w:val="00CE54AE"/>
    <w:rsid w:val="00CE78B4"/>
    <w:rsid w:val="00D52591"/>
    <w:rsid w:val="00D5261C"/>
    <w:rsid w:val="00D61017"/>
    <w:rsid w:val="00DB0FD1"/>
    <w:rsid w:val="00DC6BED"/>
    <w:rsid w:val="00DF36C7"/>
    <w:rsid w:val="00E20911"/>
    <w:rsid w:val="00E21DA3"/>
    <w:rsid w:val="00E32A8E"/>
    <w:rsid w:val="00E3515C"/>
    <w:rsid w:val="00E95290"/>
    <w:rsid w:val="00EC1301"/>
    <w:rsid w:val="00F0184E"/>
    <w:rsid w:val="00F040E6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E78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1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1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1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1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E78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445</properties:Words>
  <properties:Characters>2383</properties:Characters>
  <properties:Lines>204</properties:Lines>
  <properties:Paragraphs>89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2017-03-21T12:51:00Z</dcterms:created>
  <dc:creator>rweinberger</dc:creator>
  <cp:lastModifiedBy>wsadmin</cp:lastModifiedBy>
  <cp:lastPrinted>2017-03-22T09:49:00Z</cp:lastPrinted>
  <dcterms:modified xmlns:xsi="http://www.w3.org/2001/XMLSchema-instance" xsi:type="dcterms:W3CDTF">2017-03-22T09:51:00Z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