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60be4" w14:paraId="4260be4" w:rsidRDefault="00DE2695" w:rsidP="00DE2695" w:rsidR="00514EDC" w:rsidRPr="00692A21">
      <w:pPr>
        <w:tabs>
          <w:tab w:pos="9072" w:val="right"/>
        </w:tabs>
        <w15:collapsed w:val="false"/>
      </w:pPr>
      <w:bookmarkStart w:name="_GoBack" w:id="0"/>
      <w:bookmarkEnd w:id="0"/>
      <w:r>
        <w:rPr>
          <w:noProof/>
        </w:rPr>
        <w:drawing>
          <wp:inline distR="0" distL="0" distB="0" distT="0">
            <wp:extent cy="958850" cx="717550"/>
            <wp:effectExtent b="0" r="635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r>
        <w:tab/>
      </w:r>
      <w:r w:rsidR="00846404" w:rsidRPr="00692A21">
        <w:t xml:space="preserve"> </w:t>
      </w:r>
      <w:r w:rsidR="002C5A29" w:rsidRPr="00692A21">
        <w:tab/>
      </w:r>
    </w:p>
    <w:p w:rsidRDefault="00514EDC" w:rsidP="00514EDC" w:rsidR="00514EDC" w:rsidRPr="00692A21">
      <w:r w:rsidRPr="00692A21">
        <w:t>REPUBLIKA HRVATSKA</w:t>
      </w:r>
    </w:p>
    <w:p w:rsidRDefault="00514EDC" w:rsidP="00514EDC" w:rsidR="00514EDC" w:rsidRPr="00692A21">
      <w:r w:rsidRPr="00692A21">
        <w:t>TRGOVAČKI SUD U ZAGREBU</w:t>
      </w:r>
    </w:p>
    <w:p w:rsidRDefault="00514EDC" w:rsidP="00DE2695" w:rsidR="00514EDC" w:rsidRPr="00692A21">
      <w:pPr>
        <w:tabs>
          <w:tab w:pos="7100" w:val="left"/>
        </w:tabs>
      </w:pPr>
      <w:r w:rsidRPr="00692A21">
        <w:t>STALNA SLUŽBA</w:t>
      </w:r>
      <w:r w:rsidR="00DE2695">
        <w:tab/>
      </w:r>
      <w:r w:rsidR="00DE2695" w:rsidRPr="00DE2695">
        <w:t>4</w:t>
      </w:r>
      <w:r w:rsidR="008C5EB2">
        <w:t xml:space="preserve"> </w:t>
      </w:r>
      <w:r w:rsidR="00DE2695" w:rsidRPr="00DE2695">
        <w:t>St-</w:t>
      </w:r>
      <w:r w:rsidR="00355051">
        <w:t>5282</w:t>
      </w:r>
      <w:r w:rsidR="00131287">
        <w:t>/16</w:t>
      </w:r>
    </w:p>
    <w:p w:rsidRDefault="00D717FE" w:rsidP="00514EDC" w:rsidR="00D717FE" w:rsidRPr="00692A21">
      <w:r w:rsidRPr="00692A21">
        <w:t xml:space="preserve">Karlovac, </w:t>
      </w:r>
      <w:r w:rsidR="00DE2695">
        <w:t>Ljudevita Šestića 4</w:t>
      </w:r>
    </w:p>
    <w:p w:rsidRDefault="00D717FE" w:rsidP="00514EDC" w:rsidR="00D717FE"/>
    <w:p w:rsidRDefault="00F7064E" w:rsidP="00514EDC" w:rsidR="00F7064E" w:rsidRPr="00692A21"/>
    <w:p w:rsidRDefault="00D717FE" w:rsidP="00D717FE" w:rsidR="00514EDC" w:rsidRPr="00692A21">
      <w:pPr>
        <w:jc w:val="center"/>
      </w:pPr>
      <w:r w:rsidRPr="00692A21">
        <w:t>U IME REPUBLIKE HRVATSKE</w:t>
      </w:r>
    </w:p>
    <w:p w:rsidRDefault="00514EDC" w:rsidP="00514EDC" w:rsidR="00514EDC" w:rsidRPr="00692A21">
      <w:pPr>
        <w:jc w:val="center"/>
      </w:pPr>
      <w:r w:rsidRPr="00692A21">
        <w:t>R J E Š E N J E</w:t>
      </w:r>
    </w:p>
    <w:p w:rsidRDefault="00F7064E" w:rsidP="00514EDC" w:rsidR="00F7064E" w:rsidRPr="00692A21"/>
    <w:p w:rsidRDefault="00131287" w:rsidP="00514EDC" w:rsidR="00514EDC" w:rsidRPr="00692A21">
      <w:pPr>
        <w:ind w:firstLine="708"/>
        <w:jc w:val="both"/>
      </w:pPr>
      <w:r>
        <w:t xml:space="preserve">Trgovački sud u Zagrebu, Stalna Služba, po sucu Goranki Boljkovac, kao stečajnom sucu, postupajući po prijedlogu predlagatelja Republika Hrvatska, Ministarstvo financija, Porezna uprava, Područni ured Zagreb, OIB 18683136487, kojeg zastupa Županijsko državno odvjetništvo u Zagrebu, za otvaranje stečajnoga postupka nad dužnikom </w:t>
      </w:r>
      <w:r w:rsidR="00355051" w:rsidRPr="00A33B0C">
        <w:t>PUNCTUM d.o.o., Zagreb, Tkalčićeva 12, OIB 70331839514</w:t>
      </w:r>
      <w:r w:rsidR="00667114" w:rsidRPr="00692A21">
        <w:t xml:space="preserve">, dana </w:t>
      </w:r>
      <w:r w:rsidR="00355051">
        <w:t>17. veljače</w:t>
      </w:r>
      <w:r>
        <w:t xml:space="preserve"> 2017</w:t>
      </w:r>
      <w:r w:rsidR="00514EDC" w:rsidRPr="00692A21">
        <w:t xml:space="preserve">. godine  </w:t>
      </w:r>
    </w:p>
    <w:p w:rsidRDefault="00514EDC" w:rsidP="00514EDC" w:rsidR="00514EDC"/>
    <w:p w:rsidRDefault="00514EDC" w:rsidP="00514EDC" w:rsidR="00514EDC" w:rsidRPr="00A12E2C">
      <w:pPr>
        <w:jc w:val="center"/>
      </w:pPr>
      <w:r w:rsidRPr="00A12E2C">
        <w:t>r i j e š i o  j e</w:t>
      </w:r>
    </w:p>
    <w:p w:rsidRDefault="00297D7B" w:rsidP="00514EDC" w:rsidR="00297D7B" w:rsidRPr="00692A21"/>
    <w:p w:rsidRDefault="00514EDC" w:rsidP="00D75F63" w:rsidR="00514EDC">
      <w:pPr>
        <w:numPr>
          <w:ilvl w:val="0"/>
          <w:numId w:val="9"/>
        </w:numPr>
        <w:jc w:val="both"/>
      </w:pPr>
      <w:r w:rsidRPr="00692A21">
        <w:t xml:space="preserve">Otvara se stečajni postupak </w:t>
      </w:r>
      <w:r w:rsidR="00D75F63" w:rsidRPr="00D75F63">
        <w:t xml:space="preserve">nad </w:t>
      </w:r>
      <w:r w:rsidR="00BB58B5">
        <w:t xml:space="preserve">dužnikom </w:t>
      </w:r>
      <w:r w:rsidR="00355051" w:rsidRPr="00A33B0C">
        <w:t>PUNCTUM d.o.o., Zagreb, Tkalčićeva 12, OIB 70331839514</w:t>
      </w:r>
      <w:r w:rsidRPr="00692A21">
        <w:t>.</w:t>
      </w:r>
      <w:r w:rsidR="005A56DF" w:rsidRPr="005A56DF">
        <w:t xml:space="preserve"> </w:t>
      </w:r>
      <w:r w:rsidR="005A56DF">
        <w:t>Ste</w:t>
      </w:r>
      <w:r w:rsidR="008C5EB2">
        <w:t xml:space="preserve">čajni postupak je otvoren dana </w:t>
      </w:r>
      <w:r w:rsidR="00355051">
        <w:t>17. veljače</w:t>
      </w:r>
      <w:r w:rsidR="00131287">
        <w:t xml:space="preserve"> 2017</w:t>
      </w:r>
      <w:r w:rsidR="005A56DF">
        <w:t xml:space="preserve">. godine u </w:t>
      </w:r>
      <w:r w:rsidR="00C11231">
        <w:t>12,00</w:t>
      </w:r>
      <w:r w:rsidR="005A56DF">
        <w:t xml:space="preserve"> sati, kad je ovo rješenje o otvaranju stečajnog postupka objavljeno na </w:t>
      </w:r>
      <w:r w:rsidR="00355051">
        <w:t xml:space="preserve">mrežnoj stranici e-Oglasna ploča </w:t>
      </w:r>
      <w:r w:rsidR="005A56DF">
        <w:t>ovog suda.</w:t>
      </w:r>
    </w:p>
    <w:p w:rsidRDefault="00280A59" w:rsidP="00280A59" w:rsidR="00280A59" w:rsidRPr="00692A21">
      <w:pPr>
        <w:jc w:val="both"/>
      </w:pPr>
    </w:p>
    <w:p w:rsidRDefault="00514EDC" w:rsidP="00280A59" w:rsidR="00280A59">
      <w:pPr>
        <w:numPr>
          <w:ilvl w:val="0"/>
          <w:numId w:val="9"/>
        </w:numPr>
        <w:jc w:val="both"/>
      </w:pPr>
      <w:r w:rsidRPr="00692A21">
        <w:t xml:space="preserve">Stečajnim upraviteljem imenuje se </w:t>
      </w:r>
      <w:r w:rsidR="00355051">
        <w:t>Marija Tomeš</w:t>
      </w:r>
      <w:r w:rsidR="00355051" w:rsidRPr="00E919E2">
        <w:t xml:space="preserve">, iz Ivanić-Grada, </w:t>
      </w:r>
      <w:r w:rsidR="00355051">
        <w:t>Ul. Slobode 20</w:t>
      </w:r>
      <w:r w:rsidR="00355051" w:rsidRPr="00E919E2">
        <w:t xml:space="preserve">, OIB </w:t>
      </w:r>
      <w:r w:rsidR="00355051">
        <w:t>55542209293</w:t>
      </w:r>
      <w:r w:rsidR="009118F7">
        <w:t>.</w:t>
      </w:r>
    </w:p>
    <w:p w:rsidRDefault="00280A59" w:rsidP="00280A59" w:rsidR="00280A59">
      <w:pPr>
        <w:pStyle w:val="Odlomakpopisa"/>
        <w:jc w:val="both"/>
      </w:pPr>
    </w:p>
    <w:p w:rsidRDefault="00514EDC" w:rsidP="00280A59" w:rsidR="00280A59">
      <w:pPr>
        <w:numPr>
          <w:ilvl w:val="0"/>
          <w:numId w:val="9"/>
        </w:numPr>
        <w:jc w:val="both"/>
      </w:pPr>
      <w:r w:rsidRPr="00692A21">
        <w:t xml:space="preserve">Zaključuje se stečajni postupak </w:t>
      </w:r>
      <w:r w:rsidR="00D75F63" w:rsidRPr="00D75F63">
        <w:t xml:space="preserve">nad </w:t>
      </w:r>
      <w:r w:rsidR="005A56DF">
        <w:t xml:space="preserve">dužnikom </w:t>
      </w:r>
      <w:r w:rsidR="00733DB6" w:rsidRPr="00A33B0C">
        <w:t>PUNCTUM d.o.o., Zagreb, Tkalčićeva 12, OIB 70331839514</w:t>
      </w:r>
      <w:r w:rsidR="008C5EB2">
        <w:t xml:space="preserve">, s danom </w:t>
      </w:r>
      <w:r w:rsidR="00733DB6">
        <w:t>17. veljače</w:t>
      </w:r>
      <w:r w:rsidR="00131287">
        <w:t xml:space="preserve"> 2017</w:t>
      </w:r>
      <w:r w:rsidR="008C5EB2">
        <w:t>. godine</w:t>
      </w:r>
      <w:r w:rsidR="00280A59">
        <w:t>.</w:t>
      </w:r>
    </w:p>
    <w:p w:rsidRDefault="008E24D6" w:rsidP="00280A59" w:rsidR="00280A59" w:rsidRPr="00692A21">
      <w:pPr>
        <w:ind w:left="360"/>
        <w:jc w:val="both"/>
      </w:pPr>
      <w:r>
        <w:t xml:space="preserve"> </w:t>
      </w:r>
    </w:p>
    <w:p w:rsidRDefault="005A56DF" w:rsidP="00280A59" w:rsidR="005A56DF">
      <w:pPr>
        <w:numPr>
          <w:ilvl w:val="0"/>
          <w:numId w:val="9"/>
        </w:numPr>
        <w:jc w:val="both"/>
      </w:pPr>
      <w:r>
        <w:t xml:space="preserve">Nakon pravomoćnosti ovog rješenja dužnik </w:t>
      </w:r>
      <w:r w:rsidR="00733DB6" w:rsidRPr="00A33B0C">
        <w:t>PUNCTUM d.o.o., Zagreb, Tkalčićeva 12, OIB 70331839514</w:t>
      </w:r>
      <w:r>
        <w:t>, će biti brisan iz sudskog registra ovog suda.</w:t>
      </w:r>
    </w:p>
    <w:p w:rsidRDefault="00514EDC" w:rsidP="00514EDC" w:rsidR="00514EDC"/>
    <w:p w:rsidRDefault="00514EDC" w:rsidP="00514EDC" w:rsidR="00514EDC">
      <w:pPr>
        <w:jc w:val="center"/>
      </w:pPr>
      <w:r w:rsidRPr="00E26DAE">
        <w:t>Obrazloženje</w:t>
      </w:r>
      <w:r w:rsidR="00E26DAE" w:rsidRPr="00E26DAE">
        <w:t xml:space="preserve"> </w:t>
      </w:r>
    </w:p>
    <w:p w:rsidRDefault="00514EDC" w:rsidP="00514EDC" w:rsidR="00514EDC" w:rsidRPr="00692A21"/>
    <w:p w:rsidRDefault="00733DB6" w:rsidP="00733DB6" w:rsidR="00733DB6">
      <w:pPr>
        <w:ind w:firstLine="720"/>
        <w:jc w:val="both"/>
      </w:pPr>
      <w:r>
        <w:t>Pravomoćnim rješenjem ovog suda posl.br. 4 St-4055/15 od 6. lipnja 2016. godine obustavljen je skraćeni stečajni postupak nad dužnikom</w:t>
      </w:r>
      <w:r w:rsidRPr="00181181">
        <w:t xml:space="preserve"> </w:t>
      </w:r>
      <w:r w:rsidRPr="00A33B0C">
        <w:t>PUNCTUM d.o.o., Zagreb, Tkalčićeva 12, OIB 70331839514</w:t>
      </w:r>
      <w:r>
        <w:t>. Naime, vjerovnik Republika Hrvatska, Ministarstvo financija, Porezna uprava, Područni ured Zagreb podnio je prijedlog za otvaranje stečajnog postupka nad dužnikom od 19. veljače 2016. godine u kojem navodi da prema dužniku ima tražbinu u iznosu od 797.257,45 kn. Slijedom navedenog, sukladno odredbi čl. 433. Stečajnog zakona (Narodne novine broj 71/15, dalje u tekstu: SZ-a) doneseno je ranije navedeno rješenje o obustavi skraćenog stečajnog postupka, a nakon pravomoćnosti kojeg se postupak nastavlja primjenom općih odredbi stečajnog postupka Stečajnog zakona.</w:t>
      </w:r>
    </w:p>
    <w:p w:rsidRDefault="00733DB6" w:rsidP="00733DB6" w:rsidR="00733DB6">
      <w:pPr>
        <w:ind w:firstLine="708"/>
        <w:jc w:val="both"/>
      </w:pPr>
    </w:p>
    <w:p w:rsidRDefault="00733DB6" w:rsidP="00733DB6" w:rsidR="00733DB6">
      <w:pPr>
        <w:ind w:firstLine="708"/>
        <w:jc w:val="both"/>
      </w:pPr>
      <w:r w:rsidRPr="009D044B">
        <w:t>Rješenjem ovog suda 4 St-</w:t>
      </w:r>
      <w:r>
        <w:t>5282</w:t>
      </w:r>
      <w:r w:rsidRPr="009D044B">
        <w:t>/16 od 29. kolovoza 2016. godine pokrenut je prethodni postupak radi utvrđivanja pretpostavki za otvaranje stečajnoga postupka nad dužnikom, te je ujedno zakazano ročište radi očitovanja o prijedlogu za otvaranje stečajnog postupk</w:t>
      </w:r>
      <w:r>
        <w:t xml:space="preserve">a za dan 3. listopada 2016. godine. </w:t>
      </w:r>
    </w:p>
    <w:p w:rsidRDefault="00733DB6" w:rsidP="00733DB6" w:rsidR="00733DB6">
      <w:pPr>
        <w:ind w:firstLine="708"/>
        <w:jc w:val="both"/>
      </w:pPr>
    </w:p>
    <w:p w:rsidRDefault="00733DB6" w:rsidP="00733DB6" w:rsidR="00733DB6">
      <w:pPr>
        <w:ind w:firstLine="708"/>
        <w:jc w:val="both"/>
      </w:pPr>
      <w:r w:rsidRPr="009D044B">
        <w:t>Podneskom od 2. rujna 2016. godine predlagatelj je izjavio da ustraje kod prijedloga za otvaranje stečajnog postupka nad dužnikom.</w:t>
      </w:r>
    </w:p>
    <w:p w:rsidRDefault="00733DB6" w:rsidP="00733DB6" w:rsidR="00733DB6">
      <w:pPr>
        <w:ind w:firstLine="708"/>
        <w:jc w:val="both"/>
      </w:pPr>
      <w:r>
        <w:t xml:space="preserve"> </w:t>
      </w:r>
    </w:p>
    <w:p w:rsidRDefault="00733DB6" w:rsidP="00733DB6" w:rsidR="00733DB6">
      <w:pPr>
        <w:ind w:firstLine="708"/>
        <w:jc w:val="both"/>
      </w:pPr>
      <w:r>
        <w:t>FINA je podneskom od 30. kolovoza 2016. godine obavijestila sud da na dan 30. kolovoza 2016. godine dužnik u Očevidniku redoslijeda za plaćanje ima evidentirane neizvršene osnove za plaćanje u neprekinutom razdoblju od 2166 dana, u ukupnom iznosu od 26.807.372,85 kn.</w:t>
      </w:r>
    </w:p>
    <w:p w:rsidRDefault="00733DB6" w:rsidP="00733DB6" w:rsidR="00733DB6">
      <w:pPr>
        <w:ind w:firstLine="708"/>
        <w:jc w:val="both"/>
      </w:pPr>
    </w:p>
    <w:p w:rsidRDefault="00733DB6" w:rsidP="00733DB6" w:rsidR="00733DB6">
      <w:pPr>
        <w:ind w:firstLine="708"/>
        <w:jc w:val="both"/>
      </w:pPr>
      <w:r>
        <w:t xml:space="preserve">Na ročište radi očitovanja o prijedlogu za otvaranje stečajnog postupka od 3. listopada 2016. godine, nisu pristupili niti predlagatelj, niti dužnik, niti zakonski zastupnik dužnika, pa je sud rješenjem posl.br. 4. St-5282/16 od 3. listopada 2016. godine imenovao privremenog stečajnog upravitelja Mariju Tomeš, kojoj je naloženo da ispita mogu li se imovinom dužnika pokriti troškovi postupka, postoji li koji od stečajnih razloga, postoje li uvjeti za vođenje stečajnog postupka ili postoje li uvjeti za nastavak poslovanja dužnika. Ujedno je zakazano ročište radi rasprave o pretpostavkama za otvaranje stečajnog postupka nad dužnika za dan 28. studenog 2016. godine. </w:t>
      </w:r>
    </w:p>
    <w:p w:rsidRDefault="00733DB6" w:rsidP="00733DB6" w:rsidR="00733DB6">
      <w:pPr>
        <w:ind w:firstLine="708"/>
        <w:jc w:val="both"/>
      </w:pPr>
    </w:p>
    <w:p w:rsidRDefault="00733DB6" w:rsidP="00733DB6" w:rsidR="00733DB6">
      <w:pPr>
        <w:ind w:firstLine="708"/>
        <w:jc w:val="both"/>
      </w:pPr>
      <w:r>
        <w:t xml:space="preserve">Na ročištu od 28. studenog 2016. godine punomoćnik zakonske zastupnice dužnika izjavio je da se ne protivi prijedlogu za otvaranje </w:t>
      </w:r>
      <w:r w:rsidR="00C11231">
        <w:t xml:space="preserve">stečajnog postupka nad dužnikom, </w:t>
      </w:r>
      <w:r>
        <w:t xml:space="preserve">jer da kod dužnika postoji stečajni razlog nesposobnosti za plaćanje zbog višegodišnje neprekidne blokade žiro računa stečajnog dužnika. </w:t>
      </w:r>
      <w:r w:rsidRPr="00F12F05">
        <w:t xml:space="preserve">Vezano uz imovinu stečajnog dužnika, </w:t>
      </w:r>
      <w:r>
        <w:t xml:space="preserve">punomoćnik </w:t>
      </w:r>
      <w:r w:rsidRPr="00F12F05">
        <w:t>zakonsk</w:t>
      </w:r>
      <w:r>
        <w:t>e</w:t>
      </w:r>
      <w:r w:rsidRPr="00F12F05">
        <w:t xml:space="preserve"> zastupni</w:t>
      </w:r>
      <w:r>
        <w:t>ce</w:t>
      </w:r>
      <w:r w:rsidRPr="00F12F05">
        <w:t xml:space="preserve"> dužnika </w:t>
      </w:r>
      <w:r>
        <w:t xml:space="preserve">naveo je </w:t>
      </w:r>
      <w:r w:rsidRPr="00F12F05">
        <w:t xml:space="preserve">da dužnik </w:t>
      </w:r>
      <w:r>
        <w:t xml:space="preserve">nema nikakve nepokretne ili pokretne imovine, nema novčanih sredstava na računu, odnosno nema nikakve druge imovine koja bi činila stečajnu masu. Na istom ročištu privremena stečajna upraviteljica iznijela je kao u pisanom izvješću od 12. studenog 2016. godine, odnosno istaknula je da je nesporno da je kod dužnika ostvaren stečajni razlog nesposobnosti za plaćanje. Nadalje je istaknula da dužnik nije evidentiran u nadležnim evidencijama kao posjednik nekretnina, da nije evidentiran kao vlasnik motornih vozila, nije upisan u sustav SKDD-a kao vlasnik računa u obliku dionica i drugih vrijednosnih papira. Privremena stečajna upraviteljica navela je da dužnik nema zaposlenih, kao i da dužnik nije podnio financijska izvješća i prijavu poreza na dobit za 2012., 2013., 2014. i 2015. godinu, te da je posljednja prijava poreza na dobit i analitička bruto bilanca predana za 2011. godinu. </w:t>
      </w:r>
    </w:p>
    <w:p w:rsidRDefault="00733DB6" w:rsidP="00733DB6" w:rsidR="00733DB6">
      <w:pPr>
        <w:jc w:val="both"/>
      </w:pPr>
    </w:p>
    <w:p w:rsidRDefault="00733DB6" w:rsidP="00733DB6" w:rsidR="00733DB6">
      <w:pPr>
        <w:jc w:val="both"/>
      </w:pPr>
      <w:r>
        <w:tab/>
        <w:t>Podneskom od 28. prosinca 2016. godine privremena stečajna upraviteljica dostavila je u spis očitovanje Republike Hrvatske, Ministarstva financija, Porezne uprave, Područni ured Zagreb, Ispostava centar od 8. prosinca 2016. godine uvidom u koji je utvrđeno da je u istom konstatirao da porezni obveznik – dužnik PUNCTUM za preplatu iskazanu na PDV obrascima nije zatražio povrat, već je iskazao kao predujam, te je za istu nastupila zastara.</w:t>
      </w:r>
    </w:p>
    <w:p w:rsidRDefault="00733DB6" w:rsidP="00733DB6" w:rsidR="00733DB6">
      <w:pPr>
        <w:jc w:val="both"/>
      </w:pPr>
    </w:p>
    <w:p w:rsidRDefault="00733DB6" w:rsidP="00C11231" w:rsidR="00733DB6">
      <w:pPr>
        <w:ind w:firstLine="708"/>
        <w:jc w:val="both"/>
      </w:pPr>
      <w:r>
        <w:t xml:space="preserve">Na ročištu od 11. siječnja 2017. godine predlagatelj je ustrajao kod prijedloga da se otvori stečajni postupak nad dužnikom, time da je posebno istaknuo da ne postoji tražbina dužnika prema Poreznoj upravi u vidu povrata poreza na ime preplate, već upravo suprotno, </w:t>
      </w:r>
      <w:r>
        <w:lastRenderedPageBreak/>
        <w:t xml:space="preserve">da postoji tražbina Republike Hrvatske, Ministarstva financije, Porezne uprave, Područni ured Zagreb prema dužniku u iznosu od 797.257,45 kn. Predlagatelj je istaknuo da iz stanja spisa proizlazi da dužnik nema imovine koja bi činila stečajnu masu, pa je predložio da sud postupi sukladno odredbi čl.132. SZ-a. </w:t>
      </w:r>
    </w:p>
    <w:p w:rsidRDefault="00733DB6" w:rsidP="005555FF" w:rsidR="00733DB6">
      <w:pPr>
        <w:ind w:firstLine="708"/>
        <w:jc w:val="both"/>
      </w:pPr>
    </w:p>
    <w:p w:rsidRDefault="005555FF" w:rsidP="005555FF" w:rsidR="005555FF">
      <w:pPr>
        <w:ind w:firstLine="708"/>
        <w:jc w:val="both"/>
      </w:pPr>
      <w:r>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5555FF" w:rsidP="005555FF" w:rsidR="005555FF">
      <w:pPr>
        <w:ind w:firstLine="708"/>
        <w:jc w:val="both"/>
      </w:pPr>
    </w:p>
    <w:p w:rsidRDefault="00733DB6" w:rsidP="005555FF" w:rsidR="00A104E5">
      <w:pPr>
        <w:ind w:firstLine="708"/>
        <w:jc w:val="both"/>
      </w:pPr>
      <w:r>
        <w:t>Iz potvrde FINA-e od 15. studenog 2016. godine o blokadi računa i novčanih sredstava dužnika (list 31 spisa) sud je utvrdio da je na dan izdavanja potvrde na računu dužnika evidentirano 2243 dana neprekidne blokade, a evidentirane nepodmirene obveze iznose 27.067.168,41 kn, slijedom čega je sud nedvojbeno utvrdio da kod dužnika postoji stečajni razlog nesposobnosti za plaćanje</w:t>
      </w:r>
      <w:r w:rsidR="005555FF">
        <w:t xml:space="preserve"> </w:t>
      </w:r>
      <w:r w:rsidR="00A104E5">
        <w:t>u smislu odredbe čl. 6. st. 2. i 4. SZ-a.</w:t>
      </w:r>
    </w:p>
    <w:p w:rsidRDefault="00A104E5" w:rsidP="00A104E5" w:rsidR="00A104E5">
      <w:pPr>
        <w:ind w:firstLine="708"/>
        <w:jc w:val="both"/>
      </w:pPr>
    </w:p>
    <w:p w:rsidRDefault="00C515B4" w:rsidP="00AB70AD" w:rsidR="00602765">
      <w:pPr>
        <w:ind w:firstLine="708"/>
        <w:jc w:val="both"/>
      </w:pPr>
      <w:r w:rsidRPr="00692A21">
        <w:t xml:space="preserve">Rješenjem </w:t>
      </w:r>
      <w:r w:rsidR="00D717FE" w:rsidRPr="00692A21">
        <w:t xml:space="preserve">ovog suda </w:t>
      </w:r>
      <w:r w:rsidRPr="00692A21">
        <w:t xml:space="preserve">poslovni broj </w:t>
      </w:r>
      <w:r w:rsidR="00D717FE" w:rsidRPr="00692A21">
        <w:t>4</w:t>
      </w:r>
      <w:r w:rsidR="00A104E5">
        <w:t xml:space="preserve"> </w:t>
      </w:r>
      <w:r w:rsidRPr="00692A21">
        <w:t>St-</w:t>
      </w:r>
      <w:r w:rsidR="00733DB6">
        <w:t>5282</w:t>
      </w:r>
      <w:r w:rsidR="005555FF">
        <w:t>/16</w:t>
      </w:r>
      <w:r w:rsidRPr="00692A21">
        <w:t xml:space="preserve"> od </w:t>
      </w:r>
      <w:r w:rsidR="00733DB6">
        <w:t>11. siječnja 2017</w:t>
      </w:r>
      <w:r w:rsidRPr="00692A21">
        <w:t>. godine pozvan</w:t>
      </w:r>
      <w:r w:rsidR="00C1346A">
        <w:t xml:space="preserve">e </w:t>
      </w:r>
      <w:r w:rsidRPr="00692A21">
        <w:t xml:space="preserve">su </w:t>
      </w:r>
      <w:r w:rsidR="00D717FE" w:rsidRPr="00692A21">
        <w:t xml:space="preserve">osobe koje </w:t>
      </w:r>
      <w:r w:rsidR="00C1346A">
        <w:t xml:space="preserve">imaju </w:t>
      </w:r>
      <w:r w:rsidR="00D717FE" w:rsidRPr="00692A21">
        <w:t xml:space="preserve">pravni interes </w:t>
      </w:r>
      <w:r w:rsidR="00C1346A">
        <w:t xml:space="preserve">za provedbom stečajnog postupka nad </w:t>
      </w:r>
      <w:r w:rsidR="005F71CE">
        <w:t>dužnikom</w:t>
      </w:r>
      <w:r w:rsidR="00D717FE" w:rsidRPr="00692A21">
        <w:t xml:space="preserve">, unatoč utvrđenoj nedostatnosti stečajne mase, </w:t>
      </w:r>
      <w:r w:rsidRPr="00692A21">
        <w:t xml:space="preserve">da u roku od </w:t>
      </w:r>
      <w:r w:rsidR="00D717FE" w:rsidRPr="00692A21">
        <w:t>15</w:t>
      </w:r>
      <w:r w:rsidRPr="00692A21">
        <w:t xml:space="preserve"> dana od objave tog rješenja </w:t>
      </w:r>
      <w:r w:rsidR="00BC367B">
        <w:t>na mrežnoj stranici e-Oglasna ploča suda</w:t>
      </w:r>
      <w:r w:rsidRPr="00692A21">
        <w:t xml:space="preserve"> </w:t>
      </w:r>
      <w:r w:rsidR="00D717FE" w:rsidRPr="00692A21">
        <w:t>solidarno predujme</w:t>
      </w:r>
      <w:r w:rsidRPr="00692A21">
        <w:t xml:space="preserve"> iznos od </w:t>
      </w:r>
      <w:r w:rsidR="00733DB6">
        <w:t>25.000,</w:t>
      </w:r>
      <w:r w:rsidR="00C1346A">
        <w:t>00</w:t>
      </w:r>
      <w:r w:rsidRPr="00692A21">
        <w:t xml:space="preserve"> kn za </w:t>
      </w:r>
      <w:r w:rsidR="00C1346A">
        <w:t xml:space="preserve">namirenje </w:t>
      </w:r>
      <w:r w:rsidRPr="00692A21">
        <w:t xml:space="preserve">troškova </w:t>
      </w:r>
      <w:r w:rsidR="00D717FE" w:rsidRPr="00692A21">
        <w:t xml:space="preserve">prethodnog i </w:t>
      </w:r>
      <w:r w:rsidR="00C1346A">
        <w:t xml:space="preserve">otvorenoga </w:t>
      </w:r>
      <w:r w:rsidRPr="00692A21">
        <w:t xml:space="preserve">stečajnog postupka, uz upozorenje da ukoliko </w:t>
      </w:r>
      <w:r w:rsidR="00BC367B">
        <w:t>predujam ne bude uplaćen u određenom roku</w:t>
      </w:r>
      <w:r w:rsidRPr="00692A21">
        <w:t>, sud će donijeti rješenje o otvaranju i zaključenju stečajnog postupka.</w:t>
      </w:r>
    </w:p>
    <w:p w:rsidRDefault="00602765" w:rsidP="00AB70AD" w:rsidR="00602765">
      <w:pPr>
        <w:ind w:firstLine="708"/>
        <w:jc w:val="both"/>
      </w:pPr>
    </w:p>
    <w:p w:rsidRDefault="00602765" w:rsidP="00733DB6" w:rsidR="005555FF">
      <w:pPr>
        <w:ind w:firstLine="708"/>
        <w:jc w:val="both"/>
      </w:pPr>
      <w:r>
        <w:t>Naime</w:t>
      </w:r>
      <w:r w:rsidRPr="00435B5D">
        <w:t xml:space="preserve">, </w:t>
      </w:r>
      <w:r w:rsidR="005555FF">
        <w:t xml:space="preserve">iz </w:t>
      </w:r>
      <w:r w:rsidR="00733DB6">
        <w:t>izvješća privremene stečajne upraviteljice</w:t>
      </w:r>
      <w:r w:rsidR="00943028">
        <w:t>,</w:t>
      </w:r>
      <w:r w:rsidR="00733DB6">
        <w:t xml:space="preserve"> kao i iz navoda punomoćnika zakonske zastupnice dužnika o imovini dužnika</w:t>
      </w:r>
      <w:r w:rsidR="00943028">
        <w:t>,</w:t>
      </w:r>
      <w:r w:rsidR="00733DB6">
        <w:t xml:space="preserve"> proizlazi da dužnik nema imovinu koja bi činila stečajnu masu i iz koje bi se namirili troškovi stečajnoga postupka, a isto proizlazi i iz navoda predlagatelja sa ročišta od 11. siječnja 2017. godine. </w:t>
      </w:r>
    </w:p>
    <w:p w:rsidRDefault="005555FF" w:rsidP="00AB70AD" w:rsidR="005555FF">
      <w:pPr>
        <w:ind w:firstLine="708"/>
        <w:jc w:val="both"/>
      </w:pPr>
    </w:p>
    <w:p w:rsidRDefault="005555FF" w:rsidP="00733DB6" w:rsidR="00733DB6">
      <w:pPr>
        <w:ind w:firstLine="708"/>
        <w:jc w:val="both"/>
      </w:pPr>
      <w:r>
        <w:t>P</w:t>
      </w:r>
      <w:r w:rsidR="00602765" w:rsidRPr="00435B5D">
        <w:t xml:space="preserve">redvidivi troškovi stečajnog postupka za razdoblje četiri mjeseca iznose ukupno </w:t>
      </w:r>
      <w:r w:rsidR="00733DB6">
        <w:t>25.000</w:t>
      </w:r>
      <w:r w:rsidR="00602765" w:rsidRPr="00435B5D">
        <w:t xml:space="preserve">,00 kn, </w:t>
      </w:r>
      <w:r w:rsidR="00733DB6" w:rsidRPr="00435B5D">
        <w:t xml:space="preserve">, a čine ih </w:t>
      </w:r>
      <w:r w:rsidR="00733DB6">
        <w:t xml:space="preserve">trošak nagrade privremenog stečajnog upravitelja u bruto iznosu od 5.000,00 kn te trošak </w:t>
      </w:r>
      <w:r w:rsidR="00733DB6" w:rsidRPr="00435B5D">
        <w:t>stečajnog upravitelja</w:t>
      </w:r>
      <w:r w:rsidR="00733DB6">
        <w:t xml:space="preserve"> u iznosu od 20.000,00 kn bruto. </w:t>
      </w:r>
    </w:p>
    <w:p w:rsidRDefault="00733DB6" w:rsidP="00733DB6" w:rsidR="00733DB6">
      <w:pPr>
        <w:ind w:firstLine="708"/>
        <w:jc w:val="both"/>
      </w:pPr>
    </w:p>
    <w:p w:rsidRDefault="005F71CE" w:rsidP="00733DB6" w:rsidR="00514EDC" w:rsidRPr="00692A21">
      <w:pPr>
        <w:ind w:firstLine="708"/>
        <w:jc w:val="both"/>
      </w:pPr>
      <w:r>
        <w:t>Prema odredbi čl. 5</w:t>
      </w:r>
      <w:r w:rsidR="00C515B4" w:rsidRPr="00692A21">
        <w:t>.</w:t>
      </w:r>
      <w:r w:rsidR="00514EDC" w:rsidRPr="00692A21">
        <w:t xml:space="preserve"> st. 1</w:t>
      </w:r>
      <w:r w:rsidR="00C515B4" w:rsidRPr="00692A21">
        <w:t>.</w:t>
      </w:r>
      <w:r w:rsidR="00514EDC" w:rsidRPr="00692A21">
        <w:t xml:space="preserve"> i 2</w:t>
      </w:r>
      <w:r w:rsidR="00C515B4" w:rsidRPr="00692A21">
        <w:t>.</w:t>
      </w:r>
      <w:r w:rsidR="00514EDC" w:rsidRPr="00692A21">
        <w:t xml:space="preserve"> </w:t>
      </w:r>
      <w:r>
        <w:t>SZ-a,</w:t>
      </w:r>
      <w:r w:rsidR="00514EDC" w:rsidRPr="00692A21">
        <w:t xml:space="preserve"> stečajni postupak se može otvoriti samo ako</w:t>
      </w:r>
      <w:r w:rsidR="00C515B4" w:rsidRPr="00692A21">
        <w:t xml:space="preserve"> se utvrdi postojanje </w:t>
      </w:r>
      <w:r>
        <w:t>stečajnoga</w:t>
      </w:r>
      <w:r w:rsidR="00514EDC" w:rsidRPr="00692A21">
        <w:t xml:space="preserve"> razloga, a stečajni su razlozi nesposobnost za plaćanje i prezaduženost. U ovom postupku nedvojbeno je utvrđeno postojanje stečajnog razloga nesposobnost</w:t>
      </w:r>
      <w:r w:rsidR="00C515B4" w:rsidRPr="00692A21">
        <w:t xml:space="preserve">i za plaćanje sukladno odredbi članka </w:t>
      </w:r>
      <w:r>
        <w:t>6</w:t>
      </w:r>
      <w:r w:rsidR="00C515B4" w:rsidRPr="00692A21">
        <w:t xml:space="preserve">. st. </w:t>
      </w:r>
      <w:r>
        <w:t>2</w:t>
      </w:r>
      <w:r w:rsidR="00C515B4" w:rsidRPr="00692A21">
        <w:t xml:space="preserve">. </w:t>
      </w:r>
      <w:r>
        <w:t>i 4. SZ-a</w:t>
      </w:r>
      <w:r w:rsidR="00667114" w:rsidRPr="00692A21">
        <w:t xml:space="preserve"> (potvrda FINA-e na listu </w:t>
      </w:r>
      <w:r w:rsidR="005555FF">
        <w:t>31</w:t>
      </w:r>
      <w:r w:rsidR="00A104E5">
        <w:t xml:space="preserve"> spisa).</w:t>
      </w:r>
    </w:p>
    <w:p w:rsidRDefault="00C515B4" w:rsidP="00C515B4" w:rsidR="00C515B4" w:rsidRPr="00692A21">
      <w:pPr>
        <w:ind w:firstLine="708"/>
        <w:jc w:val="both"/>
      </w:pPr>
    </w:p>
    <w:p w:rsidRDefault="00551293" w:rsidP="00551293" w:rsidR="00551293">
      <w:pPr>
        <w:ind w:firstLine="708"/>
        <w:jc w:val="both"/>
      </w:pPr>
      <w:r w:rsidRPr="006B6292">
        <w:t xml:space="preserve">Odredbom čl. </w:t>
      </w:r>
      <w:r>
        <w:t>132</w:t>
      </w:r>
      <w:r w:rsidRPr="006B6292">
        <w:t xml:space="preserve">. st. 1. </w:t>
      </w:r>
      <w:r w:rsidR="005F71CE">
        <w:t>SZ-a</w:t>
      </w:r>
      <w:r w:rsidRPr="006B6292">
        <w:t xml:space="preserve"> propisano je da ako </w:t>
      </w:r>
      <w:r>
        <w:t xml:space="preserve">prije otvaranja stečajnog postupka sud </w:t>
      </w:r>
      <w:r w:rsidRPr="006B6292">
        <w:t>utvrdi da imovina dužnika koja bi ušla u stečajnu masu nije dovoljna ni za namirenje troškova tog</w:t>
      </w:r>
      <w:r>
        <w:t>a</w:t>
      </w:r>
      <w:r w:rsidRPr="006B6292">
        <w:t xml:space="preserve"> postupka ili je neznatne vrijednost</w:t>
      </w:r>
      <w:r>
        <w:t>i</w:t>
      </w:r>
      <w:r w:rsidRPr="006B6292">
        <w:t>,</w:t>
      </w:r>
      <w:r>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w:t>
      </w:r>
      <w:r>
        <w:lastRenderedPageBreak/>
        <w:t xml:space="preserve">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6B6292">
        <w:t xml:space="preserve"> </w:t>
      </w:r>
    </w:p>
    <w:p w:rsidRDefault="00C515B4" w:rsidP="00514EDC" w:rsidR="00C515B4">
      <w:pPr>
        <w:jc w:val="both"/>
      </w:pPr>
    </w:p>
    <w:p w:rsidRDefault="00C515B4" w:rsidP="00C515B4" w:rsidR="00AD379D" w:rsidRPr="00692A21">
      <w:pPr>
        <w:ind w:firstLine="708"/>
        <w:jc w:val="both"/>
      </w:pPr>
      <w:r w:rsidRPr="00692A21">
        <w:t>Provjerom kod računovodstva ovog suda utvrđen</w:t>
      </w:r>
      <w:r w:rsidR="00667114" w:rsidRPr="00692A21">
        <w:t xml:space="preserve">o je da do dana </w:t>
      </w:r>
      <w:r w:rsidR="00733DB6">
        <w:t>17. veljače</w:t>
      </w:r>
      <w:r w:rsidR="005555FF">
        <w:t xml:space="preserve"> 2017</w:t>
      </w:r>
      <w:r w:rsidRPr="00692A21">
        <w:t>. godine nije uplaćen predujam za pokriće troškova stečajnog postupka, na plaćanje kojeg su pozvani vjerovnici rješenje</w:t>
      </w:r>
      <w:r w:rsidR="00667114" w:rsidRPr="00692A21">
        <w:t>m</w:t>
      </w:r>
      <w:r w:rsidRPr="00692A21">
        <w:t xml:space="preserve"> od </w:t>
      </w:r>
      <w:r w:rsidR="00733DB6">
        <w:t>11. siječnja 2017</w:t>
      </w:r>
      <w:r w:rsidR="00737646" w:rsidRPr="00692A21">
        <w:t xml:space="preserve">. godine, koje rješenje je </w:t>
      </w:r>
      <w:r w:rsidR="00AD379D" w:rsidRPr="00692A21">
        <w:t>oglašeno na</w:t>
      </w:r>
      <w:r w:rsidR="00551293">
        <w:t xml:space="preserve"> mrežnoj stranici e-O</w:t>
      </w:r>
      <w:r w:rsidR="00AD379D" w:rsidRPr="00692A21">
        <w:t>glasn</w:t>
      </w:r>
      <w:r w:rsidR="00551293">
        <w:t>a</w:t>
      </w:r>
      <w:r w:rsidR="00AD379D" w:rsidRPr="00692A21">
        <w:t xml:space="preserve"> ploč</w:t>
      </w:r>
      <w:r w:rsidR="00551293">
        <w:t>a</w:t>
      </w:r>
      <w:r w:rsidR="00AD379D" w:rsidRPr="00692A21">
        <w:t xml:space="preserve"> </w:t>
      </w:r>
      <w:r w:rsidR="00737646" w:rsidRPr="00692A21">
        <w:t xml:space="preserve">ovog suda </w:t>
      </w:r>
      <w:r w:rsidR="00733DB6">
        <w:t>istoga dana</w:t>
      </w:r>
      <w:r w:rsidR="00AD379D" w:rsidRPr="00692A21">
        <w:t xml:space="preserve">. </w:t>
      </w:r>
    </w:p>
    <w:p w:rsidRDefault="00737646" w:rsidP="00C515B4" w:rsidR="00C515B4" w:rsidRPr="00692A21">
      <w:pPr>
        <w:ind w:firstLine="708"/>
        <w:jc w:val="both"/>
      </w:pPr>
      <w:r w:rsidRPr="00692A21">
        <w:t xml:space="preserve"> </w:t>
      </w:r>
    </w:p>
    <w:p w:rsidRDefault="00514EDC" w:rsidP="00943028" w:rsidR="00943028">
      <w:pPr>
        <w:ind w:firstLine="708"/>
        <w:jc w:val="both"/>
      </w:pPr>
      <w:r w:rsidRPr="00692A21">
        <w:t xml:space="preserve">Kako je u </w:t>
      </w:r>
      <w:r w:rsidR="00A104E5">
        <w:t>tijeku ovog postupka</w:t>
      </w:r>
      <w:r w:rsidRPr="00692A21">
        <w:t xml:space="preserve"> nedvojbeno utvrđeno postojanje</w:t>
      </w:r>
      <w:r w:rsidR="00A104E5">
        <w:t xml:space="preserve"> stečajnog</w:t>
      </w:r>
      <w:r w:rsidR="00551293">
        <w:t xml:space="preserve"> razloga, </w:t>
      </w:r>
      <w:r w:rsidRPr="00692A21">
        <w:t xml:space="preserve">kao i činjenica nedostatnosti dužnikove imovine u smislu odredbe </w:t>
      </w:r>
      <w:r w:rsidR="00551293">
        <w:t>čl. 132. st. 1. SZ-a</w:t>
      </w:r>
      <w:r w:rsidRPr="00692A21">
        <w:t xml:space="preserve">, te kako predujam za pokriće troškova prethodnog i stečajnog postupka nije uplaćen u roku određenom rješenjem od </w:t>
      </w:r>
      <w:r w:rsidR="00733DB6">
        <w:t>11. siječnja 2017</w:t>
      </w:r>
      <w:r w:rsidR="00737646" w:rsidRPr="00692A21">
        <w:t>. godine</w:t>
      </w:r>
      <w:r w:rsidRPr="00692A21">
        <w:t xml:space="preserve">, to je valjalo primjenom odredbe čl. </w:t>
      </w:r>
      <w:r w:rsidR="00551293">
        <w:t>132.</w:t>
      </w:r>
      <w:r w:rsidRPr="00692A21">
        <w:t xml:space="preserve"> st. 1</w:t>
      </w:r>
      <w:r w:rsidR="00AD379D" w:rsidRPr="00692A21">
        <w:t>.</w:t>
      </w:r>
      <w:r w:rsidRPr="00692A21">
        <w:t xml:space="preserve"> </w:t>
      </w:r>
      <w:r w:rsidR="00551293">
        <w:t xml:space="preserve">i 2. </w:t>
      </w:r>
      <w:r w:rsidRPr="00692A21">
        <w:t xml:space="preserve">SZ-a nad </w:t>
      </w:r>
      <w:r w:rsidR="00A104E5">
        <w:t>dužnikom</w:t>
      </w:r>
      <w:r w:rsidRPr="00692A21">
        <w:t xml:space="preserve"> otvoriti i istodobno zaključiti stečajni postupak, te imenovati stečajnog upravitelja s ovlastima i obvezama propisanim odredbom čl. </w:t>
      </w:r>
      <w:r w:rsidR="00551293">
        <w:t>133</w:t>
      </w:r>
      <w:r w:rsidR="00AD379D" w:rsidRPr="00692A21">
        <w:t>.</w:t>
      </w:r>
      <w:r w:rsidRPr="00692A21">
        <w:t xml:space="preserve"> SZ-a.</w:t>
      </w:r>
      <w:r w:rsidR="00943028" w:rsidRPr="00943028">
        <w:t xml:space="preserve"> </w:t>
      </w:r>
      <w:r w:rsidR="00943028">
        <w:t>Za stečajnog upravitelja imenovana je Marija Tomeš sukladno odredbi čl. 85. st. 2. SZ-a, dakle, budući je tijekom prethodnog postupka rješenjem suda broj 4 St-5282/16 od 3. listopada 2016. godine ista bila imenovana za privremenog stečajnog upravitelja, sud je Mariju Tomeš imenovao stečajnim upraviteljem.</w:t>
      </w:r>
    </w:p>
    <w:p w:rsidRDefault="00514EDC" w:rsidP="00C515B4" w:rsidR="00514EDC" w:rsidRPr="00692A21">
      <w:pPr>
        <w:ind w:firstLine="708"/>
        <w:jc w:val="both"/>
      </w:pPr>
    </w:p>
    <w:p w:rsidRDefault="00AD379D" w:rsidP="00C515B4" w:rsidR="00AD379D" w:rsidRPr="00692A21">
      <w:pPr>
        <w:ind w:firstLine="708"/>
        <w:jc w:val="both"/>
      </w:pPr>
    </w:p>
    <w:p w:rsidRDefault="00667114" w:rsidP="00D61214" w:rsidR="00514EDC" w:rsidRPr="00692A21">
      <w:pPr>
        <w:jc w:val="center"/>
      </w:pPr>
      <w:r w:rsidRPr="00551293">
        <w:t xml:space="preserve">U Karlovcu, </w:t>
      </w:r>
      <w:r w:rsidR="00733DB6">
        <w:t>17. veljače</w:t>
      </w:r>
      <w:r w:rsidR="005555FF">
        <w:t xml:space="preserve"> 2017</w:t>
      </w:r>
      <w:r w:rsidR="00514EDC" w:rsidRPr="00551293">
        <w:t>.</w:t>
      </w:r>
      <w:r w:rsidRPr="00551293">
        <w:t xml:space="preserve"> godine</w:t>
      </w:r>
    </w:p>
    <w:p w:rsidRDefault="00774E68" w:rsidP="00774E68" w:rsidR="00514EDC" w:rsidRPr="00692A21">
      <w:pPr>
        <w:jc w:val="center"/>
      </w:pPr>
      <w:r w:rsidRPr="00692A21">
        <w:t xml:space="preserve">                                                                                        </w:t>
      </w:r>
      <w:r w:rsidR="00692A21">
        <w:t xml:space="preserve">                         </w:t>
      </w:r>
      <w:r w:rsidR="00667114" w:rsidRPr="00692A21">
        <w:t>Sudac</w:t>
      </w:r>
      <w:r w:rsidR="00514EDC" w:rsidRPr="00692A21">
        <w:t>:</w:t>
      </w:r>
    </w:p>
    <w:p w:rsidRDefault="00667114" w:rsidP="0006410D" w:rsidR="00F7064E">
      <w:pPr>
        <w:jc w:val="right"/>
      </w:pPr>
      <w:r w:rsidRPr="00692A21">
        <w:t>Goranka Boljkovac</w:t>
      </w:r>
      <w:r w:rsidR="00D61214">
        <w:t>, v.r.</w:t>
      </w:r>
      <w:r w:rsidR="0006410D">
        <w:t xml:space="preserve"> </w:t>
      </w:r>
    </w:p>
    <w:p w:rsidRDefault="00F7064E" w:rsidP="0006410D" w:rsidR="00F7064E">
      <w:pPr>
        <w:jc w:val="right"/>
      </w:pPr>
    </w:p>
    <w:p w:rsidRDefault="00D61214" w:rsidP="00D61214" w:rsidR="00F7064E">
      <w:pPr>
        <w:tabs>
          <w:tab w:pos="6880" w:val="left"/>
        </w:tabs>
      </w:pPr>
      <w:r>
        <w:tab/>
        <w:t>Za točnost otpravka-</w:t>
      </w:r>
    </w:p>
    <w:p w:rsidRDefault="00D61214" w:rsidP="00D61214" w:rsidR="00D61214">
      <w:pPr>
        <w:tabs>
          <w:tab w:pos="6880" w:val="left"/>
        </w:tabs>
      </w:pPr>
      <w:r>
        <w:tab/>
        <w:t>ovlašteni službenik:</w:t>
      </w:r>
    </w:p>
    <w:p w:rsidRDefault="00D61214" w:rsidP="00D61214" w:rsidR="0006410D">
      <w:pPr>
        <w:tabs>
          <w:tab w:pos="6870" w:val="left"/>
        </w:tabs>
      </w:pPr>
      <w:r>
        <w:tab/>
        <w:t>Renata Klokočki</w:t>
      </w:r>
    </w:p>
    <w:p w:rsidRDefault="00C65086" w:rsidP="00D61214" w:rsidR="00C65086">
      <w:pPr>
        <w:tabs>
          <w:tab w:pos="6870" w:val="left"/>
        </w:tabs>
      </w:pPr>
    </w:p>
    <w:p w:rsidRDefault="00AB70AD" w:rsidP="00AB70AD" w:rsidR="00AB70AD" w:rsidRPr="00AB70AD">
      <w:r w:rsidRPr="00AB70AD">
        <w:t>PRAVNA POUKA:</w:t>
      </w:r>
    </w:p>
    <w:p w:rsidRDefault="00662058" w:rsidP="00662058" w:rsidR="00662058" w:rsidRPr="00AB70AD">
      <w:pPr>
        <w:tabs>
          <w:tab w:pos="9000" w:val="left"/>
        </w:tabs>
        <w:jc w:val="both"/>
      </w:pPr>
      <w:r w:rsidRPr="00AB70AD">
        <w:t>Protiv rješenja o otvaranju stečajnog postupka žalbu može podnijeti osoba koja je bila zastupnik po zakonu dužnika pravne osobe do dana nastupanja pravnih posljedi</w:t>
      </w:r>
      <w:r>
        <w:t xml:space="preserve">ca otvaranja stečajnog postupka, </w:t>
      </w:r>
      <w:r w:rsidRPr="00AB70AD">
        <w:t>a protiv rješenja o zaključenju stečajnog postupka žalba je dopuštena  vjerovnicima, u roku 8 dana.</w:t>
      </w:r>
    </w:p>
    <w:p w:rsidRDefault="00662058" w:rsidP="00662058" w:rsidR="00662058" w:rsidRPr="00AB70AD">
      <w:pPr>
        <w:tabs>
          <w:tab w:pos="9000" w:val="left"/>
        </w:tabs>
        <w:jc w:val="both"/>
      </w:pPr>
      <w:r w:rsidRPr="00AB70AD">
        <w:t>Žalba se podnosi Visokom trgovačkom sudu RH, putem ovog suda</w:t>
      </w:r>
      <w:r>
        <w:t>, u tri primjerka</w:t>
      </w:r>
      <w:r w:rsidRPr="00AB70AD">
        <w:t>.</w:t>
      </w:r>
    </w:p>
    <w:p w:rsidRDefault="0095321D" w:rsidP="00514EDC" w:rsidR="0095321D"/>
    <w:p w:rsidRDefault="00AE5DF7" w:rsidP="00514EDC" w:rsidR="00AE5DF7"/>
    <w:p w:rsidRDefault="00733DB6" w:rsidP="00514EDC" w:rsidR="00733DB6"/>
    <w:p w:rsidRDefault="00733DB6" w:rsidP="00514EDC" w:rsidR="00733DB6"/>
    <w:p w:rsidRDefault="00733DB6" w:rsidP="00514EDC" w:rsidR="00733DB6"/>
    <w:p w:rsidRDefault="00733DB6" w:rsidP="00514EDC" w:rsidR="00733DB6"/>
    <w:p w:rsidRDefault="00733DB6" w:rsidP="00514EDC" w:rsidR="00733DB6"/>
    <w:p w:rsidRDefault="00733DB6" w:rsidP="00514EDC" w:rsidR="00733DB6"/>
    <w:p w:rsidRDefault="00733DB6" w:rsidP="00514EDC" w:rsidR="00733DB6"/>
    <w:p w:rsidRDefault="00733DB6" w:rsidP="00514EDC" w:rsidR="00733DB6"/>
    <w:p w:rsidRDefault="00AE5DF7" w:rsidP="00514EDC" w:rsidR="00AE5DF7" w:rsidRPr="00AB70AD"/>
    <w:sectPr w:rsidSect="00731ABD" w:rsidR="00AE5DF7" w:rsidRPr="00AB70AD">
      <w:headerReference w:type="even" r:id="rId10"/>
      <w:headerReference w:type="default" r:id="rId11"/>
      <w:pgSz w:h="16838" w:w="11906"/>
      <w:pgMar w:gutter="0" w:footer="708" w:header="708" w:left="1417" w:bottom="212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5434" w:rsidR="00D75434">
      <w:r>
        <w:separator/>
      </w:r>
    </w:p>
  </w:endnote>
  <w:endnote w:id="0" w:type="continuationSeparator">
    <w:p w:rsidRDefault="00D75434" w:rsidR="00D754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5434" w:rsidR="00D75434">
      <w:r>
        <w:separator/>
      </w:r>
    </w:p>
  </w:footnote>
  <w:footnote w:id="0" w:type="continuationSeparator">
    <w:p w:rsidRDefault="00D75434" w:rsidR="00D754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7114" w:rsidR="006671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5479A">
      <w:rPr>
        <w:rStyle w:val="Brojstranice"/>
        <w:noProof/>
      </w:rPr>
      <w:t>4</w:t>
    </w:r>
    <w:r>
      <w:rPr>
        <w:rStyle w:val="Brojstranice"/>
      </w:rPr>
      <w:fldChar w:fldCharType="end"/>
    </w:r>
  </w:p>
  <w:p w:rsidRDefault="00667114" w:rsidR="00667114">
    <w:pPr>
      <w:pStyle w:val="Zaglavlje"/>
    </w:pPr>
    <w:r>
      <w:t xml:space="preserve">                                                                                                                                 4 St-</w:t>
    </w:r>
    <w:r w:rsidR="00733DB6">
      <w:t>5282</w:t>
    </w:r>
    <w:r w:rsidR="00131287">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1DC7DA7"/>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1B5A8B"/>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4"/>
  </w:num>
  <w:num w:numId="5">
    <w:abstractNumId w:val="1"/>
  </w:num>
  <w:num w:numId="6">
    <w:abstractNumId w:val="8"/>
  </w:num>
  <w:num w:numId="7">
    <w:abstractNumId w:val="2"/>
  </w:num>
  <w:num w:numId="8">
    <w:abstractNumId w:val="7"/>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5E74"/>
    <w:rsid w:val="000354C7"/>
    <w:rsid w:val="0004613B"/>
    <w:rsid w:val="00050EF7"/>
    <w:rsid w:val="0006410D"/>
    <w:rsid w:val="000778FF"/>
    <w:rsid w:val="000D7557"/>
    <w:rsid w:val="000E2C71"/>
    <w:rsid w:val="000F2D91"/>
    <w:rsid w:val="00131287"/>
    <w:rsid w:val="00174993"/>
    <w:rsid w:val="001A044D"/>
    <w:rsid w:val="001A24B8"/>
    <w:rsid w:val="001D564F"/>
    <w:rsid w:val="001F26D6"/>
    <w:rsid w:val="00212943"/>
    <w:rsid w:val="002208E0"/>
    <w:rsid w:val="00233CF9"/>
    <w:rsid w:val="002566B7"/>
    <w:rsid w:val="00280A59"/>
    <w:rsid w:val="00293964"/>
    <w:rsid w:val="002944F5"/>
    <w:rsid w:val="00294F67"/>
    <w:rsid w:val="00297D7B"/>
    <w:rsid w:val="002B5B9E"/>
    <w:rsid w:val="002C5A29"/>
    <w:rsid w:val="002D6432"/>
    <w:rsid w:val="002E494C"/>
    <w:rsid w:val="002F13E0"/>
    <w:rsid w:val="00305EEA"/>
    <w:rsid w:val="00336E10"/>
    <w:rsid w:val="00355051"/>
    <w:rsid w:val="00360E4D"/>
    <w:rsid w:val="003738B3"/>
    <w:rsid w:val="003905DD"/>
    <w:rsid w:val="003A4AA3"/>
    <w:rsid w:val="003C2B21"/>
    <w:rsid w:val="00425642"/>
    <w:rsid w:val="0043031F"/>
    <w:rsid w:val="00434CF8"/>
    <w:rsid w:val="004446F0"/>
    <w:rsid w:val="0044721B"/>
    <w:rsid w:val="00472207"/>
    <w:rsid w:val="004746BF"/>
    <w:rsid w:val="00491E4E"/>
    <w:rsid w:val="004A1BE7"/>
    <w:rsid w:val="004E3B1A"/>
    <w:rsid w:val="004F47B9"/>
    <w:rsid w:val="00502549"/>
    <w:rsid w:val="00505D61"/>
    <w:rsid w:val="00514EDC"/>
    <w:rsid w:val="00523E58"/>
    <w:rsid w:val="00541781"/>
    <w:rsid w:val="00551293"/>
    <w:rsid w:val="00554276"/>
    <w:rsid w:val="00554546"/>
    <w:rsid w:val="005555FF"/>
    <w:rsid w:val="005A56DF"/>
    <w:rsid w:val="005B0B8B"/>
    <w:rsid w:val="005C0B29"/>
    <w:rsid w:val="005C0BF6"/>
    <w:rsid w:val="005D0EB4"/>
    <w:rsid w:val="005D1623"/>
    <w:rsid w:val="005D5F5F"/>
    <w:rsid w:val="005E67DB"/>
    <w:rsid w:val="005F5763"/>
    <w:rsid w:val="005F71CE"/>
    <w:rsid w:val="00602765"/>
    <w:rsid w:val="0065479A"/>
    <w:rsid w:val="00662058"/>
    <w:rsid w:val="00662CB6"/>
    <w:rsid w:val="00667114"/>
    <w:rsid w:val="0067644D"/>
    <w:rsid w:val="006861EF"/>
    <w:rsid w:val="00692A21"/>
    <w:rsid w:val="006C293B"/>
    <w:rsid w:val="006C786C"/>
    <w:rsid w:val="007061C1"/>
    <w:rsid w:val="007170B8"/>
    <w:rsid w:val="00717D4A"/>
    <w:rsid w:val="00721F24"/>
    <w:rsid w:val="00731ABD"/>
    <w:rsid w:val="00733DB6"/>
    <w:rsid w:val="00737646"/>
    <w:rsid w:val="00774E68"/>
    <w:rsid w:val="007861DF"/>
    <w:rsid w:val="007A550F"/>
    <w:rsid w:val="007D6B85"/>
    <w:rsid w:val="007D7A92"/>
    <w:rsid w:val="007E4737"/>
    <w:rsid w:val="007E7B8D"/>
    <w:rsid w:val="007F4B17"/>
    <w:rsid w:val="0084192B"/>
    <w:rsid w:val="00846404"/>
    <w:rsid w:val="00855AE8"/>
    <w:rsid w:val="008A4087"/>
    <w:rsid w:val="008C5EB2"/>
    <w:rsid w:val="008E1695"/>
    <w:rsid w:val="008E24D6"/>
    <w:rsid w:val="008E42C6"/>
    <w:rsid w:val="0090434A"/>
    <w:rsid w:val="009118F7"/>
    <w:rsid w:val="00912B69"/>
    <w:rsid w:val="009269AF"/>
    <w:rsid w:val="0093417F"/>
    <w:rsid w:val="009403D2"/>
    <w:rsid w:val="00943028"/>
    <w:rsid w:val="0095321D"/>
    <w:rsid w:val="00964750"/>
    <w:rsid w:val="009773DD"/>
    <w:rsid w:val="00984644"/>
    <w:rsid w:val="009945AF"/>
    <w:rsid w:val="009A425A"/>
    <w:rsid w:val="009A5635"/>
    <w:rsid w:val="009C324E"/>
    <w:rsid w:val="009D3852"/>
    <w:rsid w:val="009E2615"/>
    <w:rsid w:val="009E34D0"/>
    <w:rsid w:val="009E4856"/>
    <w:rsid w:val="009F1B21"/>
    <w:rsid w:val="009F5E66"/>
    <w:rsid w:val="00A0682A"/>
    <w:rsid w:val="00A104E5"/>
    <w:rsid w:val="00A12E2C"/>
    <w:rsid w:val="00A22E26"/>
    <w:rsid w:val="00A34FB5"/>
    <w:rsid w:val="00A44A0E"/>
    <w:rsid w:val="00A505C4"/>
    <w:rsid w:val="00A702DE"/>
    <w:rsid w:val="00A74268"/>
    <w:rsid w:val="00A8166A"/>
    <w:rsid w:val="00A86374"/>
    <w:rsid w:val="00AB70AD"/>
    <w:rsid w:val="00AD379D"/>
    <w:rsid w:val="00AD6DDA"/>
    <w:rsid w:val="00AE5DF7"/>
    <w:rsid w:val="00AF6F8E"/>
    <w:rsid w:val="00B42D68"/>
    <w:rsid w:val="00B57910"/>
    <w:rsid w:val="00B85A0A"/>
    <w:rsid w:val="00B918B5"/>
    <w:rsid w:val="00B97F98"/>
    <w:rsid w:val="00BB58B5"/>
    <w:rsid w:val="00BB7E5E"/>
    <w:rsid w:val="00BC367B"/>
    <w:rsid w:val="00BE3C64"/>
    <w:rsid w:val="00BE680D"/>
    <w:rsid w:val="00C11231"/>
    <w:rsid w:val="00C1129F"/>
    <w:rsid w:val="00C12A9F"/>
    <w:rsid w:val="00C1346A"/>
    <w:rsid w:val="00C151D9"/>
    <w:rsid w:val="00C15BC1"/>
    <w:rsid w:val="00C4568C"/>
    <w:rsid w:val="00C50D94"/>
    <w:rsid w:val="00C515B4"/>
    <w:rsid w:val="00C5720C"/>
    <w:rsid w:val="00C65086"/>
    <w:rsid w:val="00C74029"/>
    <w:rsid w:val="00C74824"/>
    <w:rsid w:val="00C92655"/>
    <w:rsid w:val="00CB155B"/>
    <w:rsid w:val="00CB739D"/>
    <w:rsid w:val="00CE03D0"/>
    <w:rsid w:val="00CF05EC"/>
    <w:rsid w:val="00D47D5D"/>
    <w:rsid w:val="00D50090"/>
    <w:rsid w:val="00D61214"/>
    <w:rsid w:val="00D61C9A"/>
    <w:rsid w:val="00D717FE"/>
    <w:rsid w:val="00D75434"/>
    <w:rsid w:val="00D75F63"/>
    <w:rsid w:val="00D862E2"/>
    <w:rsid w:val="00DB3EBA"/>
    <w:rsid w:val="00DD3245"/>
    <w:rsid w:val="00DD392D"/>
    <w:rsid w:val="00DE04E4"/>
    <w:rsid w:val="00DE2695"/>
    <w:rsid w:val="00DE6E22"/>
    <w:rsid w:val="00DF1E26"/>
    <w:rsid w:val="00E26DAE"/>
    <w:rsid w:val="00E57778"/>
    <w:rsid w:val="00E6366C"/>
    <w:rsid w:val="00E71F9A"/>
    <w:rsid w:val="00EA75D2"/>
    <w:rsid w:val="00ED2662"/>
    <w:rsid w:val="00ED6D80"/>
    <w:rsid w:val="00EE61A0"/>
    <w:rsid w:val="00F10CB7"/>
    <w:rsid w:val="00F22E0A"/>
    <w:rsid w:val="00F36D2D"/>
    <w:rsid w:val="00F40956"/>
    <w:rsid w:val="00F44702"/>
    <w:rsid w:val="00F45029"/>
    <w:rsid w:val="00F533ED"/>
    <w:rsid w:val="00F60C93"/>
    <w:rsid w:val="00F64C00"/>
    <w:rsid w:val="00F7064E"/>
    <w:rsid w:val="00F90303"/>
    <w:rsid w:val="00F956EE"/>
    <w:rsid w:val="00FA35CB"/>
    <w:rsid w:val="00FA7594"/>
    <w:rsid w:val="00FC7127"/>
    <w:rsid w:val="00FF35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hAnsi="Verdana" w:asci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cs="Tahoma" w:hAnsi="Tahoma" w:asci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65479A"/>
    <w:rPr>
      <w:color w:val="808080"/>
      <w:bdr w:space="0" w:sz="0" w:color="auto" w:val="none"/>
      <w:shd w:fill="auto" w:color="auto" w:val="clear"/>
    </w:rPr>
  </w:style>
  <w:style w:customStyle="true" w:styleId="eSPISCCParagraphDefaultFont" w:type="character">
    <w:name w:val="eSPIS_CC_Paragraph Default Font"/>
    <w:basedOn w:val="Zadanifontodlomka"/>
    <w:rsid w:val="0065479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5479A"/>
    <w:rPr>
      <w:bdr w:space="0" w:sz="0" w:color="auto" w:val="none"/>
      <w:shd w:fill="FFFFCC" w:color="auto" w:val="clear"/>
      <w:lang w:val="hr-HR"/>
    </w:rPr>
  </w:style>
  <w:style w:customStyle="true" w:styleId="PozadinaSvijetloCrvena" w:type="character">
    <w:name w:val="Pozadina_SvijetloCrvena"/>
    <w:basedOn w:val="eSPISCCParagraphDefaultFont"/>
    <w:rsid w:val="0065479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5479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ascii="Verdana" w:hAns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ascii="Tahoma" w:cs="Tahoma" w:hAns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65479A"/>
    <w:rPr>
      <w:color w:val="808080"/>
      <w:bdr w:color="auto" w:space="0" w:sz="0" w:val="none"/>
      <w:shd w:color="auto" w:fill="auto" w:val="clear"/>
    </w:rPr>
  </w:style>
  <w:style w:customStyle="1" w:styleId="eSPISCCParagraphDefaultFont" w:type="character">
    <w:name w:val="eSPIS_CC_Paragraph Default Font"/>
    <w:basedOn w:val="Zadanifontodlomka"/>
    <w:rsid w:val="0065479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5479A"/>
    <w:rPr>
      <w:bdr w:color="auto" w:space="0" w:sz="0" w:val="none"/>
      <w:shd w:color="auto" w:fill="FFFFCC" w:val="clear"/>
      <w:lang w:val="hr-HR"/>
    </w:rPr>
  </w:style>
  <w:style w:customStyle="1" w:styleId="PozadinaSvijetloCrvena" w:type="character">
    <w:name w:val="Pozadina_SvijetloCrvena"/>
    <w:basedOn w:val="eSPISCCParagraphDefaultFont"/>
    <w:rsid w:val="0065479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5479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313515">
      <w:bodyDiv w:val="true"/>
      <w:marLeft w:val="0"/>
      <w:marRight w:val="0"/>
      <w:marTop w:val="0"/>
      <w:marBottom w:val="0"/>
      <w:divBdr>
        <w:top w:space="0" w:sz="0" w:color="auto" w:val="none"/>
        <w:left w:space="0" w:sz="0" w:color="auto" w:val="none"/>
        <w:bottom w:space="0" w:sz="0" w:color="auto" w:val="none"/>
        <w:right w:space="0" w:sz="0" w:color="auto" w:val="none"/>
      </w:divBdr>
    </w:div>
    <w:div w:id="108091053">
      <w:bodyDiv w:val="true"/>
      <w:marLeft w:val="0"/>
      <w:marRight w:val="0"/>
      <w:marTop w:val="0"/>
      <w:marBottom w:val="0"/>
      <w:divBdr>
        <w:top w:space="0" w:sz="0" w:color="auto" w:val="none"/>
        <w:left w:space="0" w:sz="0" w:color="auto" w:val="none"/>
        <w:bottom w:space="0" w:sz="0" w:color="auto" w:val="none"/>
        <w:right w:space="0" w:sz="0" w:color="auto" w:val="none"/>
      </w:divBdr>
    </w:div>
    <w:div w:id="544566543">
      <w:bodyDiv w:val="true"/>
      <w:marLeft w:val="0"/>
      <w:marRight w:val="0"/>
      <w:marTop w:val="0"/>
      <w:marBottom w:val="0"/>
      <w:divBdr>
        <w:top w:space="0" w:sz="0" w:color="auto" w:val="none"/>
        <w:left w:space="0" w:sz="0" w:color="auto" w:val="none"/>
        <w:bottom w:space="0" w:sz="0" w:color="auto" w:val="none"/>
        <w:right w:space="0" w:sz="0" w:color="auto" w:val="none"/>
      </w:divBdr>
    </w:div>
    <w:div w:id="16933855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veljače 2017.</izvorni_sadrzaj>
    <derivirana_varijabla naziv="DomainObject.DatumDonosenjaOdluke_1">17.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5282</izvorni_sadrzaj>
    <derivirana_varijabla naziv="DomainObject.Predmet.Broj_1">5282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srpnja 2016.</izvorni_sadrzaj>
    <derivirana_varijabla naziv="DomainObject.Predmet.DatumOsnivanja_1">14.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St-5282/2016</izvorni_sadrzaj>
    <derivirana_varijabla naziv="DomainObject.Predmet.OznakaBroj_1">St-5282/2016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PUNCTUM d.o.o.</izvorni_sadrzaj>
    <derivirana_varijabla naziv="DomainObject.Predmet.ProtustrankaFormated_1">  PUNCTUM d.o.o.</derivirana_varijabla>
  </DomainObject.Predmet.ProtustrankaFormated>
  <DomainObject.Predmet.ProtustrankaFormatedOIB>
    <izvorni_sadrzaj>  PUNCTUM d.o.o., OIB 70331839514</izvorni_sadrzaj>
    <derivirana_varijabla naziv="DomainObject.Predmet.ProtustrankaFormatedOIB_1">  PUNCTUM d.o.o., OIB 70331839514</derivirana_varijabla>
  </DomainObject.Predmet.ProtustrankaFormatedOIB>
  <DomainObject.Predmet.ProtustrankaFormatedWithAdress>
    <izvorni_sadrzaj> PUNCTUM d.o.o., Tkalčićeva 12, 10000 Zagreb</izvorni_sadrzaj>
    <derivirana_varijabla naziv="DomainObject.Predmet.ProtustrankaFormatedWithAdress_1"> PUNCTUM d.o.o., Tkalčićeva 12, 10000 Zagreb</derivirana_varijabla>
  </DomainObject.Predmet.ProtustrankaFormatedWithAdress>
  <DomainObject.Predmet.ProtustrankaFormatedWithAdressOIB>
    <izvorni_sadrzaj> PUNCTUM d.o.o., OIB 70331839514, Tkalčićeva 12, 10000 Zagreb</izvorni_sadrzaj>
    <derivirana_varijabla naziv="DomainObject.Predmet.ProtustrankaFormatedWithAdressOIB_1"> PUNCTUM d.o.o., OIB 70331839514, Tkalčićeva 12, 10000 Zagreb</derivirana_varijabla>
  </DomainObject.Predmet.ProtustrankaFormatedWithAdressOIB>
  <DomainObject.Predmet.ProtustrankaWithAdress>
    <izvorni_sadrzaj>PUNCTUM d.o.o. Tkalčićeva 12, 10000 Zagreb</izvorni_sadrzaj>
    <derivirana_varijabla naziv="DomainObject.Predmet.ProtustrankaWithAdress_1">PUNCTUM d.o.o. Tkalčićeva 12, 10000 Zagreb</derivirana_varijabla>
  </DomainObject.Predmet.ProtustrankaWithAdress>
  <DomainObject.Predmet.ProtustrankaWithAdressOIB>
    <izvorni_sadrzaj>PUNCTUM d.o.o., OIB 70331839514, Tkalčićeva 12, 10000 Zagreb</izvorni_sadrzaj>
    <derivirana_varijabla naziv="DomainObject.Predmet.ProtustrankaWithAdressOIB_1">PUNCTUM d.o.o., OIB 70331839514, Tkalčićeva 12, 10000 Zagreb</derivirana_varijabla>
  </DomainObject.Predmet.ProtustrankaWithAdressOIB>
  <DomainObject.Predmet.ProtustrankaNazivFormated>
    <izvorni_sadrzaj>PUNCTUM d.o.o.</izvorni_sadrzaj>
    <derivirana_varijabla naziv="DomainObject.Predmet.ProtustrankaNazivFormated_1">PUNCTUM d.o.o.</derivirana_varijabla>
  </DomainObject.Predmet.ProtustrankaNazivFormated>
  <DomainObject.Predmet.ProtustrankaNazivFormatedOIB>
    <izvorni_sadrzaj>PUNCTUM d.o.o., OIB 70331839514</izvorni_sadrzaj>
    <derivirana_varijabla naziv="DomainObject.Predmet.ProtustrankaNazivFormatedOIB_1">PUNCTUM d.o.o., OIB 70331839514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POREZNA UPRAVA, PODRUČNI URED ZAGREB</izvorni_sadrzaj>
    <derivirana_varijabla naziv="DomainObject.Predmet.StrankaFormated_1">  FINA Regionalni centar Zagreb; POREZNA UPRAVA, PODRUČNI URED ZAGREB</derivirana_varijabla>
  </DomainObject.Predmet.StrankaFormated>
  <DomainObject.Predmet.StrankaFormatedOIB>
    <izvorni_sadrzaj>  FINA Regionalni centar Zagreb, OIB 85821130368; POREZNA UPRAVA, PODRUČNI URED ZAGREB</izvorni_sadrzaj>
    <derivirana_varijabla naziv="DomainObject.Predmet.StrankaFormatedOIB_1">  FINA Regionalni centar Zagreb, OIB 85821130368; POREZNA UPRAVA, PODRUČNI URED ZAGREB</derivirana_varijabla>
  </DomainObject.Predmet.StrankaFormatedOIB>
  <DomainObject.Predmet.StrankaFormatedWithAdress>
    <izvorni_sadrzaj> FINA Regionalni centar Zagreb, Trg svibanjskih žrtava  1995. 1, 10000 Zagreb; POREZNA UPRAVA, PODRUČNI URED ZAGREB</izvorni_sadrzaj>
    <derivirana_varijabla naziv="DomainObject.Predmet.StrankaFormatedWithAdress_1"> FINA Regionalni centar Zagreb, Trg svibanjskih žrtava  1995. 1, 10000 Zagreb; POREZNA UPRAVA, PODRUČNI URED ZAGREB</derivirana_varijabla>
  </DomainObject.Predmet.StrankaFormatedWithAdress>
  <DomainObject.Predmet.StrankaFormatedWithAdressOIB>
    <izvorni_sadrzaj> FINA Regionalni centar Zagreb, OIB 85821130368, Trg svibanjskih žrtava  1995. 1, 10000 Zagreb; POREZNA UPRAVA, PODRUČNI URED ZAGREB</izvorni_sadrzaj>
    <derivirana_varijabla naziv="DomainObject.Predmet.StrankaFormatedWithAdressOIB_1"> FINA Regionalni centar Zagreb, OIB 85821130368, Trg svibanjskih žrtava  1995. 1, 10000 Zagreb; POREZNA UPRAVA, PODRUČNI URED ZAGREB</derivirana_varijabla>
  </DomainObject.Predmet.StrankaFormatedWithAdressOIB>
  <DomainObject.Predmet.StrankaWithAdress>
    <izvorni_sadrzaj>FINA Regionalni centar Zagreb Trg svibanjskih žrtava  1995. 1,10000 Zagreb,POREZNA UPRAVA, PODRUČNI URED ZAGREB </izvorni_sadrzaj>
    <derivirana_varijabla naziv="DomainObject.Predmet.StrankaWithAdress_1">FINA Regionalni centar Zagreb Trg svibanjskih žrtava  1995. 1,10000 Zagreb,POREZNA UPRAVA, PODRUČNI URED ZAGREB </derivirana_varijabla>
  </DomainObject.Predmet.StrankaWithAdress>
  <DomainObject.Predmet.StrankaWithAdressOIB>
    <izvorni_sadrzaj>FINA Regionalni centar Zagreb, OIB 85821130368, Trg svibanjskih žrtava  1995. 1,10000 Zagreb,POREZNA UPRAVA, PODRUČNI URED ZAGREB</izvorni_sadrzaj>
    <derivirana_varijabla naziv="DomainObject.Predmet.StrankaWithAdressOIB_1">FINA Regionalni centar Zagreb, OIB 85821130368, Trg svibanjskih žrtava  1995. 1,10000 Zagreb,POREZNA UPRAVA, PODRUČNI URED ZAGREB</derivirana_varijabla>
  </DomainObject.Predmet.StrankaWithAdressOIB>
  <DomainObject.Predmet.StrankaNazivFormated>
    <izvorni_sadrzaj>FINA Regionalni centar Zagreb,POREZNA UPRAVA, PODRUČNI URED ZAGREB</izvorni_sadrzaj>
    <derivirana_varijabla naziv="DomainObject.Predmet.StrankaNazivFormated_1">FINA Regionalni centar Zagreb,POREZNA UPRAVA, PODRUČNI URED ZAGREB</derivirana_varijabla>
  </DomainObject.Predmet.StrankaNazivFormated>
  <DomainObject.Predmet.StrankaNazivFormatedOIB>
    <izvorni_sadrzaj>FINA Regionalni centar Zagreb, OIB 85821130368,POREZNA UPRAVA, PODRUČNI URED ZAGREB</izvorni_sadrzaj>
    <derivirana_varijabla naziv="DomainObject.Predmet.StrankaNazivFormatedOIB_1">FINA Regionalni centar Zagreb, OIB 85821130368,POREZNA UPRAVA, PODRUČNI URED ZAGREB</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POREZNA UPRAVA, PODRUČNI URED ZAGREB</item>
    </izvorni_sadrzaj>
    <derivirana_varijabla naziv="DomainObject.Predmet.StrankaListFormated_1">
      <item>FINA Regionalni centar Zagreb</item>
      <item>POREZNA UPRAVA, PODRUČNI URED ZAGREB</item>
    </derivirana_varijabla>
  </DomainObject.Predmet.StrankaListFormated>
  <DomainObject.Predmet.StrankaListFormatedOIB>
    <izvorni_sadrzaj>
      <item>FINA Regionalni centar Zagreb, OIB 85821130368</item>
      <item>POREZNA UPRAVA, PODRUČNI URED ZAGREB</item>
    </izvorni_sadrzaj>
    <derivirana_varijabla naziv="DomainObject.Predmet.StrankaListFormatedOIB_1">
      <item>FINA Regionalni centar Zagreb, OIB 85821130368</item>
      <item>POREZNA UPRAVA, PODRUČNI URED ZAGREB</item>
    </derivirana_varijabla>
  </DomainObject.Predmet.StrankaListFormatedOIB>
  <DomainObject.Predmet.StrankaListFormatedWithAdress>
    <izvorni_sadrzaj>
      <item>FINA Regionalni centar Zagreb, Trg svibanjskih žrtava  1995. 1, 10000 Zagreb</item>
      <item>POREZNA UPRAVA, PODRUČNI URED ZAGREB</item>
    </izvorni_sadrzaj>
    <derivirana_varijabla naziv="DomainObject.Predmet.StrankaListFormatedWithAdress_1">
      <item>FINA Regionalni centar Zagreb, Trg svibanjskih žrtava  1995. 1, 10000 Zagreb</item>
      <item>POREZNA UPRAVA, PODRUČNI URED ZAGREB</item>
    </derivirana_varijabla>
  </DomainObject.Predmet.StrankaListFormatedWithAdress>
  <DomainObject.Predmet.StrankaListFormatedWithAdressOIB>
    <izvorni_sadrzaj>
      <item>FINA Regionalni centar Zagreb, OIB 85821130368, Trg svibanjskih žrtava  1995. 1, 10000 Zagreb</item>
      <item>POREZNA UPRAVA, PODRUČNI URED ZAGREB</item>
    </izvorni_sadrzaj>
    <derivirana_varijabla naziv="DomainObject.Predmet.StrankaListFormatedWithAdressOIB_1">
      <item>FINA Regionalni centar Zagreb, OIB 85821130368, Trg svibanjskih žrtava  1995. 1, 10000 Zagreb</item>
      <item>POREZNA UPRAVA, PODRUČNI URED ZAGREB</item>
    </derivirana_varijabla>
  </DomainObject.Predmet.StrankaListFormatedWithAdressOIB>
  <DomainObject.Predmet.StrankaListNazivFormated>
    <izvorni_sadrzaj>
      <item>FINA Regionalni centar Zagreb</item>
      <item>POREZNA UPRAVA, PODRUČNI URED ZAGREB</item>
    </izvorni_sadrzaj>
    <derivirana_varijabla naziv="DomainObject.Predmet.StrankaListNazivFormated_1">
      <item>FINA Regionalni centar Zagreb</item>
      <item>POREZNA UPRAVA, PODRUČNI URED ZAGREB</item>
    </derivirana_varijabla>
  </DomainObject.Predmet.StrankaListNazivFormated>
  <DomainObject.Predmet.StrankaListNazivFormatedOIB>
    <izvorni_sadrzaj>
      <item>FINA Regionalni centar Zagreb, OIB 85821130368</item>
      <item>POREZNA UPRAVA, PODRUČNI URED ZAGREB</item>
    </izvorni_sadrzaj>
    <derivirana_varijabla naziv="DomainObject.Predmet.StrankaListNazivFormatedOIB_1">
      <item>FINA Regionalni centar Zagreb, OIB 85821130368</item>
      <item>POREZNA UPRAVA, PODRUČNI URED ZAGREB</item>
    </derivirana_varijabla>
  </DomainObject.Predmet.StrankaListNazivFormatedOIB>
  <DomainObject.Predmet.ProtuStrankaListFormated>
    <izvorni_sadrzaj>
      <item>PUNCTUM d.o.o.</item>
    </izvorni_sadrzaj>
    <derivirana_varijabla naziv="DomainObject.Predmet.ProtuStrankaListFormated_1">
      <item>PUNCTUM d.o.o.</item>
    </derivirana_varijabla>
  </DomainObject.Predmet.ProtuStrankaListFormated>
  <DomainObject.Predmet.ProtuStrankaListFormatedOIB>
    <izvorni_sadrzaj>
      <item>PUNCTUM d.o.o., OIB 70331839514</item>
    </izvorni_sadrzaj>
    <derivirana_varijabla naziv="DomainObject.Predmet.ProtuStrankaListFormatedOIB_1">
      <item>PUNCTUM d.o.o., OIB 70331839514</item>
    </derivirana_varijabla>
  </DomainObject.Predmet.ProtuStrankaListFormatedOIB>
  <DomainObject.Predmet.ProtuStrankaListFormatedWithAdress>
    <izvorni_sadrzaj>
      <item>PUNCTUM d.o.o., Tkalčićeva 12, 10000 Zagreb</item>
    </izvorni_sadrzaj>
    <derivirana_varijabla naziv="DomainObject.Predmet.ProtuStrankaListFormatedWithAdress_1">
      <item>PUNCTUM d.o.o., Tkalčićeva 12, 10000 Zagreb</item>
    </derivirana_varijabla>
  </DomainObject.Predmet.ProtuStrankaListFormatedWithAdress>
  <DomainObject.Predmet.ProtuStrankaListFormatedWithAdressOIB>
    <izvorni_sadrzaj>
      <item>PUNCTUM d.o.o., OIB 70331839514, Tkalčićeva 12, 10000 Zagreb</item>
    </izvorni_sadrzaj>
    <derivirana_varijabla naziv="DomainObject.Predmet.ProtuStrankaListFormatedWithAdressOIB_1">
      <item>PUNCTUM d.o.o., OIB 70331839514, Tkalčićeva 12, 10000 Zagreb</item>
    </derivirana_varijabla>
  </DomainObject.Predmet.ProtuStrankaListFormatedWithAdressOIB>
  <DomainObject.Predmet.ProtuStrankaListNazivFormated>
    <izvorni_sadrzaj>
      <item>PUNCTUM d.o.o.</item>
    </izvorni_sadrzaj>
    <derivirana_varijabla naziv="DomainObject.Predmet.ProtuStrankaListNazivFormated_1">
      <item>PUNCTUM d.o.o.</item>
    </derivirana_varijabla>
  </DomainObject.Predmet.ProtuStrankaListNazivFormated>
  <DomainObject.Predmet.ProtuStrankaListNazivFormatedOIB>
    <izvorni_sadrzaj>
      <item>PUNCTUM d.o.o., OIB 70331839514</item>
    </izvorni_sadrzaj>
    <derivirana_varijabla naziv="DomainObject.Predmet.ProtuStrankaListNazivFormatedOIB_1">
      <item>PUNCTUM d.o.o., OIB 70331839514</item>
    </derivirana_varijabla>
  </DomainObject.Predmet.ProtuStrankaListNazivFormatedOIB>
  <DomainObject.Predmet.OstaliListFormated>
    <izvorni_sadrzaj>
      <item>Marija Lalić</item>
      <item>ŽUPANIJSKO DRŽAVNO ODVJETNIŠTVO U ZAGREB</item>
      <item>Tomislav Valičević</item>
    </izvorni_sadrzaj>
    <derivirana_varijabla naziv="DomainObject.Predmet.OstaliListFormated_1">
      <item>Marija Lalić</item>
      <item>ŽUPANIJSKO DRŽAVNO ODVJETNIŠTVO U ZAGREB</item>
      <item>Tomislav Valičević</item>
    </derivirana_varijabla>
  </DomainObject.Predmet.OstaliListFormated>
  <DomainObject.Predmet.OstaliListFormatedOIB>
    <izvorni_sadrzaj>
      <item>Marija Lalić, OIB 35721813953</item>
      <item>ŽUPANIJSKO DRŽAVNO ODVJETNIŠTVO U ZAGREB</item>
      <item>Tomislav Valičević</item>
    </izvorni_sadrzaj>
    <derivirana_varijabla naziv="DomainObject.Predmet.OstaliListFormatedOIB_1">
      <item>Marija Lalić, OIB 35721813953</item>
      <item>ŽUPANIJSKO DRŽAVNO ODVJETNIŠTVO U ZAGREB</item>
      <item>Tomislav Valičević</item>
    </derivirana_varijabla>
  </DomainObject.Predmet.OstaliListFormatedOIB>
  <DomainObject.Predmet.OstaliListFormatedWithAdress>
    <izvorni_sadrzaj>
      <item>Marija Lalić, Vrbik IV. 3, 10000 Zagreb</item>
      <item>ŽUPANIJSKO DRŽAVNO ODVJETNIŠTVO U ZAGREB, Savska cesta 41, 10000 Zagreb</item>
      <item>Tomislav Valičević, Ilica 36, 10000 Zagreb</item>
    </izvorni_sadrzaj>
    <derivirana_varijabla naziv="DomainObject.Predmet.OstaliListFormatedWithAdress_1">
      <item>Marija Lalić, Vrbik IV. 3, 10000 Zagreb</item>
      <item>ŽUPANIJSKO DRŽAVNO ODVJETNIŠTVO U ZAGREB, Savska cesta 41, 10000 Zagreb</item>
      <item>Tomislav Valičević, Ilica 36, 10000 Zagreb</item>
    </derivirana_varijabla>
  </DomainObject.Predmet.OstaliListFormatedWithAdress>
  <DomainObject.Predmet.OstaliListFormatedWithAdressOIB>
    <izvorni_sadrzaj>
      <item>Marija Lalić, OIB 35721813953, Vrbik IV. 3, 10000 Zagreb</item>
      <item>ŽUPANIJSKO DRŽAVNO ODVJETNIŠTVO U ZAGREB, Savska cesta 41, 10000 Zagreb</item>
      <item>Tomislav Valičević, Ilica 36, 10000 Zagreb</item>
    </izvorni_sadrzaj>
    <derivirana_varijabla naziv="DomainObject.Predmet.OstaliListFormatedWithAdressOIB_1">
      <item>Marija Lalić, OIB 35721813953, Vrbik IV. 3, 10000 Zagreb</item>
      <item>ŽUPANIJSKO DRŽAVNO ODVJETNIŠTVO U ZAGREB, Savska cesta 41, 10000 Zagreb</item>
      <item>Tomislav Valičević, Ilica 36, 10000 Zagreb</item>
    </derivirana_varijabla>
  </DomainObject.Predmet.OstaliListFormatedWithAdressOIB>
  <DomainObject.Predmet.OstaliListNazivFormated>
    <izvorni_sadrzaj>
      <item>Marija Lalić</item>
      <item>ŽUPANIJSKO DRŽAVNO ODVJETNIŠTVO U ZAGREB</item>
      <item>Tomislav Valičević</item>
    </izvorni_sadrzaj>
    <derivirana_varijabla naziv="DomainObject.Predmet.OstaliListNazivFormated_1">
      <item>Marija Lalić</item>
      <item>ŽUPANIJSKO DRŽAVNO ODVJETNIŠTVO U ZAGREB</item>
      <item>Tomislav Valičević</item>
    </derivirana_varijabla>
  </DomainObject.Predmet.OstaliListNazivFormated>
  <DomainObject.Predmet.OstaliListNazivFormatedOIB>
    <izvorni_sadrzaj>
      <item>Marija Lalić, OIB 35721813953</item>
      <item>ŽUPANIJSKO DRŽAVNO ODVJETNIŠTVO U ZAGREB</item>
      <item>Tomislav Valičević</item>
    </izvorni_sadrzaj>
    <derivirana_varijabla naziv="DomainObject.Predmet.OstaliListNazivFormatedOIB_1">
      <item>Marija Lalić, OIB 35721813953</item>
      <item>ŽUPANIJSKO DRŽAVNO ODVJETNIŠTVO U ZAGREB</item>
      <item>Tomislav Valičević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veljače 2017.</izvorni_sadrzaj>
    <derivirana_varijabla naziv="DomainObject.Datum_1">17. veljače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PUNCTUM d.o.o.</izvorni_sadrzaj>
    <derivirana_varijabla naziv="DomainObject.Predmet.ProtustrankaIDrugi_1">PUNCTUM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PUNCTUM d.o.o., OIB 70331839514, Tkalčićeva 12, 10000 Zagreb</izvorni_sadrzaj>
    <derivirana_varijabla naziv="DomainObject.Predmet.ProtustrankaIDrugiAdressOIB_1">PUNCTUM d.o.o., OIB 70331839514, Tkalčićeva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PUNCTUM d.o.o.</item>
      <item>FINA Regionalni centar Zagreb</item>
      <item>POREZNA UPRAVA, PODRUČNI URED ZAGREB</item>
      <item>Marija Lalić</item>
      <item>ŽUPANIJSKO DRŽAVNO ODVJETNIŠTVO U ZAGREB</item>
      <item>Tomislav Valičević</item>
    </izvorni_sadrzaj>
    <derivirana_varijabla naziv="DomainObject.Predmet.SudioniciListNaziv_1">
      <item>PUNCTUM d.o.o.</item>
      <item>FINA Regionalni centar Zagreb</item>
      <item>POREZNA UPRAVA, PODRUČNI URED ZAGREB</item>
      <item>Marija Lalić</item>
      <item>ŽUPANIJSKO DRŽAVNO ODVJETNIŠTVO U ZAGREB</item>
      <item>Tomislav Valičević</item>
    </derivirana_varijabla>
  </DomainObject.Predmet.SudioniciListNaziv>
  <DomainObject.Predmet.SudioniciListAdressOIB>
    <izvorni_sadrzaj>
      <item>PUNCTUM d.o.o., OIB 70331839514, Tkalčićeva 12,10000 Zagreb</item>
      <item>FINA Regionalni centar Zagreb, OIB 85821130368, Trg svibanjskih žrtava  1995. 1,10000 Zagreb</item>
      <item>POREZNA UPRAVA, PODRUČNI URED ZAGREB</item>
      <item>Marija Lalić, OIB 35721813953, Vrbik IV. 3,10000 Zagreb</item>
      <item>ŽUPANIJSKO DRŽAVNO ODVJETNIŠTVO U ZAGREB, Savska cesta 41,10000 Zagreb</item>
      <item>Tomislav Valičević, Ilica 36,10000 Zagreb</item>
    </izvorni_sadrzaj>
    <derivirana_varijabla naziv="DomainObject.Predmet.SudioniciListAdressOIB_1">
      <item>PUNCTUM d.o.o., OIB 70331839514, Tkalčićeva 12,10000 Zagreb</item>
      <item>FINA Regionalni centar Zagreb, OIB 85821130368, Trg svibanjskih žrtava  1995. 1,10000 Zagreb</item>
      <item>POREZNA UPRAVA, PODRUČNI URED ZAGREB</item>
      <item>Marija Lalić, OIB 35721813953, Vrbik IV. 3,10000 Zagreb</item>
      <item>ŽUPANIJSKO DRŽAVNO ODVJETNIŠTVO U ZAGREB, Savska cesta 41,10000 Zagreb</item>
      <item>Tomislav Valičević, Ilica 36,10000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70331839514</item>
      <item>, OIB 85821130368</item>
      <item>, OIB null</item>
      <item>, OIB 35721813953</item>
      <item>, OIB null</item>
      <item>, OIB null</item>
    </izvorni_sadrzaj>
    <derivirana_varijabla naziv="DomainObject.Predmet.SudioniciListNazivOIB_1">
      <item>, OIB 70331839514</item>
      <item>, OIB 85821130368</item>
      <item>, OIB null</item>
      <item>, OIB 35721813953</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Tomeš, OIB 55542209293, Ul. Slobode 20 Ivanić-Grad</item>
    </izvorni_sadrzaj>
    <derivirana_varijabla naziv="DomainObject.Predmet.StecajniUpraviteljiListAddressOIB_1">
      <item>Marija Tomeš, OIB 55542209293, Ul. Slobode 20 Ivanić-Grad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1597</properties:Words>
  <properties:Characters>9090</properties:Characters>
  <properties:Lines>185</properties:Lines>
  <properties:Paragraphs>39</properties:Paragraphs>
  <properties:TotalTime>136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10788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2017-02-17T08:47:00Z</dcterms:created>
  <dc:creator>Korisnik</dc:creator>
  <cp:lastModifiedBy>Goranka Boljkovac</cp:lastModifiedBy>
  <cp:lastPrinted>2017-02-17T11:02:00Z</cp:lastPrinted>
  <dcterms:modified xmlns:xsi="http://www.w3.org/2001/XMLSchema-instance" xsi:type="dcterms:W3CDTF">2017-02-17T11:03:00Z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