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2b0cb" w14:paraId="142b0cb"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1B4F78">
        <w:t>382</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1B4F78">
        <w:t>ZABLAĆE</w:t>
      </w:r>
      <w:proofErr w:type="spellEnd"/>
      <w:r w:rsidR="001B4F78">
        <w:t xml:space="preserve"> d.o.o., Zagreb, Roberta Frangeša Mihanovića 9, </w:t>
      </w:r>
      <w:proofErr w:type="spellStart"/>
      <w:r w:rsidR="001B4F78">
        <w:t>OIB</w:t>
      </w:r>
      <w:proofErr w:type="spellEnd"/>
      <w:r w:rsidR="001B4F78">
        <w:t xml:space="preserve">: </w:t>
      </w:r>
      <w:proofErr w:type="spellStart"/>
      <w:r w:rsidR="001B4F78">
        <w:t>45070209899</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7D40B2">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974AC0" w:rsidP="00B60270" w:rsidR="00974AC0">
      <w:pPr>
        <w:jc w:val="both"/>
      </w:pPr>
    </w:p>
    <w:p w:rsidRDefault="007D40B2" w:rsidP="007A64BB" w:rsidR="007D40B2">
      <w:pPr>
        <w:jc w:val="right"/>
      </w:pPr>
      <w:r>
        <w:t xml:space="preserve">Za točnost </w:t>
      </w:r>
      <w:proofErr w:type="spellStart"/>
      <w:r>
        <w:t>otpravka</w:t>
      </w:r>
      <w:proofErr w:type="spellEnd"/>
      <w:r>
        <w:t>:</w:t>
      </w:r>
    </w:p>
    <w:p w:rsidRDefault="007D40B2" w:rsidP="007A64BB" w:rsidR="007D40B2">
      <w:pPr>
        <w:jc w:val="right"/>
      </w:pPr>
      <w:r>
        <w:t>Maja Malec</w:t>
      </w:r>
    </w:p>
    <w:p w:rsidRDefault="007D40B2" w:rsidR="007D40B2" w:rsidRPr="00B60270"/>
    <w:sectPr w:rsidSect="00B60270" w:rsidR="007D40B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1B4F78"/>
    <w:rsid w:val="00200CB5"/>
    <w:rsid w:val="00227825"/>
    <w:rsid w:val="002450E7"/>
    <w:rsid w:val="00297240"/>
    <w:rsid w:val="00305D85"/>
    <w:rsid w:val="003066AC"/>
    <w:rsid w:val="00314BA0"/>
    <w:rsid w:val="00357492"/>
    <w:rsid w:val="00374361"/>
    <w:rsid w:val="003C0710"/>
    <w:rsid w:val="0041511B"/>
    <w:rsid w:val="00424587"/>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7D40B2"/>
    <w:rsid w:val="00841DC5"/>
    <w:rsid w:val="008902B9"/>
    <w:rsid w:val="00974AC0"/>
    <w:rsid w:val="009D1BE2"/>
    <w:rsid w:val="00A137C9"/>
    <w:rsid w:val="00A1757F"/>
    <w:rsid w:val="00A31F6A"/>
    <w:rsid w:val="00AB465E"/>
    <w:rsid w:val="00B159A4"/>
    <w:rsid w:val="00B35FC4"/>
    <w:rsid w:val="00B55EA3"/>
    <w:rsid w:val="00B56630"/>
    <w:rsid w:val="00B60270"/>
    <w:rsid w:val="00B66C1F"/>
    <w:rsid w:val="00BF0A6A"/>
    <w:rsid w:val="00BF46DA"/>
    <w:rsid w:val="00D40972"/>
    <w:rsid w:val="00D6372D"/>
    <w:rsid w:val="00DB353C"/>
    <w:rsid w:val="00DB574E"/>
    <w:rsid w:val="00DD7A96"/>
    <w:rsid w:val="00E23C42"/>
    <w:rsid w:val="00EC1891"/>
    <w:rsid w:val="00F2365F"/>
    <w:rsid w:val="00F467AA"/>
    <w:rsid w:val="00F75FA7"/>
    <w:rsid w:val="00F94961"/>
    <w:rsid w:val="00FA1AB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D40B2"/>
    <w:rPr>
      <w:color w:val="808080"/>
      <w:bdr w:space="0" w:sz="0" w:color="auto" w:val="none"/>
      <w:shd w:fill="auto" w:color="auto" w:val="clear"/>
    </w:rPr>
  </w:style>
  <w:style w:customStyle="true" w:styleId="eSPISCCParagraphDefaultFont" w:type="character">
    <w:name w:val="eSPIS_CC_Paragraph Default Font"/>
    <w:basedOn w:val="Zadanifontodlomka"/>
    <w:rsid w:val="007D40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0B2"/>
    <w:rPr>
      <w:bdr w:space="0" w:sz="0" w:color="auto" w:val="none"/>
      <w:shd w:fill="FFFFCC" w:color="auto" w:val="clear"/>
      <w:lang w:val="hr-HR"/>
    </w:rPr>
  </w:style>
  <w:style w:customStyle="true" w:styleId="PozadinaSvijetloCrvena" w:type="character">
    <w:name w:val="Pozadina_SvijetloCrvena"/>
    <w:basedOn w:val="eSPISCCParagraphDefaultFont"/>
    <w:rsid w:val="007D40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0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D40B2"/>
    <w:rPr>
      <w:color w:val="808080"/>
      <w:bdr w:color="auto" w:space="0" w:sz="0" w:val="none"/>
      <w:shd w:color="auto" w:fill="auto" w:val="clear"/>
    </w:rPr>
  </w:style>
  <w:style w:customStyle="1" w:styleId="eSPISCCParagraphDefaultFont" w:type="character">
    <w:name w:val="eSPIS_CC_Paragraph Default Font"/>
    <w:basedOn w:val="Zadanifontodlomka"/>
    <w:rsid w:val="007D40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0B2"/>
    <w:rPr>
      <w:bdr w:color="auto" w:space="0" w:sz="0" w:val="none"/>
      <w:shd w:color="auto" w:fill="FFFFCC" w:val="clear"/>
      <w:lang w:val="hr-HR"/>
    </w:rPr>
  </w:style>
  <w:style w:customStyle="1" w:styleId="PozadinaSvijetloCrvena" w:type="character">
    <w:name w:val="Pozadina_SvijetloCrvena"/>
    <w:basedOn w:val="eSPISCCParagraphDefaultFont"/>
    <w:rsid w:val="007D40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0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2382</izvorni_sadrzaj>
    <derivirana_varijabla naziv="DomainObject.Predmet.Broj_1">2382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St-2382/2017</izvorni_sadrzaj>
    <derivirana_varijabla naziv="DomainObject.Predmet.OznakaBroj_1">St-2382/2017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ZABLAĆE d.o.o. zastupanog po punomoćniku Edi Dorbić</izvorni_sadrzaj>
    <derivirana_varijabla naziv="DomainObject.Predmet.ProtustrankaFormated_1">  ZABLAĆE d.o.o. zastupanog po punomoćniku Edi Dorbić</derivirana_varijabla>
  </DomainObject.Predmet.ProtustrankaFormated>
  <DomainObject.Predmet.ProtustrankaFormatedOIB>
    <izvorni_sadrzaj>  ZABLAĆE d.o.o., OIB 45070209899 zastupanog po punomoćniku Edi Dorbić</izvorni_sadrzaj>
    <derivirana_varijabla naziv="DomainObject.Predmet.ProtustrankaFormatedOIB_1">  ZABLAĆE d.o.o., OIB 45070209899 zastupanog po punomoćniku Edi Dorbić</derivirana_varijabla>
  </DomainObject.Predmet.ProtustrankaFormatedOIB>
  <DomainObject.Predmet.ProtustrankaFormatedWithAdress>
    <izvorni_sadrzaj> ZABLAĆE d.o.o., Roberta Frangeša Mihanovića 9, 10000 Zagreb zastupanog po punomoćniku Edi Dorbić</izvorni_sadrzaj>
    <derivirana_varijabla naziv="DomainObject.Predmet.ProtustrankaFormatedWithAdress_1"> ZABLAĆE d.o.o., Roberta Frangeša Mihanovića 9, 10000 Zagreb zastupanog po punomoćniku Edi Dorbić</derivirana_varijabla>
  </DomainObject.Predmet.ProtustrankaFormatedWithAdress>
  <DomainObject.Predmet.ProtustrankaFormatedWithAdressOIB>
    <izvorni_sadrzaj> ZABLAĆE d.o.o., OIB 45070209899, Roberta Frangeša Mihanovića 9, 10000 Zagreb zastupanog po punomoćniku Edi Dorbić</izvorni_sadrzaj>
    <derivirana_varijabla naziv="DomainObject.Predmet.ProtustrankaFormatedWithAdressOIB_1"> ZABLAĆE d.o.o., OIB 45070209899, Roberta Frangeša Mihanovića 9, 10000 Zagreb zastupanog po punomoćniku Edi Dorbić</derivirana_varijabla>
  </DomainObject.Predmet.ProtustrankaFormatedWithAdressOIB>
  <DomainObject.Predmet.ProtustrankaWithAdress>
    <izvorni_sadrzaj>ZABLAĆE d.o.o. Roberta Frangeša Mihanovića 9, 10000 Zagreb</izvorni_sadrzaj>
    <derivirana_varijabla naziv="DomainObject.Predmet.ProtustrankaWithAdress_1">ZABLAĆE d.o.o. Roberta Frangeša Mihanovića 9, 10000 Zagreb</derivirana_varijabla>
  </DomainObject.Predmet.ProtustrankaWithAdress>
  <DomainObject.Predmet.ProtustrankaWithAdressOIB>
    <izvorni_sadrzaj>ZABLAĆE d.o.o., OIB 45070209899, Roberta Frangeša Mihanovića 9, 10000 Zagreb</izvorni_sadrzaj>
    <derivirana_varijabla naziv="DomainObject.Predmet.ProtustrankaWithAdressOIB_1">ZABLAĆE d.o.o., OIB 45070209899, Roberta Frangeša Mihanovića 9, 10000 Zagreb</derivirana_varijabla>
  </DomainObject.Predmet.ProtustrankaWithAdressOIB>
  <DomainObject.Predmet.ProtustrankaNazivFormated>
    <izvorni_sadrzaj>ZABLAĆE d.o.o.</izvorni_sadrzaj>
    <derivirana_varijabla naziv="DomainObject.Predmet.ProtustrankaNazivFormated_1">ZABLAĆE d.o.o.</derivirana_varijabla>
  </DomainObject.Predmet.ProtustrankaNazivFormated>
  <DomainObject.Predmet.ProtustrankaNazivFormatedOIB>
    <izvorni_sadrzaj>ZABLAĆE d.o.o., OIB 45070209899</izvorni_sadrzaj>
    <derivirana_varijabla naziv="DomainObject.Predmet.ProtustrankaNazivFormatedOIB_1">ZABLAĆE d.o.o., OIB 45070209899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ZABLAĆE d.o.o. zastupanog po punomoćniku Edi Dorbić</item>
    </izvorni_sadrzaj>
    <derivirana_varijabla naziv="DomainObject.Predmet.ProtuStrankaListFormated_1">
      <item>ZABLAĆE d.o.o. zastupanog po punomoćniku Edi Dorbić</item>
    </derivirana_varijabla>
  </DomainObject.Predmet.ProtuStrankaListFormated>
  <DomainObject.Predmet.ProtuStrankaListFormatedOIB>
    <izvorni_sadrzaj>
      <item>ZABLAĆE d.o.o., OIB 45070209899 zastupanog po punomoćniku Edi Dorbić</item>
    </izvorni_sadrzaj>
    <derivirana_varijabla naziv="DomainObject.Predmet.ProtuStrankaListFormatedOIB_1">
      <item>ZABLAĆE d.o.o., OIB 45070209899 zastupanog po punomoćniku Edi Dorbić</item>
    </derivirana_varijabla>
  </DomainObject.Predmet.ProtuStrankaListFormatedOIB>
  <DomainObject.Predmet.ProtuStrankaListFormatedWithAdress>
    <izvorni_sadrzaj>
      <item>ZABLAĆE d.o.o., Roberta Frangeša Mihanovića 9, 10000 Zagreb zastupanog po punomoćniku Edi Dorbić</item>
    </izvorni_sadrzaj>
    <derivirana_varijabla naziv="DomainObject.Predmet.ProtuStrankaListFormatedWithAdress_1">
      <item>ZABLAĆE d.o.o., Roberta Frangeša Mihanovića 9, 10000 Zagreb zastupanog po punomoćniku Edi Dorbić</item>
    </derivirana_varijabla>
  </DomainObject.Predmet.ProtuStrankaListFormatedWithAdress>
  <DomainObject.Predmet.ProtuStrankaListFormatedWithAdressOIB>
    <izvorni_sadrzaj>
      <item>ZABLAĆE d.o.o., OIB 45070209899, Roberta Frangeša Mihanovića 9, 10000 Zagreb zastupanog po punomoćniku Edi Dorbić</item>
    </izvorni_sadrzaj>
    <derivirana_varijabla naziv="DomainObject.Predmet.ProtuStrankaListFormatedWithAdressOIB_1">
      <item>ZABLAĆE d.o.o., OIB 45070209899, Roberta Frangeša Mihanovića 9, 10000 Zagreb zastupanog po punomoćniku Edi Dorbić</item>
    </derivirana_varijabla>
  </DomainObject.Predmet.ProtuStrankaListFormatedWithAdressOIB>
  <DomainObject.Predmet.ProtuStrankaListNazivFormated>
    <izvorni_sadrzaj>
      <item>ZABLAĆE d.o.o.</item>
    </izvorni_sadrzaj>
    <derivirana_varijabla naziv="DomainObject.Predmet.ProtuStrankaListNazivFormated_1">
      <item>ZABLAĆE d.o.o.</item>
    </derivirana_varijabla>
  </DomainObject.Predmet.ProtuStrankaListNazivFormated>
  <DomainObject.Predmet.ProtuStrankaListNazivFormatedOIB>
    <izvorni_sadrzaj>
      <item>ZABLAĆE d.o.o., OIB 45070209899</item>
    </izvorni_sadrzaj>
    <derivirana_varijabla naziv="DomainObject.Predmet.ProtuStrankaListNazivFormatedOIB_1">
      <item>ZABLAĆE d.o.o., OIB 45070209899</item>
    </derivirana_varijabla>
  </DomainObject.Predmet.ProtuStrankaListNazivFormatedOIB>
  <DomainObject.Predmet.OstaliListFormated>
    <izvorni_sadrzaj>
      <item>Edi Dorbić punomoćnik sudionika u postupku ZABLAĆE d.o.o.</item>
    </izvorni_sadrzaj>
    <derivirana_varijabla naziv="DomainObject.Predmet.OstaliListFormated_1">
      <item>Edi Dorbić punomoćnik sudionika u postupku ZABLAĆE d.o.o.</item>
    </derivirana_varijabla>
  </DomainObject.Predmet.OstaliListFormated>
  <DomainObject.Predmet.OstaliListFormatedOIB>
    <izvorni_sadrzaj>
      <item>Edi Dorbić, OIB 29866903626 punomoćnik sudionika u postupku ZABLAĆE d.o.o.</item>
    </izvorni_sadrzaj>
    <derivirana_varijabla naziv="DomainObject.Predmet.OstaliListFormatedOIB_1">
      <item>Edi Dorbić, OIB 29866903626 punomoćnik sudionika u postupku ZABLAĆE d.o.o.</item>
    </derivirana_varijabla>
  </DomainObject.Predmet.OstaliListFormatedOIB>
  <DomainObject.Predmet.OstaliListFormatedWithAdress>
    <izvorni_sadrzaj>
      <item>Edi Dorbić, Horvaćanska Cesta 17, 10000 Zagreb punomoćnik sudionika u postupku ZABLAĆE d.o.o.</item>
    </izvorni_sadrzaj>
    <derivirana_varijabla naziv="DomainObject.Predmet.OstaliListFormatedWithAdress_1">
      <item>Edi Dorbić, Horvaćanska Cesta 17, 10000 Zagreb punomoćnik sudionika u postupku ZABLAĆE d.o.o.</item>
    </derivirana_varijabla>
  </DomainObject.Predmet.OstaliListFormatedWithAdress>
  <DomainObject.Predmet.OstaliListFormatedWithAdressOIB>
    <izvorni_sadrzaj>
      <item>Edi Dorbić, OIB 29866903626, Horvaćanska Cesta 17, 10000 Zagreb punomoćnik sudionika u postupku ZABLAĆE d.o.o.</item>
    </izvorni_sadrzaj>
    <derivirana_varijabla naziv="DomainObject.Predmet.OstaliListFormatedWithAdressOIB_1">
      <item>Edi Dorbić, OIB 29866903626, Horvaćanska Cesta 17, 10000 Zagreb punomoćnik sudionika u postupku ZABLAĆE d.o.o.</item>
    </derivirana_varijabla>
  </DomainObject.Predmet.OstaliListFormatedWithAdressOIB>
  <DomainObject.Predmet.OstaliListNazivFormated>
    <izvorni_sadrzaj>
      <item>Edi Dorbić</item>
    </izvorni_sadrzaj>
    <derivirana_varijabla naziv="DomainObject.Predmet.OstaliListNazivFormated_1">
      <item>Edi Dorbić</item>
    </derivirana_varijabla>
  </DomainObject.Predmet.OstaliListNazivFormated>
  <DomainObject.Predmet.OstaliListNazivFormatedOIB>
    <izvorni_sadrzaj>
      <item>Edi Dorbić, OIB 29866903626</item>
    </izvorni_sadrzaj>
    <derivirana_varijabla naziv="DomainObject.Predmet.OstaliListNazivFormatedOIB_1">
      <item>Edi Dorbić, OIB 29866903626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ZABLAĆE d.o.o.</izvorni_sadrzaj>
    <derivirana_varijabla naziv="DomainObject.Predmet.ProtustrankaIDrugi_1">ZABLAĆE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ZABLAĆE d.o.o., OIB 45070209899, Roberta Frangeša Mihanovića 9, 10000 Zagreb</izvorni_sadrzaj>
    <derivirana_varijabla naziv="DomainObject.Predmet.ProtustrankaIDrugiAdressOIB_1">ZABLAĆE d.o.o., OIB 45070209899, Roberta Frangeša Mihanovića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ZABLAĆE d.o.o.</item>
      <item>Edi Dorbić</item>
    </izvorni_sadrzaj>
    <derivirana_varijabla naziv="DomainObject.Predmet.SudioniciListNaziv_1">
      <item>FINA Regionalni centar Zagreb</item>
      <item>ZABLAĆE d.o.o.</item>
      <item>Edi Dorbić</item>
    </derivirana_varijabla>
  </DomainObject.Predmet.SudioniciListNaziv>
  <DomainObject.Predmet.SudioniciListAdressOIB>
    <izvorni_sadrzaj>
      <item>FINA Regionalni centar Zagreb, OIB 85821130368, Trg svibanjskih žrtava 1995. 1,10000 Zagreb</item>
      <item>ZABLAĆE d.o.o., OIB 45070209899, Roberta Frangeša Mihanovića 9,10000 Zagreb</item>
      <item>Edi Dorbić, OIB 29866903626, Horvaćanska Cesta 17,10000 Zagreb</item>
    </izvorni_sadrzaj>
    <derivirana_varijabla naziv="DomainObject.Predmet.SudioniciListAdressOIB_1">
      <item>FINA Regionalni centar Zagreb, OIB 85821130368, Trg svibanjskih žrtava 1995. 1,10000 Zagreb</item>
      <item>ZABLAĆE d.o.o., OIB 45070209899, Roberta Frangeša Mihanovića 9,10000 Zagreb</item>
      <item>Edi Dorbić, OIB 29866903626, Horvaćanska Cesta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45070209899</item>
      <item>, OIB 29866903626</item>
    </izvorni_sadrzaj>
    <derivirana_varijabla naziv="DomainObject.Predmet.SudioniciListNazivOIB_1">
      <item>, OIB 85821130368</item>
      <item>, OIB 45070209899</item>
      <item>, OIB 29866903626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2046</properties:Characters>
  <properties:Lines>53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2017-10-26T11:10:00Z</dcterms:created>
  <dc:creator>Maja Malec</dc:creator>
  <cp:lastModifiedBy>Maja Malec</cp:lastModifiedBy>
  <cp:lastPrinted>2017-10-26T11:11:00Z</cp:lastPrinted>
  <dcterms:modified xmlns:xsi="http://www.w3.org/2001/XMLSchema-instance" xsi:type="dcterms:W3CDTF">2017-10-26T11:11:00Z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