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09f1" w14:paraId="2b709f1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D57066">
        <w:t>9</w:t>
      </w:r>
      <w:r w:rsidR="008431F8">
        <w:t>2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</w:t>
      </w:r>
      <w:r w:rsidR="008431F8" w:rsidRPr="008431F8">
        <w:t>A 1 – trgovina d.o.o. za trgovinu i usluge, Sisak, Ante Starčevića 29,</w:t>
      </w:r>
      <w:r w:rsidR="008431F8">
        <w:t xml:space="preserve"> OIB 12959595713, MBS 120008000</w:t>
      </w:r>
      <w:r w:rsidR="00D57066" w:rsidRPr="00D57066">
        <w:t>,</w:t>
      </w:r>
      <w:r w:rsidR="00C97427">
        <w:t xml:space="preserve"> </w:t>
      </w:r>
      <w:r>
        <w:t xml:space="preserve">dana </w:t>
      </w:r>
      <w:r w:rsidR="00C071B1">
        <w:t>1</w:t>
      </w:r>
      <w:r w:rsidR="00D57066">
        <w:t>7.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8431F8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8431F8" w:rsidRPr="008431F8">
        <w:t>A 1 – trgovina d.o.o. za trgovinu i usluge, Sisak, Ante Starčevića 29,</w:t>
      </w:r>
      <w:r w:rsidR="008431F8">
        <w:t xml:space="preserve"> OIB 12959595713, MBS 120008000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C071B1">
        <w:t xml:space="preserve"> </w:t>
      </w:r>
      <w:r w:rsidR="000D4BE9">
        <w:t>Zdenko Krstić iz Osijeka, Županijska 2, OIB 13827089798.</w:t>
      </w:r>
      <w:r w:rsidR="00342EF9">
        <w:t xml:space="preserve"> </w:t>
      </w:r>
    </w:p>
    <w:p w:rsidRDefault="00B506CA" w:rsidP="00B506CA" w:rsidR="00B506CA">
      <w:pPr>
        <w:pStyle w:val="Odlomakpopisa"/>
      </w:pPr>
    </w:p>
    <w:p w:rsidRDefault="00B506CA" w:rsidP="008431F8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8431F8" w:rsidRPr="008431F8">
        <w:t>A 1 – trgovina d.o.o. za trgovinu i usluge, Sisak, Ante Starčevića 29,</w:t>
      </w:r>
      <w:r w:rsidR="008431F8">
        <w:t xml:space="preserve"> OIB 12959595713, MBS 120008000</w:t>
      </w:r>
      <w:r w:rsidR="00F77EFB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7066">
        <w:t xml:space="preserve">10. ožujka </w:t>
      </w:r>
      <w:r w:rsidR="002C604C">
        <w:t>2016</w:t>
      </w:r>
      <w:r>
        <w:t xml:space="preserve">. zahtjev za provedbu skraćenog stečajnog postupka nad dužnikom </w:t>
      </w:r>
      <w:r w:rsidR="008431F8" w:rsidRPr="008431F8">
        <w:t xml:space="preserve">A 1 – trgovina d.o.o. za trgovinu i usluge, Sisak, Ante Starčevića 29, OIB 12959595713, MBS </w:t>
      </w:r>
      <w:r w:rsidR="008431F8">
        <w:t>120008000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D57066">
        <w:t>6.</w:t>
      </w:r>
      <w:r>
        <w:t xml:space="preserve"> svibnja 2016. godine objavio oglas na mrežnoj stranici e-Oglasna ploča sudova pod poslovnim brojem St-1</w:t>
      </w:r>
      <w:r w:rsidR="002362E5">
        <w:t>2</w:t>
      </w:r>
      <w:r w:rsidR="00D57066">
        <w:t>9</w:t>
      </w:r>
      <w:r w:rsidR="008431F8">
        <w:t>2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D57066">
        <w:t>7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9E1" w:rsidP="00F961D8" w:rsidR="001C49E1">
      <w:r>
        <w:separator/>
      </w:r>
    </w:p>
  </w:endnote>
  <w:endnote w:id="0" w:type="continuationSeparator">
    <w:p w:rsidRDefault="001C49E1" w:rsidP="00F961D8" w:rsidR="001C4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9E1" w:rsidP="00F961D8" w:rsidR="001C49E1">
      <w:r>
        <w:separator/>
      </w:r>
    </w:p>
  </w:footnote>
  <w:footnote w:id="0" w:type="continuationSeparator">
    <w:p w:rsidRDefault="001C49E1" w:rsidP="00F961D8" w:rsidR="001C4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082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D57066">
      <w:t>9</w:t>
    </w:r>
    <w:r w:rsidR="008431F8">
      <w:t>2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D4BE9"/>
    <w:rsid w:val="001C0834"/>
    <w:rsid w:val="001C49E1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3F6082"/>
    <w:rsid w:val="00447275"/>
    <w:rsid w:val="00474310"/>
    <w:rsid w:val="004A1C0B"/>
    <w:rsid w:val="00581DBE"/>
    <w:rsid w:val="005C2B6B"/>
    <w:rsid w:val="005E2309"/>
    <w:rsid w:val="0066353D"/>
    <w:rsid w:val="006C7D9B"/>
    <w:rsid w:val="00731C1A"/>
    <w:rsid w:val="0077014F"/>
    <w:rsid w:val="008431F8"/>
    <w:rsid w:val="008D4169"/>
    <w:rsid w:val="008D61A3"/>
    <w:rsid w:val="009628B3"/>
    <w:rsid w:val="009664E4"/>
    <w:rsid w:val="009E1BBA"/>
    <w:rsid w:val="00AA5A4D"/>
    <w:rsid w:val="00AB6233"/>
    <w:rsid w:val="00B506CA"/>
    <w:rsid w:val="00C071B1"/>
    <w:rsid w:val="00C97427"/>
    <w:rsid w:val="00CC632A"/>
    <w:rsid w:val="00D12FDF"/>
    <w:rsid w:val="00D57066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St-1292/2016</izvorni_sadrzaj>
    <derivirana_varijabla naziv="DomainObject.Predmet.OznakaBroj_1">St-1292/2016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1 - trgovina d.o.o.</izvorni_sadrzaj>
    <derivirana_varijabla naziv="DomainObject.Predmet.ProtustrankaFormated_1">  A 1 - trgovina d.o.o.</derivirana_varijabla>
  </DomainObject.Predmet.ProtustrankaFormated>
  <DomainObject.Predmet.ProtustrankaFormatedOIB>
    <izvorni_sadrzaj>  A 1 - trgovina d.o.o., OIB 12959595713</izvorni_sadrzaj>
    <derivirana_varijabla naziv="DomainObject.Predmet.ProtustrankaFormatedOIB_1">  A 1 - trgovina d.o.o., OIB 12959595713</derivirana_varijabla>
  </DomainObject.Predmet.ProtustrankaFormatedOIB>
  <DomainObject.Predmet.ProtustrankaFormatedWithAdress>
    <izvorni_sadrzaj> A 1 - trgovina d.o.o., Ante Starčevića 29, 44000 Sisak</izvorni_sadrzaj>
    <derivirana_varijabla naziv="DomainObject.Predmet.ProtustrankaFormatedWithAdress_1"> A 1 - trgovina d.o.o., Ante Starčevića 29, 44000 Sisak</derivirana_varijabla>
  </DomainObject.Predmet.ProtustrankaFormatedWithAdress>
  <DomainObject.Predmet.ProtustrankaFormatedWithAdressOIB>
    <izvorni_sadrzaj> A 1 - trgovina d.o.o., OIB 12959595713, Ante Starčevića 29, 44000 Sisak</izvorni_sadrzaj>
    <derivirana_varijabla naziv="DomainObject.Predmet.ProtustrankaFormatedWithAdressOIB_1"> A 1 - trgovina d.o.o., OIB 12959595713, Ante Starčevića 29, 44000 Sisak</derivirana_varijabla>
  </DomainObject.Predmet.ProtustrankaFormatedWithAdressOIB>
  <DomainObject.Predmet.ProtustrankaWithAdress>
    <izvorni_sadrzaj>A 1 - trgovina d.o.o. Ante Starčevića 29, 44000 Sisak</izvorni_sadrzaj>
    <derivirana_varijabla naziv="DomainObject.Predmet.ProtustrankaWithAdress_1">A 1 - trgovina d.o.o. Ante Starčevića 29, 44000 Sisak</derivirana_varijabla>
  </DomainObject.Predmet.ProtustrankaWithAdress>
  <DomainObject.Predmet.ProtustrankaWithAdressOIB>
    <izvorni_sadrzaj>A 1 - trgovina d.o.o., OIB 12959595713, Ante Starčevića 29, 44000 Sisak</izvorni_sadrzaj>
    <derivirana_varijabla naziv="DomainObject.Predmet.ProtustrankaWithAdressOIB_1">A 1 - trgovina d.o.o., OIB 12959595713, Ante Starčevića 29, 44000 Sisak</derivirana_varijabla>
  </DomainObject.Predmet.ProtustrankaWithAdressOIB>
  <DomainObject.Predmet.ProtustrankaNazivFormated>
    <izvorni_sadrzaj>A 1 - trgovina d.o.o.</izvorni_sadrzaj>
    <derivirana_varijabla naziv="DomainObject.Predmet.ProtustrankaNazivFormated_1">A 1 - trgovina d.o.o.</derivirana_varijabla>
  </DomainObject.Predmet.ProtustrankaNazivFormated>
  <DomainObject.Predmet.ProtustrankaNazivFormatedOIB>
    <izvorni_sadrzaj>A 1 - trgovina d.o.o., OIB 12959595713</izvorni_sadrzaj>
    <derivirana_varijabla naziv="DomainObject.Predmet.ProtustrankaNazivFormatedOIB_1">A 1 - trgovina d.o.o., OIB 12959595713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1 - trgovina d.o.o.</item>
    </izvorni_sadrzaj>
    <derivirana_varijabla naziv="DomainObject.Predmet.ProtuStrankaListFormated_1">
      <item>A 1 - trgovina d.o.o.</item>
    </derivirana_varijabla>
  </DomainObject.Predmet.ProtuStrankaListFormated>
  <DomainObject.Predmet.ProtuStrankaListFormatedOIB>
    <izvorni_sadrzaj>
      <item>A 1 - trgovina d.o.o., OIB 12959595713</item>
    </izvorni_sadrzaj>
    <derivirana_varijabla naziv="DomainObject.Predmet.ProtuStrankaListFormatedOIB_1">
      <item>A 1 - trgovina d.o.o., OIB 12959595713</item>
    </derivirana_varijabla>
  </DomainObject.Predmet.ProtuStrankaListFormatedOIB>
  <DomainObject.Predmet.ProtuStrankaListFormatedWithAdress>
    <izvorni_sadrzaj>
      <item>A 1 - trgovina d.o.o., Ante Starčevića 29, 44000 Sisak</item>
    </izvorni_sadrzaj>
    <derivirana_varijabla naziv="DomainObject.Predmet.ProtuStrankaListFormatedWithAdress_1">
      <item>A 1 - trgovina d.o.o., Ante Starčevića 29, 44000 Sisak</item>
    </derivirana_varijabla>
  </DomainObject.Predmet.ProtuStrankaListFormatedWithAdress>
  <DomainObject.Predmet.ProtuStrankaListFormatedWithAdressOIB>
    <izvorni_sadrzaj>
      <item>A 1 - trgovina d.o.o., OIB 12959595713, Ante Starčevića 29, 44000 Sisak</item>
    </izvorni_sadrzaj>
    <derivirana_varijabla naziv="DomainObject.Predmet.ProtuStrankaListFormatedWithAdressOIB_1">
      <item>A 1 - trgovina d.o.o., OIB 12959595713, Ante Starčevića 29, 44000 Sisak</item>
    </derivirana_varijabla>
  </DomainObject.Predmet.ProtuStrankaListFormatedWithAdressOIB>
  <DomainObject.Predmet.ProtuStrankaListNazivFormated>
    <izvorni_sadrzaj>
      <item>A 1 - trgovina d.o.o.</item>
    </izvorni_sadrzaj>
    <derivirana_varijabla naziv="DomainObject.Predmet.ProtuStrankaListNazivFormated_1">
      <item>A 1 - trgovina d.o.o.</item>
    </derivirana_varijabla>
  </DomainObject.Predmet.ProtuStrankaListNazivFormated>
  <DomainObject.Predmet.ProtuStrankaListNazivFormatedOIB>
    <izvorni_sadrzaj>
      <item>A 1 - trgovina d.o.o., OIB 12959595713</item>
    </izvorni_sadrzaj>
    <derivirana_varijabla naziv="DomainObject.Predmet.ProtuStrankaListNazivFormatedOIB_1">
      <item>A 1 - trgovina d.o.o., OIB 12959595713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1 - trgovina d.o.o.</izvorni_sadrzaj>
    <derivirana_varijabla naziv="DomainObject.Predmet.ProtustrankaIDrugi_1">A 1 -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1 - trgovina d.o.o., OIB 12959595713, Ante Starčevića 29, 44000 Sisak</izvorni_sadrzaj>
    <derivirana_varijabla naziv="DomainObject.Predmet.ProtustrankaIDrugiAdressOIB_1">A 1 - trgovina d.o.o., OIB 12959595713, Ante Starčevića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1 - trgovina d.o.o.</item>
      <item>FINA Regionalni centar Zagreb</item>
    </izvorni_sadrzaj>
    <derivirana_varijabla naziv="DomainObject.Predmet.SudioniciListNaziv_1">
      <item>A 1 - trgovina d.o.o.</item>
      <item>FINA Regionalni centar Zagreb</item>
    </derivirana_varijabla>
  </DomainObject.Predmet.SudioniciListNaziv>
  <DomainObject.Predmet.SudioniciListAdressOIB>
    <izvorni_sadrzaj>
      <item>A 1 - trgovina d.o.o., OIB 12959595713, Ante Starčevića 29,44000 Sisak</item>
      <item>FINA Regionalni centar Zagreb, OIB 85821130368, Trg svibanjskih žrtava 1995. 1,10000 Zagreb</item>
    </izvorni_sadrzaj>
    <derivirana_varijabla naziv="DomainObject.Predmet.SudioniciListAdressOIB_1">
      <item>A 1 - trgovina d.o.o., OIB 12959595713, Ante Starčevića 29,44000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12959595713</item>
      <item>, OIB 85821130368</item>
    </izvorni_sadrzaj>
    <derivirana_varijabla naziv="DomainObject.Predmet.SudioniciListNazivOIB_1">
      <item>, OIB 12959595713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50C15-2BD0-4152-8334-7C69410C0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2326</properties:Characters>
  <properties:Lines>88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2016-08-16T10:01:00Z</dcterms:created>
  <dc:creator>Darija Miličević</dc:creator>
  <cp:lastModifiedBy>Darija Miličević</cp:lastModifiedBy>
  <cp:lastPrinted>2016-08-17T08:57:00Z</cp:lastPrinted>
  <dcterms:modified xmlns:xsi="http://www.w3.org/2001/XMLSchema-instance" xsi:type="dcterms:W3CDTF">2016-08-17T08:59:00Z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