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3492" w14:paraId="86d3492" w:rsidRDefault="00902901" w:rsidP="004D0E11" w:rsidR="00902901" w:rsidRPr="004B35C7">
      <w:pPr>
        <w:jc w:val="both"/>
        <w15:collapsed w:val="false"/>
        <w:rPr>
          <w:noProof/>
        </w:rPr>
      </w:pPr>
      <w:bookmarkStart w:name="_GoBack" w:id="0"/>
      <w:bookmarkEnd w:id="0"/>
      <w:r w:rsidRPr="004B35C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0E11" w:rsidRPr="004B35C7">
        <w:rPr>
          <w:noProof/>
        </w:rPr>
        <w:t xml:space="preserve">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0455" w:rsidR="006A0455" w:rsidRPr="004B35C7">
        <w:tc>
          <w:tcPr>
            <w:tcW w:type="dxa" w:w="3060"/>
          </w:tcPr>
          <w:p w:rsidRDefault="004D0E11" w:rsidR="006A0455" w:rsidRPr="004B35C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r w:rsidRPr="004B35C7">
              <w:rPr>
                <w:rFonts w:cs="Times New Roman" w:hAnsi="Times New Roman" w:ascii="Times New Roman"/>
                <w:i w:val="false"/>
                <w:noProof/>
              </w:rPr>
              <w:t xml:space="preserve"> </w:t>
            </w:r>
            <w:r w:rsidR="006A0455" w:rsidRPr="004B35C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6A0455" w:rsidR="006A0455" w:rsidRPr="004B35C7">
            <w:pPr>
              <w:jc w:val="center"/>
            </w:pPr>
            <w:r w:rsidRPr="004B35C7">
              <w:t>Trgovački sud u Zagrebu</w:t>
            </w:r>
          </w:p>
          <w:p w:rsidRDefault="006A0455" w:rsidR="006A0455" w:rsidRPr="004B35C7">
            <w:pPr>
              <w:overflowPunct w:val="false"/>
              <w:autoSpaceDE w:val="false"/>
              <w:autoSpaceDN w:val="false"/>
              <w:adjustRightInd w:val="false"/>
              <w:jc w:val="center"/>
            </w:pPr>
            <w:r w:rsidRPr="004B35C7">
              <w:t>Zagreb, Amruševa 2/II</w:t>
            </w:r>
          </w:p>
        </w:tc>
      </w:tr>
    </w:tbl>
    <w:p w:rsidRDefault="00424DDA" w:rsidP="00EF5476" w:rsidR="00EF5476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</w:p>
    <w:p w:rsidRDefault="006A0455" w:rsidP="00EF5476" w:rsidR="00F63587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EF5476">
        <w:rPr>
          <w:b/>
        </w:rPr>
        <w:t xml:space="preserve">                                          </w:t>
      </w:r>
      <w:r w:rsidR="00F63587">
        <w:t>40.</w:t>
      </w:r>
      <w:r w:rsidR="00F63587" w:rsidRPr="0063308C">
        <w:t xml:space="preserve"> St-</w:t>
      </w:r>
      <w:r w:rsidR="00F63587">
        <w:t>1155/2018</w:t>
      </w:r>
    </w:p>
    <w:p w:rsidRDefault="00F63587" w:rsidP="00F63587" w:rsidR="00F63587"/>
    <w:p w:rsidRDefault="00F63587" w:rsidP="00F63587" w:rsidR="00F63587">
      <w:pPr>
        <w:jc w:val="center"/>
      </w:pPr>
    </w:p>
    <w:p w:rsidRDefault="00F63587" w:rsidP="00F63587" w:rsidR="00F63587" w:rsidRPr="0063308C">
      <w:pPr>
        <w:jc w:val="center"/>
      </w:pPr>
      <w:r>
        <w:t>R E P U B L I K A   H R V A T S K A</w:t>
      </w:r>
    </w:p>
    <w:p w:rsidRDefault="00F63587" w:rsidP="00F63587" w:rsidR="00F63587" w:rsidRPr="0063308C">
      <w:pPr>
        <w:jc w:val="center"/>
      </w:pPr>
      <w:r w:rsidRPr="0063308C">
        <w:t>R J E Š E NJ E</w:t>
      </w:r>
    </w:p>
    <w:p w:rsidRDefault="00F63587" w:rsidP="00F63587" w:rsidR="00F63587" w:rsidRPr="0063308C">
      <w:pPr>
        <w:jc w:val="both"/>
      </w:pPr>
    </w:p>
    <w:p w:rsidRDefault="00F63587" w:rsidP="00F63587" w:rsidR="00F63587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pojedincu, u predstečajnom postupku nad dužnikom EUROANODIZACIJA d.o.o., 10431 Novaki, Zagrebačka 1. OIB 58180094655,  </w:t>
      </w:r>
      <w:r w:rsidRPr="007A3302">
        <w:t xml:space="preserve">dana </w:t>
      </w:r>
      <w:r w:rsidR="00792D60">
        <w:t>22.kolovoza</w:t>
      </w:r>
      <w:r w:rsidRPr="007A3302">
        <w:t xml:space="preserve"> 201</w:t>
      </w:r>
      <w:r>
        <w:t>8</w:t>
      </w:r>
      <w:r w:rsidRPr="007A3302">
        <w:t>.</w:t>
      </w:r>
    </w:p>
    <w:p w:rsidRDefault="00F63587" w:rsidP="00F63587" w:rsidR="00F63587" w:rsidRPr="00FF0832">
      <w:pPr>
        <w:ind w:firstLine="708"/>
        <w:jc w:val="both"/>
        <w:rPr>
          <w:sz w:val="40"/>
          <w:szCs w:val="40"/>
        </w:rPr>
      </w:pPr>
    </w:p>
    <w:p w:rsidRDefault="00F63587" w:rsidP="00F63587" w:rsidR="00F63587" w:rsidRPr="000F068D">
      <w:pPr>
        <w:jc w:val="center"/>
        <w:rPr>
          <w:b/>
        </w:rPr>
      </w:pPr>
      <w:r w:rsidRPr="000F068D">
        <w:rPr>
          <w:b/>
        </w:rPr>
        <w:t>r i j e š i o    j e</w:t>
      </w:r>
    </w:p>
    <w:p w:rsidRDefault="00F63587" w:rsidP="00F63587" w:rsidR="00F63587" w:rsidRPr="000F068D">
      <w:pPr>
        <w:jc w:val="center"/>
      </w:pPr>
    </w:p>
    <w:p w:rsidRDefault="00F63587" w:rsidP="00FF0832" w:rsidR="00F63587" w:rsidRPr="000F068D">
      <w:pPr>
        <w:ind w:firstLine="708"/>
        <w:jc w:val="both"/>
      </w:pPr>
      <w:r w:rsidRPr="000F068D">
        <w:t xml:space="preserve">I. </w:t>
      </w:r>
      <w:r w:rsidR="00792D60">
        <w:t xml:space="preserve">Branka Božić iz Zagreba, Mirka Deanovića 11., OIB 50835813248., </w:t>
      </w:r>
      <w:r w:rsidR="00FF0832">
        <w:t xml:space="preserve"> </w:t>
      </w:r>
      <w:r w:rsidRPr="000F068D">
        <w:t xml:space="preserve">razrješava se dužnosti povjerenika predstečajne nagodbe </w:t>
      </w:r>
      <w:r w:rsidR="00913834">
        <w:t>nad dužnikom EUROANODIZACIJA d.o.o., 10431 Novaki, Zagrebačka 1. OIB 58180094655</w:t>
      </w:r>
    </w:p>
    <w:p w:rsidRDefault="00F63587" w:rsidP="00F63587" w:rsidR="00F63587" w:rsidRPr="000F068D">
      <w:pPr>
        <w:ind w:firstLine="720"/>
        <w:jc w:val="both"/>
      </w:pPr>
      <w:r w:rsidRPr="000F068D">
        <w:t xml:space="preserve">II. </w:t>
      </w:r>
      <w:r w:rsidR="00792D60">
        <w:t xml:space="preserve">Damir Šebetić iz Zagreba, Ignjata Đorđića </w:t>
      </w:r>
      <w:r w:rsidR="009F1DDA">
        <w:t xml:space="preserve">6., OIB 84590633905 </w:t>
      </w:r>
      <w:r w:rsidRPr="000F068D">
        <w:t xml:space="preserve">imenuje se povjerenikom predstečajne nagodbe </w:t>
      </w:r>
      <w:r w:rsidR="00913834">
        <w:t>nad dužnikom EUROANODIZACIJA d.o.o., 10431 Novaki, Zagrebačka 1. OIB 58180094655</w:t>
      </w:r>
    </w:p>
    <w:p w:rsidRDefault="00F63587" w:rsidP="00F63587" w:rsidR="00F63587" w:rsidRPr="000F068D">
      <w:pPr>
        <w:tabs>
          <w:tab w:pos="1440" w:val="left"/>
        </w:tabs>
        <w:jc w:val="both"/>
      </w:pPr>
      <w:r w:rsidRPr="000F068D">
        <w:rPr>
          <w:b/>
        </w:rPr>
        <w:t xml:space="preserve">            </w:t>
      </w:r>
      <w:r w:rsidRPr="000F068D">
        <w:t xml:space="preserve">III.  Ovo rješenje će se objaviti na e-oglasnoj ploči suda, te dostaviti sudskom registru ovog suda i Financijskoj agenciji. </w:t>
      </w:r>
    </w:p>
    <w:p w:rsidRDefault="00F63587" w:rsidP="00F63587" w:rsidR="00F63587" w:rsidRPr="000F068D">
      <w:pPr>
        <w:jc w:val="center"/>
      </w:pPr>
    </w:p>
    <w:p w:rsidRDefault="00F63587" w:rsidP="00F63587" w:rsidR="00F63587" w:rsidRPr="000F068D">
      <w:pPr>
        <w:jc w:val="center"/>
      </w:pPr>
      <w:r w:rsidRPr="000F068D">
        <w:t>Obrazloženje</w:t>
      </w:r>
    </w:p>
    <w:p w:rsidRDefault="00F63587" w:rsidP="00F63587" w:rsidR="00F63587" w:rsidRPr="000F068D">
      <w:pPr>
        <w:tabs>
          <w:tab w:pos="0" w:val="left"/>
        </w:tabs>
        <w:jc w:val="both"/>
      </w:pPr>
    </w:p>
    <w:p w:rsidRDefault="00F63587" w:rsidP="00F63587" w:rsidR="00F47C74">
      <w:pPr>
        <w:ind w:firstLine="555"/>
        <w:jc w:val="both"/>
      </w:pPr>
      <w:r w:rsidRPr="000F068D">
        <w:t xml:space="preserve">Rješenjem ovog suda od </w:t>
      </w:r>
      <w:r w:rsidR="00F47C74">
        <w:t xml:space="preserve"> 3.svibnja</w:t>
      </w:r>
      <w:r w:rsidRPr="000F068D">
        <w:t xml:space="preserve"> 201</w:t>
      </w:r>
      <w:r w:rsidR="00F47C74">
        <w:t>8</w:t>
      </w:r>
      <w:r w:rsidRPr="000F068D">
        <w:t xml:space="preserve">. otvoren je predstečajni postupak nad dužnikom </w:t>
      </w:r>
      <w:r w:rsidR="00F47C74">
        <w:t xml:space="preserve">EUROANODIZACIJA d.o.o., 10431 Novaki, Zagrebačka 1. OIB 58180094655., </w:t>
      </w:r>
      <w:r w:rsidRPr="000F068D">
        <w:t xml:space="preserve">(toč.I.), a za povjerenika predstečajne nagodbe je imenovan </w:t>
      </w:r>
      <w:r w:rsidR="00F47C74">
        <w:t>Davor Petera, Zagreb, Srebrenjak 84. , OIB 90695323330.</w:t>
      </w:r>
      <w:r w:rsidRPr="000F068D">
        <w:t xml:space="preserve"> (toč.II.) </w:t>
      </w:r>
    </w:p>
    <w:p w:rsidRDefault="00CF19EE" w:rsidP="00F63587" w:rsidR="00F63587">
      <w:pPr>
        <w:ind w:firstLine="555"/>
        <w:jc w:val="both"/>
      </w:pPr>
      <w:r w:rsidRPr="000F068D">
        <w:t xml:space="preserve">Povjerenik je izabran metodom slučajnog odabira s liste A stečajnih upravitelja, sukladno odredbi članka  23. stavak 3. i članka 84. stavak 1. Stečajnog zakona </w:t>
      </w:r>
      <w:r w:rsidR="00F63587" w:rsidRPr="000F068D">
        <w:t>(N.N.br.71/15</w:t>
      </w:r>
      <w:r w:rsidR="00F47C74">
        <w:t xml:space="preserve"> i 104/17</w:t>
      </w:r>
      <w:r w:rsidR="00F63587" w:rsidRPr="000F068D">
        <w:t>, dalje: SZ)</w:t>
      </w:r>
    </w:p>
    <w:p w:rsidRDefault="00F63587" w:rsidP="00F63587" w:rsidR="002763B9">
      <w:pPr>
        <w:ind w:firstLine="720"/>
        <w:jc w:val="both"/>
      </w:pPr>
      <w:r w:rsidRPr="000F068D">
        <w:t xml:space="preserve">Podneskom od </w:t>
      </w:r>
      <w:r w:rsidR="002763B9">
        <w:t>17.svibnja</w:t>
      </w:r>
      <w:r w:rsidRPr="000F068D">
        <w:t xml:space="preserve"> 201</w:t>
      </w:r>
      <w:r w:rsidR="002763B9">
        <w:t>8</w:t>
      </w:r>
      <w:r w:rsidRPr="000F068D">
        <w:t xml:space="preserve">. </w:t>
      </w:r>
      <w:r w:rsidR="002763B9">
        <w:t>Davor Petera</w:t>
      </w:r>
      <w:r w:rsidR="007C4AA5" w:rsidRPr="007C4AA5">
        <w:t xml:space="preserve"> </w:t>
      </w:r>
      <w:r w:rsidR="007C4AA5">
        <w:t>iz Zagreba</w:t>
      </w:r>
      <w:r w:rsidR="002763B9">
        <w:t xml:space="preserve"> </w:t>
      </w:r>
      <w:r w:rsidRPr="000F068D">
        <w:t xml:space="preserve">je zatražio razrješenje dužnosti povjerenika u postupku predstečajne nagodbe nad dužnikom </w:t>
      </w:r>
      <w:r w:rsidR="002763B9">
        <w:t>EUROANODIZACIJA d.o.o., navodeći kao razlog zahtjeva za razrješenje bolest.</w:t>
      </w:r>
    </w:p>
    <w:p w:rsidRDefault="002763B9" w:rsidP="00070C0B" w:rsidR="002763B9" w:rsidRPr="000F068D">
      <w:pPr>
        <w:ind w:firstLine="720"/>
        <w:jc w:val="both"/>
      </w:pPr>
      <w:r>
        <w:t xml:space="preserve">Uz podnesak je </w:t>
      </w:r>
      <w:r w:rsidR="00070C0B">
        <w:t xml:space="preserve">Davor </w:t>
      </w:r>
      <w:r w:rsidR="00E60418">
        <w:t>P</w:t>
      </w:r>
      <w:r w:rsidR="00070C0B">
        <w:t>etara dostavio povijest bolesti (list 156).</w:t>
      </w:r>
      <w:r>
        <w:t xml:space="preserve"> </w:t>
      </w:r>
    </w:p>
    <w:p w:rsidRDefault="00FC538F" w:rsidP="007C4AA5" w:rsidR="007C4AA5">
      <w:pPr>
        <w:ind w:firstLine="708"/>
        <w:jc w:val="both"/>
      </w:pPr>
      <w:r>
        <w:t>Rješenjemo</w:t>
      </w:r>
      <w:r w:rsidRPr="00FC538F">
        <w:t xml:space="preserve"> </w:t>
      </w:r>
      <w:r>
        <w:t>ovog suda od 24.svibnja</w:t>
      </w:r>
      <w:r w:rsidRPr="007A3302">
        <w:t xml:space="preserve"> 201</w:t>
      </w:r>
      <w:r>
        <w:t>8</w:t>
      </w:r>
      <w:r w:rsidRPr="007A3302">
        <w:t>.</w:t>
      </w:r>
      <w:r w:rsidRPr="000F068D">
        <w:t xml:space="preserve"> </w:t>
      </w:r>
      <w:r>
        <w:t>Davor Petera</w:t>
      </w:r>
      <w:r w:rsidR="007C4AA5">
        <w:t xml:space="preserve"> iz Zagreba </w:t>
      </w:r>
      <w:r w:rsidRPr="000F068D">
        <w:t>razrješ</w:t>
      </w:r>
      <w:r>
        <w:t xml:space="preserve">en je </w:t>
      </w:r>
      <w:r w:rsidRPr="000F068D">
        <w:t>dužnosti povjerenika</w:t>
      </w:r>
      <w:r w:rsidR="00303573">
        <w:t>,</w:t>
      </w:r>
      <w:r w:rsidRPr="000F068D">
        <w:t xml:space="preserve"> </w:t>
      </w:r>
      <w:r w:rsidR="007C4AA5">
        <w:t xml:space="preserve">a za  povjerenika imenovana </w:t>
      </w:r>
      <w:r w:rsidRPr="000F068D">
        <w:t xml:space="preserve"> </w:t>
      </w:r>
      <w:r>
        <w:t>Ana Marija Međimurec, Zagreb, Ilica 104., OIB 86890331310</w:t>
      </w:r>
      <w:r w:rsidR="007C4AA5">
        <w:t>.</w:t>
      </w:r>
    </w:p>
    <w:p w:rsidRDefault="00CF19EE" w:rsidP="00CF19EE" w:rsidR="007C4AA5">
      <w:pPr>
        <w:ind w:firstLine="708"/>
        <w:jc w:val="both"/>
      </w:pPr>
      <w:r>
        <w:t xml:space="preserve">Ana Marija Međimurec je </w:t>
      </w:r>
      <w:r w:rsidRPr="000F068D">
        <w:t>izabran</w:t>
      </w:r>
      <w:r>
        <w:t>a</w:t>
      </w:r>
      <w:r w:rsidRPr="000F068D">
        <w:t xml:space="preserve"> metodom slučajnog odabira s liste A stečajnih upravitelja, sukladno odredbi članka  23. stavak 3. i članka 84. stavak 1.</w:t>
      </w:r>
      <w:r>
        <w:t xml:space="preserve"> SZ-a</w:t>
      </w:r>
    </w:p>
    <w:p w:rsidRDefault="00CF19EE" w:rsidP="00CF19EE" w:rsidR="00CF19EE">
      <w:pPr>
        <w:ind w:firstLine="708"/>
        <w:jc w:val="both"/>
      </w:pPr>
    </w:p>
    <w:p w:rsidRDefault="00CF19EE" w:rsidP="00CF19EE" w:rsidR="00CF19EE">
      <w:pPr>
        <w:ind w:firstLine="720"/>
        <w:jc w:val="both"/>
      </w:pPr>
      <w:r w:rsidRPr="000F068D">
        <w:t xml:space="preserve">Podneskom od </w:t>
      </w:r>
      <w:r w:rsidR="004E6ED3">
        <w:t>20. srpnja</w:t>
      </w:r>
      <w:r w:rsidRPr="000F068D">
        <w:t xml:space="preserve"> 201</w:t>
      </w:r>
      <w:r>
        <w:t>8</w:t>
      </w:r>
      <w:r w:rsidRPr="000F068D">
        <w:t xml:space="preserve">. </w:t>
      </w:r>
      <w:r w:rsidR="004E6ED3">
        <w:t xml:space="preserve">Ana Marija Međimurec </w:t>
      </w:r>
      <w:r>
        <w:t xml:space="preserve">iz Zagreba </w:t>
      </w:r>
      <w:r w:rsidRPr="000F068D">
        <w:t>je zatraži</w:t>
      </w:r>
      <w:r w:rsidR="004E6ED3">
        <w:t>la</w:t>
      </w:r>
      <w:r w:rsidRPr="000F068D">
        <w:t xml:space="preserve"> razrješenje dužnosti povjerenika u postupku predstečajne nagodbe nad dužnikom </w:t>
      </w:r>
      <w:r>
        <w:t>EUROANODIZACIJA d.o.o., navodeći kao razlog zahtjeva za razrješenje bolest.</w:t>
      </w:r>
    </w:p>
    <w:p w:rsidRDefault="00CF19EE" w:rsidP="004E6ED3" w:rsidR="00F63587">
      <w:pPr>
        <w:ind w:firstLine="708"/>
        <w:jc w:val="both"/>
      </w:pPr>
      <w:r>
        <w:t xml:space="preserve">Uz podnesak je </w:t>
      </w:r>
      <w:r w:rsidR="004E6ED3">
        <w:t xml:space="preserve">Ana Marija Međimurec dostavila </w:t>
      </w:r>
      <w:r w:rsidR="00303573">
        <w:t>izvješće o privremenoj nesposobnosti za rad i specijalistički nalaz.</w:t>
      </w:r>
      <w:r w:rsidR="004E6ED3">
        <w:t xml:space="preserve"> (list 164-165)</w:t>
      </w:r>
    </w:p>
    <w:p w:rsidRDefault="00220779" w:rsidP="00F63587" w:rsidR="003072F0">
      <w:pPr>
        <w:ind w:firstLine="720"/>
        <w:jc w:val="both"/>
      </w:pPr>
      <w:r>
        <w:t>Rješenjemo</w:t>
      </w:r>
      <w:r w:rsidRPr="00FC538F">
        <w:t xml:space="preserve"> </w:t>
      </w:r>
      <w:r>
        <w:t xml:space="preserve">ovog suda od 23.srpnja </w:t>
      </w:r>
      <w:r w:rsidRPr="007A3302">
        <w:t>201</w:t>
      </w:r>
      <w:r>
        <w:t>8</w:t>
      </w:r>
      <w:r w:rsidRPr="007A3302">
        <w:t>.</w:t>
      </w:r>
      <w:r w:rsidRPr="000F068D">
        <w:t xml:space="preserve"> </w:t>
      </w:r>
      <w:r>
        <w:t xml:space="preserve">Ana Marija Međimurec iz Zagreba </w:t>
      </w:r>
      <w:r w:rsidRPr="000F068D">
        <w:t>razrješ</w:t>
      </w:r>
      <w:r>
        <w:t xml:space="preserve">ena je </w:t>
      </w:r>
      <w:r w:rsidRPr="000F068D">
        <w:t>dužnosti povjerenika</w:t>
      </w:r>
      <w:r>
        <w:t>,</w:t>
      </w:r>
      <w:r w:rsidRPr="000F068D">
        <w:t xml:space="preserve"> </w:t>
      </w:r>
      <w:r>
        <w:t>a za  povjerenika imenovana Branka Božić iz Zagreba</w:t>
      </w:r>
      <w:r w:rsidR="003072F0">
        <w:t>.</w:t>
      </w:r>
    </w:p>
    <w:p w:rsidRDefault="003072F0" w:rsidP="00F63587" w:rsidR="003072F0">
      <w:pPr>
        <w:ind w:firstLine="720"/>
        <w:jc w:val="both"/>
      </w:pPr>
    </w:p>
    <w:p w:rsidRDefault="003072F0" w:rsidP="003072F0" w:rsidR="003072F0">
      <w:pPr>
        <w:ind w:firstLine="720"/>
        <w:jc w:val="both"/>
      </w:pPr>
      <w:r w:rsidRPr="000F068D">
        <w:t xml:space="preserve">Podneskom od </w:t>
      </w:r>
      <w:r>
        <w:t>31. srpnja</w:t>
      </w:r>
      <w:r w:rsidRPr="000F068D">
        <w:t xml:space="preserve"> 201</w:t>
      </w:r>
      <w:r>
        <w:t>8</w:t>
      </w:r>
      <w:r w:rsidRPr="000F068D">
        <w:t xml:space="preserve">. </w:t>
      </w:r>
      <w:r>
        <w:t xml:space="preserve">Branka Božić iz Zagreba </w:t>
      </w:r>
      <w:r w:rsidRPr="000F068D">
        <w:t>je zatraži</w:t>
      </w:r>
      <w:r>
        <w:t>la</w:t>
      </w:r>
      <w:r w:rsidRPr="000F068D">
        <w:t xml:space="preserve"> razrješenje dužnosti povjerenika u postupku predstečajne nagodbe nad dužnikom </w:t>
      </w:r>
      <w:r>
        <w:t>EUROANODIZACIJA d.o.o., navodeći kao razlog zahtjeva za razrješenje bolest.</w:t>
      </w:r>
    </w:p>
    <w:p w:rsidRDefault="003072F0" w:rsidP="003072F0" w:rsidR="003072F0">
      <w:pPr>
        <w:ind w:firstLine="708"/>
        <w:jc w:val="both"/>
      </w:pPr>
      <w:r>
        <w:t xml:space="preserve">Uz podnesak je Branka Božić dostavila </w:t>
      </w:r>
      <w:r w:rsidR="00A5295E">
        <w:t>liječničku potvrdu.</w:t>
      </w:r>
      <w:r>
        <w:t xml:space="preserve"> (list 1</w:t>
      </w:r>
      <w:r w:rsidR="00A5295E">
        <w:t>79</w:t>
      </w:r>
      <w:r>
        <w:t>)</w:t>
      </w:r>
    </w:p>
    <w:p w:rsidRDefault="00220779" w:rsidP="00F63587" w:rsidR="00220779" w:rsidRPr="000F068D">
      <w:pPr>
        <w:ind w:firstLine="720"/>
        <w:jc w:val="both"/>
      </w:pPr>
    </w:p>
    <w:p w:rsidRDefault="00F63587" w:rsidP="00F63587" w:rsidR="00F63587" w:rsidRPr="000F068D">
      <w:pPr>
        <w:ind w:firstLine="680"/>
        <w:jc w:val="both"/>
      </w:pPr>
      <w:r w:rsidRPr="000F068D">
        <w:t>Prema odredbi članka 23. stavak 3. SZ-a na određivanje povjerenika, nadzor nad njegovim radom, odgovornost, te nagradu i naknadu troškova za rad na odgovarajući se način primjenjuju odredbe SZ o stečajnom upravitelju, a prema odredbi članka 91. stavak 5. SZ-a sud može razriješiti stečajnog upravitelja i na osobni zahtjev</w:t>
      </w:r>
      <w:r w:rsidR="00ED129F">
        <w:t xml:space="preserve"> iz opravdanih razloga</w:t>
      </w:r>
      <w:r w:rsidRPr="000F068D">
        <w:t xml:space="preserve">. </w:t>
      </w:r>
    </w:p>
    <w:p w:rsidRDefault="00F63587" w:rsidP="00F63587" w:rsidR="00F63587" w:rsidRPr="000F068D">
      <w:pPr>
        <w:ind w:firstLine="720"/>
        <w:jc w:val="both"/>
      </w:pPr>
    </w:p>
    <w:p w:rsidRDefault="00ED129F" w:rsidP="00F63587" w:rsidR="00F63587" w:rsidRPr="000F068D">
      <w:pPr>
        <w:ind w:firstLine="720"/>
        <w:jc w:val="both"/>
      </w:pPr>
      <w:r>
        <w:t>Kako je zahtjev za razrješenje</w:t>
      </w:r>
      <w:r w:rsidR="00303573">
        <w:t xml:space="preserve">, po ocjeni ovog suda, </w:t>
      </w:r>
      <w:r w:rsidR="00190F2A">
        <w:t>povjerenik učinio opravdanim priloženim liječničkim ispravama, t</w:t>
      </w:r>
      <w:r w:rsidR="00F63587" w:rsidRPr="000F068D">
        <w:t xml:space="preserve">emeljem zahtjeva povjerenika od </w:t>
      </w:r>
      <w:r w:rsidR="00DE72D1">
        <w:t>31.srpnja</w:t>
      </w:r>
      <w:r w:rsidR="00F63587" w:rsidRPr="000F068D">
        <w:t xml:space="preserve"> 201</w:t>
      </w:r>
      <w:r w:rsidR="00070C0B">
        <w:t>8</w:t>
      </w:r>
      <w:r w:rsidR="00F63587" w:rsidRPr="000F068D">
        <w:t>., a uz primjenu članka 23. stavak 3. i članka 91. stavak 5. SZ-a riješeno je kao pod toč.I.</w:t>
      </w:r>
    </w:p>
    <w:p w:rsidRDefault="00F63587" w:rsidP="00F63587" w:rsidR="00F63587" w:rsidRPr="000F068D">
      <w:pPr>
        <w:ind w:firstLine="720"/>
        <w:jc w:val="both"/>
      </w:pPr>
    </w:p>
    <w:p w:rsidRDefault="00F63587" w:rsidP="00F63587" w:rsidR="00F63587" w:rsidRPr="000F068D">
      <w:pPr>
        <w:ind w:firstLine="720"/>
        <w:jc w:val="both"/>
      </w:pPr>
      <w:r w:rsidRPr="000F068D">
        <w:t>Novoimenovani povjerenik izabran je metodom slučajnog odabira s liste A stečajnih upravitelja, sukladno odredbi članka 23. stavak 3. i članka 84. stavak 1. SZ-a (toč.II.)</w:t>
      </w:r>
    </w:p>
    <w:p w:rsidRDefault="00F63587" w:rsidP="00F63587" w:rsidR="00F63587" w:rsidRPr="000F068D">
      <w:pPr>
        <w:ind w:firstLine="720"/>
        <w:jc w:val="both"/>
      </w:pPr>
    </w:p>
    <w:p w:rsidRDefault="00F63587" w:rsidP="00F63587" w:rsidR="00F63587" w:rsidRPr="000F068D">
      <w:pPr>
        <w:jc w:val="center"/>
      </w:pPr>
      <w:r w:rsidRPr="000F068D">
        <w:t xml:space="preserve">Zagreb, </w:t>
      </w:r>
      <w:r w:rsidR="00390B4F">
        <w:t>2</w:t>
      </w:r>
      <w:r w:rsidR="00DE72D1">
        <w:t>2.kolovoza</w:t>
      </w:r>
      <w:r w:rsidRPr="000F068D">
        <w:t xml:space="preserve"> 201</w:t>
      </w:r>
      <w:r w:rsidR="00070C0B">
        <w:t>8</w:t>
      </w:r>
      <w:r w:rsidRPr="000F068D">
        <w:t>.</w:t>
      </w:r>
    </w:p>
    <w:p w:rsidRDefault="00F63587" w:rsidP="00F63587" w:rsidR="00F63587" w:rsidRPr="000F068D">
      <w:pPr>
        <w:jc w:val="right"/>
      </w:pPr>
      <w:r w:rsidRPr="000F068D">
        <w:tab/>
      </w:r>
      <w:r w:rsidRPr="000F068D">
        <w:tab/>
      </w:r>
      <w:r w:rsidRPr="000F068D">
        <w:tab/>
      </w:r>
      <w:r w:rsidRPr="000F068D">
        <w:tab/>
      </w:r>
      <w:r w:rsidRPr="000F068D">
        <w:tab/>
      </w:r>
      <w:r w:rsidRPr="000F068D">
        <w:tab/>
      </w:r>
      <w:r w:rsidRPr="000F068D">
        <w:tab/>
        <w:t xml:space="preserve">Sudac: </w:t>
      </w:r>
    </w:p>
    <w:p w:rsidRDefault="00F63587" w:rsidP="00F63587" w:rsidR="00F63587" w:rsidRPr="000F068D">
      <w:pPr>
        <w:jc w:val="right"/>
      </w:pPr>
      <w:r w:rsidRPr="000F068D">
        <w:t xml:space="preserve">Ante Galić </w:t>
      </w:r>
      <w:r w:rsidR="00993DE8">
        <w:t>v.r.</w:t>
      </w:r>
    </w:p>
    <w:p w:rsidRDefault="00F63587" w:rsidP="00F63587" w:rsidR="00F63587" w:rsidRPr="000F068D">
      <w:pPr>
        <w:jc w:val="both"/>
      </w:pPr>
    </w:p>
    <w:p w:rsidRDefault="00F63587" w:rsidP="00F63587" w:rsidR="00F63587" w:rsidRPr="000F068D">
      <w:pPr>
        <w:jc w:val="both"/>
      </w:pPr>
      <w:r w:rsidRPr="000F068D">
        <w:t xml:space="preserve">Uputa o pravnom lijeku: </w:t>
      </w:r>
    </w:p>
    <w:p w:rsidRDefault="00F63587" w:rsidP="00F63587" w:rsidR="00F63587" w:rsidRPr="000F068D">
      <w:pPr>
        <w:jc w:val="both"/>
      </w:pPr>
      <w:r w:rsidRPr="000F068D">
        <w:t>Protiv ovog rješenja dopuštena je žalba u roku od 8 dana.  Žalba se podnosi ovom sudu u 2 primjerka za Visoki trgovački sud RH.</w:t>
      </w:r>
    </w:p>
    <w:p w:rsidRDefault="00F63587" w:rsidP="00F63587" w:rsidR="00F63587" w:rsidRPr="000F068D">
      <w:pPr>
        <w:jc w:val="both"/>
      </w:pPr>
    </w:p>
    <w:p w:rsidRDefault="00993DE8" w:rsidP="00993DE8" w:rsidR="00993DE8">
      <w:pPr>
        <w:ind w:firstLine="708" w:left="3540"/>
        <w:jc w:val="both"/>
      </w:pPr>
      <w:r>
        <w:t>Za točnost otpravka, ovlašteni službenik:</w:t>
      </w:r>
    </w:p>
    <w:p w:rsidRDefault="00993DE8" w:rsidP="00422EE0" w:rsidR="00993DE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93DE8" w:rsidP="00993DE8" w:rsidR="00993DE8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993DE8" w:rsidP="00993DE8" w:rsidR="00993DE8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F63587" w:rsidP="00993DE8" w:rsidR="00F63587" w:rsidRPr="000F068D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 w:rsidRPr="000F068D">
        <w:t xml:space="preserve"> </w:t>
      </w:r>
    </w:p>
    <w:sectPr w:rsidSect="00302849" w:rsidR="00F63587" w:rsidRPr="000F068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D6A" w:rsidR="00AA2D6A">
      <w:r>
        <w:separator/>
      </w:r>
    </w:p>
  </w:endnote>
  <w:endnote w:id="0" w:type="continuationSeparator">
    <w:p w:rsidRDefault="00AA2D6A" w:rsidR="00AA2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D6A" w:rsidR="00AA2D6A">
      <w:r>
        <w:separator/>
      </w:r>
    </w:p>
  </w:footnote>
  <w:footnote w:id="0" w:type="continuationSeparator">
    <w:p w:rsidRDefault="00AA2D6A" w:rsidR="00AA2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DD2" w:rsidR="00AF2D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3D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95" w:rsidR="00AF2DD2">
    <w:pPr>
      <w:pStyle w:val="Zaglavlje"/>
    </w:pPr>
    <w:r>
      <w:t xml:space="preserve">                                                                                            </w:t>
    </w:r>
    <w:r w:rsidR="00A1461C">
      <w:tab/>
    </w:r>
    <w:r>
      <w:t xml:space="preserve"> </w:t>
    </w:r>
    <w:r w:rsidR="00A272CB">
      <w:t>St-</w:t>
    </w:r>
    <w:r w:rsidR="00E60418">
      <w:t>1155</w:t>
    </w:r>
    <w:r w:rsidR="009D5878">
      <w:t>/1</w:t>
    </w:r>
    <w:r w:rsidR="002273B7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5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7D19BE"/>
    <w:multiLevelType w:val="hybridMultilevel"/>
    <w:tmpl w:val="D8D01B86"/>
    <w:lvl w:tplc="304C23D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3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7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8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1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4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7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8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2"/>
  </w:num>
  <w:num w:numId="2">
    <w:abstractNumId w:val="4"/>
  </w:num>
  <w:num w:numId="3">
    <w:abstractNumId w:val="0"/>
  </w:num>
  <w:num w:numId="4">
    <w:abstractNumId w:val="28"/>
  </w:num>
  <w:num w:numId="5">
    <w:abstractNumId w:val="9"/>
  </w:num>
  <w:num w:numId="6">
    <w:abstractNumId w:val="24"/>
  </w:num>
  <w:num w:numId="7">
    <w:abstractNumId w:val="8"/>
  </w:num>
  <w:num w:numId="8">
    <w:abstractNumId w:val="21"/>
  </w:num>
  <w:num w:numId="9">
    <w:abstractNumId w:val="16"/>
  </w:num>
  <w:num w:numId="10">
    <w:abstractNumId w:val="13"/>
  </w:num>
  <w:num w:numId="11">
    <w:abstractNumId w:val="3"/>
  </w:num>
  <w:num w:numId="12">
    <w:abstractNumId w:val="19"/>
  </w:num>
  <w:num w:numId="13">
    <w:abstractNumId w:val="27"/>
  </w:num>
  <w:num w:numId="14">
    <w:abstractNumId w:val="25"/>
  </w:num>
  <w:num w:numId="15">
    <w:abstractNumId w:val="12"/>
  </w:num>
  <w:num w:numId="16">
    <w:abstractNumId w:val="20"/>
  </w:num>
  <w:num w:numId="17">
    <w:abstractNumId w:val="7"/>
  </w:num>
  <w:num w:numId="18">
    <w:abstractNumId w:val="17"/>
  </w:num>
  <w:num w:numId="19">
    <w:abstractNumId w:val="5"/>
  </w:num>
  <w:num w:numId="20">
    <w:abstractNumId w:val="11"/>
  </w:num>
  <w:num w:numId="21">
    <w:abstractNumId w:val="15"/>
  </w:num>
  <w:num w:numId="22">
    <w:abstractNumId w:val="10"/>
  </w:num>
  <w:num w:numId="23">
    <w:abstractNumId w:val="14"/>
  </w:num>
  <w:num w:numId="24">
    <w:abstractNumId w:val="18"/>
  </w:num>
  <w:num w:numId="25">
    <w:abstractNumId w:val="2"/>
  </w:num>
  <w:num w:numId="26">
    <w:abstractNumId w:val="1"/>
  </w:num>
  <w:num w:numId="27">
    <w:abstractNumId w:val="26"/>
  </w:num>
  <w:num w:numId="28">
    <w:abstractNumId w:val="23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4B36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70C0B"/>
    <w:rsid w:val="00074A9E"/>
    <w:rsid w:val="00074B4F"/>
    <w:rsid w:val="00082518"/>
    <w:rsid w:val="0009063A"/>
    <w:rsid w:val="00090F02"/>
    <w:rsid w:val="00093434"/>
    <w:rsid w:val="000960D8"/>
    <w:rsid w:val="000A4A3D"/>
    <w:rsid w:val="000A5F17"/>
    <w:rsid w:val="000A697D"/>
    <w:rsid w:val="000B0152"/>
    <w:rsid w:val="000B5305"/>
    <w:rsid w:val="000C5B59"/>
    <w:rsid w:val="000C61BC"/>
    <w:rsid w:val="000D1A18"/>
    <w:rsid w:val="000D7001"/>
    <w:rsid w:val="000E4416"/>
    <w:rsid w:val="000E4881"/>
    <w:rsid w:val="000F0053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26E70"/>
    <w:rsid w:val="00130289"/>
    <w:rsid w:val="00133399"/>
    <w:rsid w:val="00135F30"/>
    <w:rsid w:val="0014463B"/>
    <w:rsid w:val="00145BB9"/>
    <w:rsid w:val="00147357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0F2A"/>
    <w:rsid w:val="0019316E"/>
    <w:rsid w:val="00197721"/>
    <w:rsid w:val="001A0C1F"/>
    <w:rsid w:val="001A15B2"/>
    <w:rsid w:val="001A67CF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2079C2"/>
    <w:rsid w:val="00211058"/>
    <w:rsid w:val="00213C2C"/>
    <w:rsid w:val="00220779"/>
    <w:rsid w:val="00223CB7"/>
    <w:rsid w:val="0022601E"/>
    <w:rsid w:val="002273B7"/>
    <w:rsid w:val="00232C4E"/>
    <w:rsid w:val="00235E31"/>
    <w:rsid w:val="00240BC4"/>
    <w:rsid w:val="00247D93"/>
    <w:rsid w:val="00250A5B"/>
    <w:rsid w:val="002534B2"/>
    <w:rsid w:val="002552EE"/>
    <w:rsid w:val="0025548C"/>
    <w:rsid w:val="00265752"/>
    <w:rsid w:val="002664A0"/>
    <w:rsid w:val="002763B9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C517B"/>
    <w:rsid w:val="002C6BE2"/>
    <w:rsid w:val="002C6DE6"/>
    <w:rsid w:val="002D0230"/>
    <w:rsid w:val="002D5187"/>
    <w:rsid w:val="002D73C7"/>
    <w:rsid w:val="002E0538"/>
    <w:rsid w:val="002E4E7B"/>
    <w:rsid w:val="002E4FAB"/>
    <w:rsid w:val="002F20F7"/>
    <w:rsid w:val="002F602D"/>
    <w:rsid w:val="003006B1"/>
    <w:rsid w:val="00302849"/>
    <w:rsid w:val="00303573"/>
    <w:rsid w:val="003036A4"/>
    <w:rsid w:val="00306624"/>
    <w:rsid w:val="00306ECB"/>
    <w:rsid w:val="003072F0"/>
    <w:rsid w:val="003079F0"/>
    <w:rsid w:val="003102F4"/>
    <w:rsid w:val="0031751B"/>
    <w:rsid w:val="00317A3E"/>
    <w:rsid w:val="00317CC2"/>
    <w:rsid w:val="0032629E"/>
    <w:rsid w:val="003269CF"/>
    <w:rsid w:val="00326DE8"/>
    <w:rsid w:val="003328D3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B4F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C70A8"/>
    <w:rsid w:val="003D320A"/>
    <w:rsid w:val="003D6382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4DDA"/>
    <w:rsid w:val="004253D8"/>
    <w:rsid w:val="0042748C"/>
    <w:rsid w:val="004340C0"/>
    <w:rsid w:val="00444508"/>
    <w:rsid w:val="0044610D"/>
    <w:rsid w:val="004514BE"/>
    <w:rsid w:val="004523A0"/>
    <w:rsid w:val="00454016"/>
    <w:rsid w:val="004545FA"/>
    <w:rsid w:val="00456ACD"/>
    <w:rsid w:val="004607E4"/>
    <w:rsid w:val="00462730"/>
    <w:rsid w:val="00467AFD"/>
    <w:rsid w:val="00471C05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5C7"/>
    <w:rsid w:val="004B3C16"/>
    <w:rsid w:val="004C5BF1"/>
    <w:rsid w:val="004C7380"/>
    <w:rsid w:val="004D0E11"/>
    <w:rsid w:val="004D2453"/>
    <w:rsid w:val="004D5228"/>
    <w:rsid w:val="004E1FD0"/>
    <w:rsid w:val="004E58C5"/>
    <w:rsid w:val="004E6ED3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3476"/>
    <w:rsid w:val="00575490"/>
    <w:rsid w:val="00575C53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76D9"/>
    <w:rsid w:val="005F04FF"/>
    <w:rsid w:val="005F3D83"/>
    <w:rsid w:val="005F4233"/>
    <w:rsid w:val="005F7517"/>
    <w:rsid w:val="005F79AC"/>
    <w:rsid w:val="006016D7"/>
    <w:rsid w:val="00601F2A"/>
    <w:rsid w:val="006050B5"/>
    <w:rsid w:val="0061077E"/>
    <w:rsid w:val="0062083B"/>
    <w:rsid w:val="00621778"/>
    <w:rsid w:val="00627B35"/>
    <w:rsid w:val="0063391C"/>
    <w:rsid w:val="00633B2F"/>
    <w:rsid w:val="00635ECD"/>
    <w:rsid w:val="006365AC"/>
    <w:rsid w:val="006438B8"/>
    <w:rsid w:val="0065058B"/>
    <w:rsid w:val="00650BEE"/>
    <w:rsid w:val="00652EBB"/>
    <w:rsid w:val="006551E4"/>
    <w:rsid w:val="00660E43"/>
    <w:rsid w:val="0066109D"/>
    <w:rsid w:val="00664297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0455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73CA1"/>
    <w:rsid w:val="00780FF4"/>
    <w:rsid w:val="00781975"/>
    <w:rsid w:val="00786644"/>
    <w:rsid w:val="00787E90"/>
    <w:rsid w:val="00792071"/>
    <w:rsid w:val="00792D60"/>
    <w:rsid w:val="00795A36"/>
    <w:rsid w:val="007964C5"/>
    <w:rsid w:val="007A2377"/>
    <w:rsid w:val="007A5501"/>
    <w:rsid w:val="007A76E4"/>
    <w:rsid w:val="007B03C5"/>
    <w:rsid w:val="007B3109"/>
    <w:rsid w:val="007B42E3"/>
    <w:rsid w:val="007C20A1"/>
    <w:rsid w:val="007C2C2A"/>
    <w:rsid w:val="007C3982"/>
    <w:rsid w:val="007C4AA5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02B0E"/>
    <w:rsid w:val="00811747"/>
    <w:rsid w:val="00820548"/>
    <w:rsid w:val="00826EAD"/>
    <w:rsid w:val="00833AE5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793E"/>
    <w:rsid w:val="008A1C6A"/>
    <w:rsid w:val="008A46D3"/>
    <w:rsid w:val="008A5B30"/>
    <w:rsid w:val="008A7468"/>
    <w:rsid w:val="008B0A1B"/>
    <w:rsid w:val="008B362D"/>
    <w:rsid w:val="008C3242"/>
    <w:rsid w:val="008C73A5"/>
    <w:rsid w:val="008D0D5F"/>
    <w:rsid w:val="008E046A"/>
    <w:rsid w:val="008E0CF9"/>
    <w:rsid w:val="008E330C"/>
    <w:rsid w:val="008E53DA"/>
    <w:rsid w:val="008E5ACC"/>
    <w:rsid w:val="008F3D81"/>
    <w:rsid w:val="008F5C28"/>
    <w:rsid w:val="008F715C"/>
    <w:rsid w:val="00902901"/>
    <w:rsid w:val="00902F76"/>
    <w:rsid w:val="00903A12"/>
    <w:rsid w:val="009060A9"/>
    <w:rsid w:val="00911262"/>
    <w:rsid w:val="00913834"/>
    <w:rsid w:val="009159A6"/>
    <w:rsid w:val="0092240F"/>
    <w:rsid w:val="0092353C"/>
    <w:rsid w:val="009278BB"/>
    <w:rsid w:val="009316E1"/>
    <w:rsid w:val="0093498C"/>
    <w:rsid w:val="0093556A"/>
    <w:rsid w:val="009449F2"/>
    <w:rsid w:val="00954734"/>
    <w:rsid w:val="0095525B"/>
    <w:rsid w:val="00960DA8"/>
    <w:rsid w:val="00971E13"/>
    <w:rsid w:val="00973331"/>
    <w:rsid w:val="00975C99"/>
    <w:rsid w:val="00976D98"/>
    <w:rsid w:val="0098753D"/>
    <w:rsid w:val="00993DE8"/>
    <w:rsid w:val="00996401"/>
    <w:rsid w:val="009A0585"/>
    <w:rsid w:val="009A3AE1"/>
    <w:rsid w:val="009A4C72"/>
    <w:rsid w:val="009B12CB"/>
    <w:rsid w:val="009B21B3"/>
    <w:rsid w:val="009B2503"/>
    <w:rsid w:val="009B2BC8"/>
    <w:rsid w:val="009B5EEF"/>
    <w:rsid w:val="009C0761"/>
    <w:rsid w:val="009C0C73"/>
    <w:rsid w:val="009C2A00"/>
    <w:rsid w:val="009C5869"/>
    <w:rsid w:val="009D485A"/>
    <w:rsid w:val="009D49B7"/>
    <w:rsid w:val="009D5878"/>
    <w:rsid w:val="009D6000"/>
    <w:rsid w:val="009D7E02"/>
    <w:rsid w:val="009E531B"/>
    <w:rsid w:val="009F1DDA"/>
    <w:rsid w:val="00A03709"/>
    <w:rsid w:val="00A11B07"/>
    <w:rsid w:val="00A1461C"/>
    <w:rsid w:val="00A14F87"/>
    <w:rsid w:val="00A1689E"/>
    <w:rsid w:val="00A26335"/>
    <w:rsid w:val="00A272CB"/>
    <w:rsid w:val="00A35FB9"/>
    <w:rsid w:val="00A45CC4"/>
    <w:rsid w:val="00A50674"/>
    <w:rsid w:val="00A5295E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0E2E"/>
    <w:rsid w:val="00A96A1E"/>
    <w:rsid w:val="00AA2D6A"/>
    <w:rsid w:val="00AA5552"/>
    <w:rsid w:val="00AA76E2"/>
    <w:rsid w:val="00AA78C3"/>
    <w:rsid w:val="00AB3607"/>
    <w:rsid w:val="00AB64CE"/>
    <w:rsid w:val="00AC63C2"/>
    <w:rsid w:val="00AD1ABA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2A2E"/>
    <w:rsid w:val="00B32BCC"/>
    <w:rsid w:val="00B4183A"/>
    <w:rsid w:val="00B42611"/>
    <w:rsid w:val="00B4472E"/>
    <w:rsid w:val="00B57FBD"/>
    <w:rsid w:val="00B636B2"/>
    <w:rsid w:val="00B6458C"/>
    <w:rsid w:val="00B656BD"/>
    <w:rsid w:val="00B7159F"/>
    <w:rsid w:val="00B71A30"/>
    <w:rsid w:val="00B8025E"/>
    <w:rsid w:val="00B83677"/>
    <w:rsid w:val="00B84C1A"/>
    <w:rsid w:val="00B90F18"/>
    <w:rsid w:val="00B953CC"/>
    <w:rsid w:val="00B96B0E"/>
    <w:rsid w:val="00BA1508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8E"/>
    <w:rsid w:val="00BF50A7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24DB0"/>
    <w:rsid w:val="00C43CF0"/>
    <w:rsid w:val="00C456E0"/>
    <w:rsid w:val="00C46107"/>
    <w:rsid w:val="00C47BE8"/>
    <w:rsid w:val="00C47EA5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B655A"/>
    <w:rsid w:val="00CC4C6A"/>
    <w:rsid w:val="00CD4182"/>
    <w:rsid w:val="00CD4370"/>
    <w:rsid w:val="00CD4A64"/>
    <w:rsid w:val="00CD5E2A"/>
    <w:rsid w:val="00CD5F24"/>
    <w:rsid w:val="00CE36B9"/>
    <w:rsid w:val="00CE4429"/>
    <w:rsid w:val="00CF1665"/>
    <w:rsid w:val="00CF19EE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19F3"/>
    <w:rsid w:val="00D52921"/>
    <w:rsid w:val="00D5538C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E72D1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35F1"/>
    <w:rsid w:val="00E43FD9"/>
    <w:rsid w:val="00E51140"/>
    <w:rsid w:val="00E5142C"/>
    <w:rsid w:val="00E53E5B"/>
    <w:rsid w:val="00E56474"/>
    <w:rsid w:val="00E603AA"/>
    <w:rsid w:val="00E60418"/>
    <w:rsid w:val="00E63DD5"/>
    <w:rsid w:val="00E6604B"/>
    <w:rsid w:val="00E716CA"/>
    <w:rsid w:val="00E76096"/>
    <w:rsid w:val="00E77E60"/>
    <w:rsid w:val="00E85CB5"/>
    <w:rsid w:val="00E864D1"/>
    <w:rsid w:val="00E86A79"/>
    <w:rsid w:val="00E9519F"/>
    <w:rsid w:val="00E96185"/>
    <w:rsid w:val="00EA1A2B"/>
    <w:rsid w:val="00EA57DB"/>
    <w:rsid w:val="00EA65BA"/>
    <w:rsid w:val="00EB3D36"/>
    <w:rsid w:val="00EC0640"/>
    <w:rsid w:val="00EC25C9"/>
    <w:rsid w:val="00EC793C"/>
    <w:rsid w:val="00ED129F"/>
    <w:rsid w:val="00ED528C"/>
    <w:rsid w:val="00ED7738"/>
    <w:rsid w:val="00EE5B40"/>
    <w:rsid w:val="00EE63BB"/>
    <w:rsid w:val="00EE66DF"/>
    <w:rsid w:val="00EF1623"/>
    <w:rsid w:val="00EF50B1"/>
    <w:rsid w:val="00EF5476"/>
    <w:rsid w:val="00F05E8E"/>
    <w:rsid w:val="00F06168"/>
    <w:rsid w:val="00F11433"/>
    <w:rsid w:val="00F213EF"/>
    <w:rsid w:val="00F21ED0"/>
    <w:rsid w:val="00F22CF5"/>
    <w:rsid w:val="00F260B2"/>
    <w:rsid w:val="00F26DC8"/>
    <w:rsid w:val="00F33415"/>
    <w:rsid w:val="00F3751E"/>
    <w:rsid w:val="00F44886"/>
    <w:rsid w:val="00F477F5"/>
    <w:rsid w:val="00F47C74"/>
    <w:rsid w:val="00F47F87"/>
    <w:rsid w:val="00F556FB"/>
    <w:rsid w:val="00F56A78"/>
    <w:rsid w:val="00F60F6C"/>
    <w:rsid w:val="00F63587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538F"/>
    <w:rsid w:val="00FC75CB"/>
    <w:rsid w:val="00FD2DF7"/>
    <w:rsid w:val="00FD42BF"/>
    <w:rsid w:val="00FE54C2"/>
    <w:rsid w:val="00FE6C14"/>
    <w:rsid w:val="00FF0832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customStyle="true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true" w:styleId="TableParagraph" w:type="paragraph">
    <w:name w:val="Table Paragraph"/>
    <w:basedOn w:val="Normal"/>
    <w:uiPriority w:val="1"/>
    <w:qFormat/>
    <w:rsid w:val="00A272CB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3D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DE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DE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DE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DE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1" w:styleId="TableParagraph" w:type="paragraph">
    <w:name w:val="Table Paragraph"/>
    <w:basedOn w:val="Normal"/>
    <w:uiPriority w:val="1"/>
    <w:qFormat/>
    <w:rsid w:val="00A272CB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3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DE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DE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DE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DE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335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1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61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567</properties:Words>
  <properties:Characters>3264</properties:Characters>
  <properties:Lines>83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2018-08-22T12:01:00Z</dcterms:created>
  <dc:creator>Korisnik</dc:creator>
  <cp:lastModifiedBy>Valentina Delač</cp:lastModifiedBy>
  <cp:lastPrinted>2018-08-22T12:09:00Z</cp:lastPrinted>
  <dcterms:modified xmlns:xsi="http://www.w3.org/2001/XMLSchema-instance" xsi:type="dcterms:W3CDTF">2018-08-22T12:09:00Z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razrješenje i imenovanje povjerenika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