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f1683" w14:paraId="5ef1683" w:rsidRDefault="00761B11" w:rsidP="00761B11" w:rsidR="0058716C">
      <w:pPr>
        <w:jc w:val="both"/>
        <w15:collapsed w:val="false"/>
      </w:pPr>
      <w:bookmarkStart w:name="_GoBack" w:id="0"/>
      <w:bookmarkEnd w:id="0"/>
      <w:r>
        <w:t xml:space="preserve">                                                                                                                            8</w:t>
      </w:r>
      <w:r w:rsidR="0058716C">
        <w:t xml:space="preserve"> St</w:t>
      </w:r>
      <w:r>
        <w:t>-</w:t>
      </w:r>
      <w:r w:rsidR="00634A2B">
        <w:t>23</w:t>
      </w:r>
      <w:r w:rsidR="00D102B0">
        <w:t>/1</w:t>
      </w:r>
      <w:r w:rsidR="00634A2B">
        <w:t>2</w:t>
      </w:r>
      <w:r>
        <w:t>-</w:t>
      </w:r>
      <w:r w:rsidR="00634A2B">
        <w:t>70</w:t>
      </w:r>
    </w:p>
    <w:p w:rsidRDefault="00761B11" w:rsidP="00761B11" w:rsidR="00761B11">
      <w:pPr>
        <w:jc w:val="both"/>
      </w:pPr>
    </w:p>
    <w:p w:rsidRDefault="00761B11" w:rsidP="00761B11" w:rsidR="00761B11">
      <w:pPr>
        <w:jc w:val="both"/>
      </w:pPr>
    </w:p>
    <w:p w:rsidRDefault="0058716C" w:rsidP="00761B11" w:rsidR="0058716C" w:rsidRPr="00761B11">
      <w:pPr>
        <w:jc w:val="center"/>
      </w:pPr>
    </w:p>
    <w:p w:rsidRDefault="00761B11" w:rsidP="00761B11" w:rsidR="00761B11">
      <w:pPr>
        <w:jc w:val="center"/>
      </w:pPr>
      <w:r w:rsidRPr="00761B11">
        <w:t>R E P U B L I K A   H R V A T S K A</w:t>
      </w:r>
    </w:p>
    <w:p w:rsidRDefault="00E641E8" w:rsidP="00761B11" w:rsidR="00E641E8" w:rsidRPr="00761B11">
      <w:pPr>
        <w:jc w:val="center"/>
      </w:pPr>
    </w:p>
    <w:p w:rsidRDefault="0058716C" w:rsidP="00761B11" w:rsidR="0058716C" w:rsidRPr="00761B11">
      <w:pPr>
        <w:jc w:val="center"/>
      </w:pPr>
      <w:r w:rsidRPr="00761B11">
        <w:t>Z A K L J U Č A K</w:t>
      </w:r>
    </w:p>
    <w:p w:rsidRDefault="0058716C" w:rsidP="0058716C" w:rsidR="0058716C">
      <w:pPr>
        <w:jc w:val="center"/>
        <w:rPr>
          <w:b/>
        </w:rPr>
      </w:pPr>
    </w:p>
    <w:p w:rsidRDefault="006059C1" w:rsidP="006059C1" w:rsidR="00E91DE8">
      <w:pPr>
        <w:jc w:val="both"/>
      </w:pPr>
      <w:r w:rsidRPr="00D077D5">
        <w:t xml:space="preserve">         </w:t>
      </w:r>
      <w:r w:rsidR="00E641E8">
        <w:tab/>
      </w:r>
      <w:r w:rsidR="00E91DE8" w:rsidRPr="00E91DE8">
        <w:t xml:space="preserve">Trgovački sud u Rijeci po stečajnoj sutkinji Emi Brdovčak, u stečajnom postupku nad dužnikom </w:t>
      </w:r>
      <w:r w:rsidR="00634A2B">
        <w:t xml:space="preserve">GRAMI </w:t>
      </w:r>
      <w:r w:rsidR="005804E4">
        <w:t>d.o.o.</w:t>
      </w:r>
      <w:r w:rsidR="00E91DE8" w:rsidRPr="00E91DE8">
        <w:t xml:space="preserve"> u stečaju, </w:t>
      </w:r>
      <w:proofErr w:type="spellStart"/>
      <w:r w:rsidR="00634A2B">
        <w:t>Vodnjan</w:t>
      </w:r>
      <w:proofErr w:type="spellEnd"/>
      <w:r w:rsidR="005804E4">
        <w:t xml:space="preserve">, </w:t>
      </w:r>
      <w:r w:rsidR="00634A2B">
        <w:t xml:space="preserve">Stancija </w:t>
      </w:r>
      <w:proofErr w:type="spellStart"/>
      <w:r w:rsidR="00634A2B">
        <w:t>Salvela</w:t>
      </w:r>
      <w:proofErr w:type="spellEnd"/>
      <w:r w:rsidR="00634A2B">
        <w:t xml:space="preserve"> b.b.</w:t>
      </w:r>
      <w:r w:rsidR="00E91DE8" w:rsidRPr="00E91DE8">
        <w:t xml:space="preserve">, OIB: </w:t>
      </w:r>
      <w:r w:rsidR="00634A2B">
        <w:t>62512177428</w:t>
      </w:r>
      <w:r w:rsidR="005804E4">
        <w:t>,</w:t>
      </w:r>
      <w:r w:rsidR="00634A2B">
        <w:t xml:space="preserve"> kojeg zastupa stečajni upravitelj Dražen </w:t>
      </w:r>
      <w:proofErr w:type="spellStart"/>
      <w:r w:rsidR="00634A2B">
        <w:t>Ezgeta</w:t>
      </w:r>
      <w:proofErr w:type="spellEnd"/>
      <w:r w:rsidR="00634A2B">
        <w:t xml:space="preserve"> iz Poreča, Mateo Benussi 8,</w:t>
      </w:r>
      <w:r w:rsidR="005804E4">
        <w:t xml:space="preserve"> </w:t>
      </w:r>
      <w:r w:rsidR="003A3F12">
        <w:t xml:space="preserve">OIB: 62061046523, </w:t>
      </w:r>
      <w:r w:rsidR="007A3C23">
        <w:t xml:space="preserve"> </w:t>
      </w:r>
      <w:r w:rsidR="00021B4F">
        <w:t>18. travnja</w:t>
      </w:r>
      <w:r w:rsidR="00DC23EC">
        <w:t xml:space="preserve"> </w:t>
      </w:r>
      <w:r w:rsidR="00E91DE8" w:rsidRPr="00E91DE8">
        <w:t>201</w:t>
      </w:r>
      <w:r w:rsidR="00DC23EC">
        <w:t>6</w:t>
      </w:r>
      <w:r w:rsidR="00E91DE8" w:rsidRPr="00E91DE8">
        <w:t>.,</w:t>
      </w:r>
    </w:p>
    <w:p w:rsidRDefault="00B51066" w:rsidP="00761B11" w:rsidR="00B51066">
      <w:pPr>
        <w:jc w:val="both"/>
      </w:pPr>
    </w:p>
    <w:p w:rsidRDefault="0058716C" w:rsidP="0058716C" w:rsidR="0058716C" w:rsidRPr="00761B11">
      <w:pPr>
        <w:jc w:val="center"/>
      </w:pPr>
      <w:r w:rsidRPr="00761B11">
        <w:t>z a k l j u č i o   j e</w:t>
      </w:r>
    </w:p>
    <w:p w:rsidRDefault="00761B11" w:rsidP="0058716C" w:rsidR="00761B11">
      <w:pPr>
        <w:pStyle w:val="Tijeloteksta"/>
        <w:ind w:firstLine="720"/>
        <w:rPr>
          <w:b/>
          <w:lang w:eastAsia="en-US"/>
        </w:rPr>
      </w:pPr>
    </w:p>
    <w:p w:rsidRDefault="00D102B0" w:rsidP="00D102B0" w:rsidR="005804E4">
      <w:pPr>
        <w:numPr>
          <w:ilvl w:val="12"/>
          <w:numId w:val="0"/>
        </w:numPr>
        <w:ind w:hanging="720" w:left="720"/>
        <w:jc w:val="both"/>
      </w:pPr>
      <w:r>
        <w:tab/>
      </w:r>
      <w:r w:rsidRPr="00E23552">
        <w:t xml:space="preserve">Određuje se ročište </w:t>
      </w:r>
      <w:r w:rsidR="006059C1">
        <w:t xml:space="preserve">radi </w:t>
      </w:r>
      <w:r w:rsidR="004353A0">
        <w:t>utvrđenja vrijednosti nekretnine</w:t>
      </w:r>
      <w:r w:rsidR="006059C1">
        <w:t xml:space="preserve"> stečajno</w:t>
      </w:r>
      <w:r w:rsidR="00E91DE8">
        <w:t>g</w:t>
      </w:r>
      <w:r w:rsidR="006059C1">
        <w:t xml:space="preserve"> dužnika </w:t>
      </w:r>
      <w:r w:rsidR="005804E4">
        <w:t>i to:</w:t>
      </w:r>
    </w:p>
    <w:p w:rsidRDefault="00995C9B" w:rsidP="00995C9B" w:rsidR="00995C9B">
      <w:pPr>
        <w:jc w:val="both"/>
      </w:pPr>
    </w:p>
    <w:p w:rsidRDefault="004353A0" w:rsidP="00995C9B" w:rsidR="00021B4F">
      <w:pPr>
        <w:pStyle w:val="Odlomakpopisa"/>
        <w:numPr>
          <w:ilvl w:val="0"/>
          <w:numId w:val="7"/>
        </w:numPr>
        <w:jc w:val="both"/>
      </w:pPr>
      <w:r>
        <w:t>nekretnina upisana</w:t>
      </w:r>
      <w:r w:rsidR="00DC23EC">
        <w:t xml:space="preserve"> u zemljišnim </w:t>
      </w:r>
      <w:r>
        <w:t>knjigama Općinskog suda u Puli</w:t>
      </w:r>
      <w:r w:rsidR="00021B4F">
        <w:t xml:space="preserve">, </w:t>
      </w:r>
      <w:r w:rsidR="00DC23EC">
        <w:t xml:space="preserve">zemljišno – knjižni odjel </w:t>
      </w:r>
      <w:r>
        <w:t>Pula</w:t>
      </w:r>
      <w:r w:rsidR="00021B4F">
        <w:t xml:space="preserve">, z.k.ul. broj </w:t>
      </w:r>
      <w:r>
        <w:t>3722</w:t>
      </w:r>
      <w:r w:rsidR="00DC23EC">
        <w:t xml:space="preserve">, k.o. </w:t>
      </w:r>
      <w:proofErr w:type="spellStart"/>
      <w:r>
        <w:t>Galižana</w:t>
      </w:r>
      <w:proofErr w:type="spellEnd"/>
      <w:r>
        <w:t xml:space="preserve">, označena kao k.č.br. 1024/4, koja u naravi predstavlja </w:t>
      </w:r>
      <w:r w:rsidR="003A3F12">
        <w:t>šumu,</w:t>
      </w:r>
      <w:r>
        <w:t xml:space="preserve"> ukupne površine 3751 m2.</w:t>
      </w:r>
    </w:p>
    <w:p w:rsidRDefault="00021B4F" w:rsidP="004353A0" w:rsidR="00995C9B">
      <w:pPr>
        <w:pStyle w:val="Odlomakpopisa"/>
        <w:jc w:val="both"/>
      </w:pPr>
      <w:r>
        <w:t xml:space="preserve">   </w:t>
      </w:r>
    </w:p>
    <w:p w:rsidRDefault="00995C9B" w:rsidP="00FD68EA" w:rsidR="00D102B0">
      <w:pPr>
        <w:numPr>
          <w:ilvl w:val="12"/>
          <w:numId w:val="0"/>
        </w:numPr>
        <w:ind w:hanging="720" w:left="720"/>
      </w:pPr>
      <w:r>
        <w:t>z</w:t>
      </w:r>
      <w:r w:rsidR="00D102B0" w:rsidRPr="00E23552">
        <w:t>a dan</w:t>
      </w:r>
    </w:p>
    <w:p w:rsidRDefault="003A3F12" w:rsidP="00E91DE8" w:rsidR="00D102B0" w:rsidRPr="00E91DE8">
      <w:pPr>
        <w:numPr>
          <w:ilvl w:val="12"/>
          <w:numId w:val="0"/>
        </w:numPr>
        <w:ind w:hanging="720" w:left="720"/>
        <w:jc w:val="center"/>
        <w:rPr>
          <w:b/>
        </w:rPr>
      </w:pPr>
      <w:r>
        <w:rPr>
          <w:b/>
        </w:rPr>
        <w:t>6. lipnja</w:t>
      </w:r>
      <w:r w:rsidR="00DC23EC">
        <w:rPr>
          <w:b/>
        </w:rPr>
        <w:t xml:space="preserve"> </w:t>
      </w:r>
      <w:r w:rsidR="00E91DE8">
        <w:rPr>
          <w:b/>
        </w:rPr>
        <w:t>201</w:t>
      </w:r>
      <w:r w:rsidR="00DC23EC">
        <w:rPr>
          <w:b/>
        </w:rPr>
        <w:t>6</w:t>
      </w:r>
      <w:r w:rsidR="00E91DE8">
        <w:rPr>
          <w:b/>
        </w:rPr>
        <w:t xml:space="preserve">. u </w:t>
      </w:r>
      <w:r>
        <w:rPr>
          <w:b/>
        </w:rPr>
        <w:t>10</w:t>
      </w:r>
      <w:r w:rsidR="00FD68EA">
        <w:rPr>
          <w:b/>
        </w:rPr>
        <w:t>:</w:t>
      </w:r>
      <w:r w:rsidR="00021B4F">
        <w:rPr>
          <w:b/>
        </w:rPr>
        <w:t>0</w:t>
      </w:r>
      <w:r w:rsidR="00D102B0" w:rsidRPr="00E23552">
        <w:rPr>
          <w:b/>
        </w:rPr>
        <w:t>0 sati</w:t>
      </w:r>
      <w:r w:rsidR="00D102B0" w:rsidRPr="00E23552">
        <w:t>, u prostorijama Trgovačkog suda u</w:t>
      </w:r>
      <w:r w:rsidR="00D102B0">
        <w:t xml:space="preserve"> Rijeci, </w:t>
      </w:r>
    </w:p>
    <w:p w:rsidRDefault="00D102B0" w:rsidP="00D102B0" w:rsidR="00D102B0">
      <w:pPr>
        <w:numPr>
          <w:ilvl w:val="12"/>
          <w:numId w:val="0"/>
        </w:numPr>
        <w:ind w:hanging="720" w:left="720"/>
        <w:jc w:val="center"/>
      </w:pPr>
      <w:r>
        <w:t>Rijeka, Zadarska 1 i 3, sudnica 8, prvi kat.</w:t>
      </w:r>
    </w:p>
    <w:p w:rsidRDefault="007C5A47" w:rsidP="006B10E4" w:rsidR="007C5A47">
      <w:pPr>
        <w:pStyle w:val="Tijeloteksta"/>
      </w:pPr>
    </w:p>
    <w:p w:rsidRDefault="009459B8" w:rsidP="0058716C" w:rsidR="0058716C">
      <w:pPr>
        <w:pStyle w:val="Tijeloteksta"/>
        <w:jc w:val="center"/>
      </w:pPr>
      <w:r>
        <w:t xml:space="preserve">U </w:t>
      </w:r>
      <w:r w:rsidR="00761B11">
        <w:t xml:space="preserve">Rijeci, </w:t>
      </w:r>
      <w:r w:rsidR="00021B4F">
        <w:t>18. travnja</w:t>
      </w:r>
      <w:r w:rsidR="00DC23EC">
        <w:t xml:space="preserve"> </w:t>
      </w:r>
      <w:r>
        <w:t>201</w:t>
      </w:r>
      <w:r w:rsidR="00DC23EC">
        <w:t>6</w:t>
      </w:r>
      <w:r>
        <w:t>.</w:t>
      </w:r>
    </w:p>
    <w:p w:rsidRDefault="007C5A47" w:rsidP="0058716C" w:rsidR="007C5A47">
      <w:pPr>
        <w:pStyle w:val="Tijeloteksta"/>
        <w:jc w:val="center"/>
      </w:pPr>
    </w:p>
    <w:p w:rsidRDefault="00790408" w:rsidP="006B10E4" w:rsidR="006B10E4">
      <w:pPr>
        <w:pStyle w:val="Tijeloteksta"/>
        <w:ind w:left="5760"/>
      </w:pPr>
      <w:r>
        <w:t xml:space="preserve">    </w:t>
      </w:r>
      <w:r w:rsidR="0058716C">
        <w:t xml:space="preserve">  </w:t>
      </w:r>
      <w:r w:rsidR="0058716C" w:rsidRPr="0007090C">
        <w:t>S</w:t>
      </w:r>
      <w:r>
        <w:t>tečajna sutkinja</w:t>
      </w:r>
    </w:p>
    <w:p w:rsidRDefault="0058716C" w:rsidP="006B10E4" w:rsidR="00E641E8">
      <w:pPr>
        <w:pStyle w:val="Tijeloteksta"/>
        <w:ind w:left="5760"/>
      </w:pPr>
      <w:r w:rsidRPr="0007090C">
        <w:t xml:space="preserve">    </w:t>
      </w:r>
      <w:r w:rsidR="00790408">
        <w:t xml:space="preserve">    Ema Brdovčak</w:t>
      </w:r>
    </w:p>
    <w:p w:rsidRDefault="006B10E4" w:rsidP="006B10E4" w:rsidR="006B10E4">
      <w:pPr>
        <w:pStyle w:val="Tijeloteksta"/>
        <w:ind w:left="5760"/>
      </w:pPr>
    </w:p>
    <w:p w:rsidRDefault="00381664" w:rsidP="0058716C" w:rsidR="00381664">
      <w:pPr>
        <w:pStyle w:val="Tijeloteksta"/>
        <w:jc w:val="left"/>
      </w:pPr>
    </w:p>
    <w:p w:rsidRDefault="0058716C" w:rsidP="0058716C" w:rsidR="0058716C" w:rsidRPr="0007090C">
      <w:pPr>
        <w:pStyle w:val="Tijeloteksta"/>
        <w:jc w:val="left"/>
      </w:pPr>
      <w:r w:rsidRPr="0007090C">
        <w:t>UPUTA O PRAVNOM LIJEKU:</w:t>
      </w:r>
    </w:p>
    <w:p w:rsidRDefault="0058716C" w:rsidP="0058716C" w:rsidR="0058716C" w:rsidRPr="0007090C">
      <w:pPr>
        <w:pStyle w:val="Tijeloteksta"/>
        <w:jc w:val="left"/>
      </w:pPr>
      <w:r w:rsidRPr="0007090C">
        <w:t xml:space="preserve">Protiv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07090C">
          <w:t>11. st</w:t>
        </w:r>
      </w:smartTag>
      <w:r w:rsidRPr="0007090C">
        <w:t>.9. SZ )</w:t>
      </w:r>
    </w:p>
    <w:p w:rsidRDefault="0058716C" w:rsidP="0058716C" w:rsidR="0058716C" w:rsidRPr="0007090C">
      <w:pPr>
        <w:pStyle w:val="Tijeloteksta"/>
        <w:jc w:val="left"/>
      </w:pPr>
      <w:r w:rsidRPr="0007090C">
        <w:tab/>
      </w:r>
    </w:p>
    <w:p w:rsidRDefault="00D67421" w:rsidP="00D102B0" w:rsidR="00D67421">
      <w:pPr>
        <w:pStyle w:val="Tijeloteksta"/>
        <w:jc w:val="left"/>
      </w:pPr>
    </w:p>
    <w:p w:rsidRDefault="0058716C" w:rsidP="00D102B0" w:rsidR="00E641E8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Default="00DC23EC" w:rsidP="00D102B0" w:rsidR="00DC23EC">
      <w:pPr>
        <w:pStyle w:val="Tijeloteksta"/>
        <w:jc w:val="left"/>
      </w:pPr>
    </w:p>
    <w:p w:rsidRDefault="0058716C" w:rsidP="00D102B0" w:rsidR="003A3F12">
      <w:pPr>
        <w:pStyle w:val="Tijeloteksta"/>
        <w:jc w:val="left"/>
      </w:pPr>
      <w:r w:rsidRPr="0007090C">
        <w:t>DNA:</w:t>
      </w:r>
    </w:p>
    <w:p w:rsidRDefault="00D102B0" w:rsidP="00D102B0" w:rsidR="0058716C" w:rsidRPr="0007090C">
      <w:pPr>
        <w:pStyle w:val="Tijeloteksta"/>
        <w:jc w:val="left"/>
      </w:pPr>
      <w:r>
        <w:t xml:space="preserve">1. stečajnom upravitelju </w:t>
      </w:r>
    </w:p>
    <w:p w:rsidRDefault="006059C1" w:rsidP="0058716C" w:rsidR="0058716C">
      <w:r>
        <w:t xml:space="preserve">2. </w:t>
      </w:r>
      <w:proofErr w:type="spellStart"/>
      <w:r>
        <w:t>razlučn</w:t>
      </w:r>
      <w:r w:rsidR="003A3F12">
        <w:t>im</w:t>
      </w:r>
      <w:proofErr w:type="spellEnd"/>
      <w:r>
        <w:t xml:space="preserve"> vjerovni</w:t>
      </w:r>
      <w:r w:rsidR="003A3F12">
        <w:t>cima</w:t>
      </w:r>
      <w:r>
        <w:t xml:space="preserve"> </w:t>
      </w:r>
      <w:r w:rsidR="00E91DE8">
        <w:t xml:space="preserve">– </w:t>
      </w:r>
      <w:r w:rsidR="003A3F12">
        <w:t xml:space="preserve">Grad </w:t>
      </w:r>
      <w:proofErr w:type="spellStart"/>
      <w:r w:rsidR="003A3F12">
        <w:t>Vodnjan</w:t>
      </w:r>
      <w:proofErr w:type="spellEnd"/>
      <w:r w:rsidR="003A3F12">
        <w:t xml:space="preserve">, Republika Hrvatska, Cezare </w:t>
      </w:r>
      <w:proofErr w:type="spellStart"/>
      <w:r w:rsidR="003A3F12">
        <w:t>Franković</w:t>
      </w:r>
      <w:proofErr w:type="spellEnd"/>
      <w:r w:rsidR="003A3F12">
        <w:t xml:space="preserve">, </w:t>
      </w:r>
      <w:proofErr w:type="spellStart"/>
      <w:r w:rsidR="003A3F12">
        <w:t>Argus</w:t>
      </w:r>
      <w:proofErr w:type="spellEnd"/>
      <w:r w:rsidR="003A3F12">
        <w:t xml:space="preserve">    d.o.o. Pula, Geodet d.o.o. Pula, uz procjenu tržišne vrijednosti</w:t>
      </w:r>
    </w:p>
    <w:p w:rsidRDefault="00BD3D59" w:rsidR="00B639DE">
      <w:r>
        <w:t>3. e-oglasna ploča suda</w:t>
      </w:r>
    </w:p>
    <w:sectPr w:rsidSect="00DC23EC" w:rsidR="00B639DE">
      <w:headerReference w:type="even" r:id="rId9"/>
      <w:headerReference w:type="default" r:id="rId10"/>
      <w:footerReference w:type="default" r:id="rId11"/>
      <w:headerReference w:type="first" r:id="rId12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06C8" w:rsidR="007806C8">
      <w:r>
        <w:separator/>
      </w:r>
    </w:p>
  </w:endnote>
  <w:endnote w:id="0" w:type="continuationSeparator">
    <w:p w:rsidRDefault="007806C8" w:rsidR="007806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08" w:rsidR="0079040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7A3C23">
      <w:rPr>
        <w:noProof/>
      </w:rPr>
      <w:t>2</w:t>
    </w:r>
    <w:r>
      <w:fldChar w:fldCharType="end"/>
    </w:r>
  </w:p>
  <w:p w:rsidRDefault="00790408" w:rsidR="0079040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06C8" w:rsidR="007806C8">
      <w:r>
        <w:separator/>
      </w:r>
    </w:p>
  </w:footnote>
  <w:footnote w:id="0" w:type="continuationSeparator">
    <w:p w:rsidRDefault="007806C8" w:rsidR="007806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3F6" w:rsidP="00E25608" w:rsidR="00AD73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73F6" w:rsidR="00AD73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08" w:rsidP="00790408" w:rsidR="009459B8">
    <w:pPr>
      <w:pStyle w:val="Zaglavlje"/>
    </w:pPr>
    <w:r>
      <w:t xml:space="preserve">                                                                                                                              8 St-3</w:t>
    </w:r>
    <w:r w:rsidR="00D67421">
      <w:t>22</w:t>
    </w:r>
    <w:r>
      <w:t>/1</w:t>
    </w:r>
    <w:r w:rsidR="00D67421">
      <w:t>4</w:t>
    </w:r>
    <w:r>
      <w:t>-</w:t>
    </w:r>
    <w:r w:rsidR="00D67421">
      <w:t>8</w:t>
    </w:r>
    <w:r w:rsidR="00B51066">
      <w:t>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1505" w:rsidP="00A45EAD" w:rsidR="004C1505">
    <w:pPr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4C1505" w:rsidP="00210E4E" w:rsidR="004C1505" w:rsidRPr="004C1505">
    <w:pPr>
      <w:rPr>
        <w:sz w:val="20"/>
        <w:szCs w:val="20"/>
      </w:rPr>
    </w:pPr>
    <w:r w:rsidRPr="004C1505">
      <w:rPr>
        <w:rFonts w:eastAsia="MS Mincho"/>
        <w:sz w:val="20"/>
        <w:szCs w:val="20"/>
      </w:rPr>
      <w:t>REPUBLIKA HRVATSKA</w:t>
    </w:r>
  </w:p>
  <w:p w:rsidRDefault="004C1505" w:rsidP="00210E4E" w:rsidR="004C1505" w:rsidRPr="004C1505">
    <w:pPr>
      <w:rPr>
        <w:sz w:val="20"/>
        <w:szCs w:val="20"/>
      </w:rPr>
    </w:pPr>
    <w:r w:rsidRPr="004C1505">
      <w:rPr>
        <w:rFonts w:eastAsia="MS Mincho"/>
        <w:sz w:val="20"/>
        <w:szCs w:val="20"/>
      </w:rPr>
      <w:t>TRGOVAČKI SUD U RIJECI</w:t>
    </w:r>
  </w:p>
  <w:p w:rsidRDefault="004C1505" w:rsidP="00A45EAD" w:rsidR="004C1505" w:rsidRPr="004C1505">
    <w:pPr>
      <w:rPr>
        <w:rFonts w:eastAsia="MS Mincho"/>
        <w:sz w:val="20"/>
        <w:szCs w:val="20"/>
      </w:rPr>
    </w:pPr>
    <w:r w:rsidRPr="004C1505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452534"/>
    <w:multiLevelType w:val="hybridMultilevel"/>
    <w:tmpl w:val="0444FE40"/>
    <w:lvl w:tplc="9202F10C" w:ilvl="0">
      <w:start w:val="2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0230E1"/>
    <w:multiLevelType w:val="hybridMultilevel"/>
    <w:tmpl w:val="42ECB89E"/>
    <w:lvl w:tplc="F594F980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F863472"/>
    <w:multiLevelType w:val="hybridMultilevel"/>
    <w:tmpl w:val="35BE2C92"/>
    <w:lvl w:tplc="1B6A122A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04BC6"/>
    <w:rsid w:val="00021B4F"/>
    <w:rsid w:val="00347BB4"/>
    <w:rsid w:val="00381664"/>
    <w:rsid w:val="003A3F12"/>
    <w:rsid w:val="004353A0"/>
    <w:rsid w:val="004501AC"/>
    <w:rsid w:val="004819FA"/>
    <w:rsid w:val="004B7F3F"/>
    <w:rsid w:val="004C1505"/>
    <w:rsid w:val="004E5469"/>
    <w:rsid w:val="004F022B"/>
    <w:rsid w:val="004F7C2D"/>
    <w:rsid w:val="005071FA"/>
    <w:rsid w:val="00562330"/>
    <w:rsid w:val="005804E4"/>
    <w:rsid w:val="0058716C"/>
    <w:rsid w:val="006059C1"/>
    <w:rsid w:val="006149E9"/>
    <w:rsid w:val="006217BB"/>
    <w:rsid w:val="00634A2B"/>
    <w:rsid w:val="00646AD8"/>
    <w:rsid w:val="00697129"/>
    <w:rsid w:val="006B10E4"/>
    <w:rsid w:val="006E4475"/>
    <w:rsid w:val="007141AF"/>
    <w:rsid w:val="00761B11"/>
    <w:rsid w:val="007806C8"/>
    <w:rsid w:val="00790408"/>
    <w:rsid w:val="007A3C23"/>
    <w:rsid w:val="007A6843"/>
    <w:rsid w:val="007B3F07"/>
    <w:rsid w:val="007C2F7F"/>
    <w:rsid w:val="007C5A47"/>
    <w:rsid w:val="007F4588"/>
    <w:rsid w:val="008B05F8"/>
    <w:rsid w:val="009459B8"/>
    <w:rsid w:val="00970B8B"/>
    <w:rsid w:val="0098464C"/>
    <w:rsid w:val="00987AD0"/>
    <w:rsid w:val="00995C9B"/>
    <w:rsid w:val="00A54D1F"/>
    <w:rsid w:val="00A9593A"/>
    <w:rsid w:val="00AA48C2"/>
    <w:rsid w:val="00AD73F6"/>
    <w:rsid w:val="00B51066"/>
    <w:rsid w:val="00B639DE"/>
    <w:rsid w:val="00B72AEC"/>
    <w:rsid w:val="00BD3D59"/>
    <w:rsid w:val="00C8630B"/>
    <w:rsid w:val="00D102B0"/>
    <w:rsid w:val="00D67421"/>
    <w:rsid w:val="00DB06B8"/>
    <w:rsid w:val="00DC23EC"/>
    <w:rsid w:val="00E25608"/>
    <w:rsid w:val="00E641E8"/>
    <w:rsid w:val="00E91DE8"/>
    <w:rsid w:val="00F20137"/>
    <w:rsid w:val="00FD6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761B11"/>
    <w:rPr>
      <w:rFonts w:hAnsi="Tahoma" w:ascii="Tahoma"/>
      <w:b/>
      <w:color w:val="0000FF"/>
      <w:sz w:val="24"/>
    </w:rPr>
  </w:style>
  <w:style w:customStyle="true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804E4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FD68EA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FD68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68E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149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49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49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49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49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761B11"/>
    <w:rPr>
      <w:rFonts w:ascii="Tahoma" w:hAnsi="Tahoma"/>
      <w:b/>
      <w:color w:val="0000FF"/>
      <w:sz w:val="24"/>
    </w:rPr>
  </w:style>
  <w:style w:customStyle="1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804E4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FD68EA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FD68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68E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149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49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49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49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49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897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3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Određeno ročište radi utvrđenja vrijednosti nekretnina.</izvorni_sadrzaj>
    <derivirana_varijabla naziv="DomainObject.Primjedba_1">Određeno ročište radi utvrđenja vrijednosti nekretnina.</derivirana_varijabla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2012.</izvorni_sadrzaj>
    <derivirana_varijabla naziv="DomainObject.Predmet.DatumOsnivanja_1">17.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St-23/2012</izvorni_sadrzaj>
    <derivirana_varijabla naziv="DomainObject.Predmet.OznakaBroj_1">St-23/2012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GRAMI d.o.o.  Vodnjan</izvorni_sadrzaj>
    <derivirana_varijabla naziv="DomainObject.Predmet.ProtustrankaFormated_1">  GRAMI d.o.o.  Vodnjan</derivirana_varijabla>
  </DomainObject.Predmet.ProtustrankaFormated>
  <DomainObject.Predmet.ProtustrankaFormatedOIB>
    <izvorni_sadrzaj>  GRAMI d.o.o.  Vodnjan, OIB 62512177428</izvorni_sadrzaj>
    <derivirana_varijabla naziv="DomainObject.Predmet.ProtustrankaFormatedOIB_1">  GRAMI d.o.o.  Vodnjan, OIB 62512177428</derivirana_varijabla>
  </DomainObject.Predmet.ProtustrankaFormatedOIB>
  <DomainObject.Predmet.ProtustrankaFormatedWithAdress>
    <izvorni_sadrzaj> GRAMI d.o.o.  Vodnjan, Salvela 6, 52 215 Vodnjan</izvorni_sadrzaj>
    <derivirana_varijabla naziv="DomainObject.Predmet.ProtustrankaFormatedWithAdress_1"> GRAMI d.o.o.  Vodnjan, Salvela 6, 52 215 Vodnjan</derivirana_varijabla>
  </DomainObject.Predmet.ProtustrankaFormatedWithAdress>
  <DomainObject.Predmet.ProtustrankaFormatedWithAdressOIB>
    <izvorni_sadrzaj> GRAMI d.o.o.  Vodnjan, OIB 62512177428, Salvela 6, 52 215 Vodnjan</izvorni_sadrzaj>
    <derivirana_varijabla naziv="DomainObject.Predmet.ProtustrankaFormatedWithAdressOIB_1"> GRAMI d.o.o.  Vodnjan, OIB 62512177428, Salvela 6, 52 215 Vodnjan</derivirana_varijabla>
  </DomainObject.Predmet.ProtustrankaFormatedWithAdressOIB>
  <DomainObject.Predmet.ProtustrankaWithAdress>
    <izvorni_sadrzaj>GRAMI d.o.o.  Vodnjan Salvela 6, 52 215 Vodnjan</izvorni_sadrzaj>
    <derivirana_varijabla naziv="DomainObject.Predmet.ProtustrankaWithAdress_1">GRAMI d.o.o.  Vodnjan Salvela 6, 52 215 Vodnjan</derivirana_varijabla>
  </DomainObject.Predmet.ProtustrankaWithAdress>
  <DomainObject.Predmet.ProtustrankaWithAdressOIB>
    <izvorni_sadrzaj>GRAMI d.o.o.  Vodnjan, OIB 62512177428, Salvela 6, 52 215 Vodnjan</izvorni_sadrzaj>
    <derivirana_varijabla naziv="DomainObject.Predmet.ProtustrankaWithAdressOIB_1">GRAMI d.o.o.  Vodnjan, OIB 62512177428, Salvela 6, 52 215 Vodnjan</derivirana_varijabla>
  </DomainObject.Predmet.ProtustrankaWithAdressOIB>
  <DomainObject.Predmet.ProtustrankaNazivFormated>
    <izvorni_sadrzaj>GRAMI d.o.o.  Vodnjan</izvorni_sadrzaj>
    <derivirana_varijabla naziv="DomainObject.Predmet.ProtustrankaNazivFormated_1">GRAMI d.o.o.  Vodnjan</derivirana_varijabla>
  </DomainObject.Predmet.ProtustrankaNazivFormated>
  <DomainObject.Predmet.ProtustrankaNazivFormatedOIB>
    <izvorni_sadrzaj>GRAMI d.o.o.  Vodnjan, OIB 62512177428</izvorni_sadrzaj>
    <derivirana_varijabla naziv="DomainObject.Predmet.ProtustrankaNazivFormatedOIB_1">GRAMI d.o.o.  Vodnjan, OIB 62512177428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GRAMI d.o.o.  Vodnjan</item>
    </izvorni_sadrzaj>
    <derivirana_varijabla naziv="DomainObject.Predmet.ProtuStrankaListFormated_1">
      <item>GRAMI d.o.o.  Vodnjan</item>
    </derivirana_varijabla>
  </DomainObject.Predmet.ProtuStrankaListFormated>
  <DomainObject.Predmet.ProtuStrankaListFormatedOIB>
    <izvorni_sadrzaj>
      <item>GRAMI d.o.o.  Vodnjan, OIB 62512177428</item>
    </izvorni_sadrzaj>
    <derivirana_varijabla naziv="DomainObject.Predmet.ProtuStrankaListFormatedOIB_1">
      <item>GRAMI d.o.o.  Vodnjan, OIB 62512177428</item>
    </derivirana_varijabla>
  </DomainObject.Predmet.ProtuStrankaListFormatedOIB>
  <DomainObject.Predmet.ProtuStrankaListFormatedWithAdress>
    <izvorni_sadrzaj>
      <item>GRAMI d.o.o.  Vodnjan, Salvela 6, 52 215 Vodnjan</item>
    </izvorni_sadrzaj>
    <derivirana_varijabla naziv="DomainObject.Predmet.ProtuStrankaListFormatedWithAdress_1">
      <item>GRAMI d.o.o.  Vodnjan, Salvela 6, 52 215 Vodnjan</item>
    </derivirana_varijabla>
  </DomainObject.Predmet.ProtuStrankaListFormatedWithAdress>
  <DomainObject.Predmet.ProtuStrankaListFormatedWithAdressOIB>
    <izvorni_sadrzaj>
      <item>GRAMI d.o.o.  Vodnjan, OIB 62512177428, Salvela 6, 52 215 Vodnjan</item>
    </izvorni_sadrzaj>
    <derivirana_varijabla naziv="DomainObject.Predmet.ProtuStrankaListFormatedWithAdressOIB_1">
      <item>GRAMI d.o.o.  Vodnjan, OIB 62512177428, Salvela 6, 52 215 Vodnjan</item>
    </derivirana_varijabla>
  </DomainObject.Predmet.ProtuStrankaListFormatedWithAdressOIB>
  <DomainObject.Predmet.ProtuStrankaListNazivFormated>
    <izvorni_sadrzaj>
      <item>GRAMI d.o.o.  Vodnjan</item>
    </izvorni_sadrzaj>
    <derivirana_varijabla naziv="DomainObject.Predmet.ProtuStrankaListNazivFormated_1">
      <item>GRAMI d.o.o.  Vodnjan</item>
    </derivirana_varijabla>
  </DomainObject.Predmet.ProtuStrankaListNazivFormated>
  <DomainObject.Predmet.ProtuStrankaListNazivFormatedOIB>
    <izvorni_sadrzaj>
      <item>GRAMI d.o.o.  Vodnjan, OIB 62512177428</item>
    </izvorni_sadrzaj>
    <derivirana_varijabla naziv="DomainObject.Predmet.ProtuStrankaListNazivFormatedOIB_1">
      <item>GRAMI d.o.o.  Vodnjan, OIB 62512177428</item>
    </derivirana_varijabla>
  </DomainObject.Predmet.ProtuStrankaListNazivFormatedOIB>
  <DomainObject.Predmet.OstaliListFormated>
    <izvorni_sadrzaj>
      <item>Županijsko državno odvjetništvo u Puli</item>
      <item>Livio Miljavac</item>
      <item>FINA Pula</item>
      <item>NARODNE NOVINE d.d. oglasni odjel</item>
      <item>HYPO ALPE ADRIA BANK D.D.</item>
      <item>POREZNA UPRAVA PAZIN</item>
      <item>Odvjetnica Blaženka Musulin</item>
    </izvorni_sadrzaj>
    <derivirana_varijabla naziv="DomainObject.Predmet.OstaliListFormated_1">
      <item>Županijsko državno odvjetništvo u Puli</item>
      <item>Livio Miljavac</item>
      <item>FINA Pula</item>
      <item>NARODNE NOVINE d.d. oglasni odjel</item>
      <item>HYPO ALPE ADRIA BANK D.D.</item>
      <item>POREZNA UPRAVA PAZIN</item>
      <item>Odvjetnica Blaženka Musulin</item>
    </derivirana_varijabla>
  </DomainObject.Predmet.OstaliListFormated>
  <DomainObject.Predmet.OstaliListFormatedOIB>
    <izvorni_sadrzaj>
      <item>Županijsko državno odvjetništvo u Puli</item>
      <item>Livio Miljavac</item>
      <item>FINA Pula, OIB 85821130368</item>
      <item>NARODNE NOVINE d.d. oglasni odjel</item>
      <item>HYPO ALPE ADRIA BANK D.D., OIB 14036333877</item>
      <item>POREZNA UPRAVA PAZIN, OIB 18683136487</item>
      <item>Odvjetnica Blaženka Musulin</item>
    </izvorni_sadrzaj>
    <derivirana_varijabla naziv="DomainObject.Predmet.OstaliListFormatedOIB_1">
      <item>Županijsko državno odvjetništvo u Puli</item>
      <item>Livio Miljavac</item>
      <item>FINA Pula, OIB 85821130368</item>
      <item>NARODNE NOVINE d.d. oglasni odjel</item>
      <item>HYPO ALPE ADRIA BANK D.D., OIB 14036333877</item>
      <item>POREZNA UPRAVA PAZIN, OIB 18683136487</item>
      <item>Odvjetnica Blaženka Musulin</item>
    </derivirana_varijabla>
  </DomainObject.Predmet.OstaliListFormatedOIB>
  <DomainObject.Predmet.OstaliListFormatedWithAdress>
    <izvorni_sadrzaj>
      <item>Županijsko državno odvjetništvo u Puli, 52100 Pula</item>
      <item>Livio Miljavac, Stancija Salvela 6, 52215 Vodnjan</item>
      <item>FINA Pula, 52100 Pula</item>
      <item>NARODNE NOVINE d.d. oglasni odjel, 10000 Zagreb</item>
      <item>HYPO ALPE ADRIA BANK D.D., SLAVONSKA AVENIJA6, 10000 Zagreb</item>
      <item>POREZNA UPRAVA PAZIN</item>
      <item>Odvjetnica Blaženka Musulin, pALMOTIĆEVA 37/1, 10000 Zagreb</item>
    </izvorni_sadrzaj>
    <derivirana_varijabla naziv="DomainObject.Predmet.OstaliListFormatedWithAdress_1">
      <item>Županijsko državno odvjetništvo u Puli, 52100 Pula</item>
      <item>Livio Miljavac, Stancija Salvela 6, 52215 Vodnjan</item>
      <item>FINA Pula, 52100 Pula</item>
      <item>NARODNE NOVINE d.d. oglasni odjel, 10000 Zagreb</item>
      <item>HYPO ALPE ADRIA BANK D.D., SLAVONSKA AVENIJA6, 10000 Zagreb</item>
      <item>POREZNA UPRAVA PAZIN</item>
      <item>Odvjetnica Blaženka Musulin, pALMOTIĆEVA 37/1, 10000 Zagreb</item>
    </derivirana_varijabla>
  </DomainObject.Predmet.OstaliListFormatedWithAdress>
  <DomainObject.Predmet.OstaliListFormatedWithAdressOIB>
    <izvorni_sadrzaj>
      <item>Županijsko državno odvjetništvo u Puli, 52100 Pula</item>
      <item>Livio Miljavac, Stancija Salvela 6, 52215 Vodnjan</item>
      <item>FINA Pula, OIB 85821130368, 52100 Pula</item>
      <item>NARODNE NOVINE d.d. oglasni odjel, 10000 Zagreb</item>
      <item>HYPO ALPE ADRIA BANK D.D., OIB 14036333877, SLAVONSKA AVENIJA6, 10000 Zagreb</item>
      <item>POREZNA UPRAVA PAZIN, OIB 18683136487</item>
      <item>Odvjetnica Blaženka Musulin, pALMOTIĆEVA 37/1, 10000 Zagreb</item>
    </izvorni_sadrzaj>
    <derivirana_varijabla naziv="DomainObject.Predmet.OstaliListFormatedWithAdressOIB_1">
      <item>Županijsko državno odvjetništvo u Puli, 52100 Pula</item>
      <item>Livio Miljavac, Stancija Salvela 6, 52215 Vodnjan</item>
      <item>FINA Pula, OIB 85821130368, 52100 Pula</item>
      <item>NARODNE NOVINE d.d. oglasni odjel, 10000 Zagreb</item>
      <item>HYPO ALPE ADRIA BANK D.D., OIB 14036333877, SLAVONSKA AVENIJA6, 10000 Zagreb</item>
      <item>POREZNA UPRAVA PAZIN, OIB 18683136487</item>
      <item>Odvjetnica Blaženka Musulin, pALMOTIĆEVA 37/1, 10000 Zagreb</item>
    </derivirana_varijabla>
  </DomainObject.Predmet.OstaliListFormatedWithAdressOIB>
  <DomainObject.Predmet.OstaliListNazivFormated>
    <izvorni_sadrzaj>
      <item>Županijsko državno odvjetništvo u Puli</item>
      <item>Livio Miljavac</item>
      <item>FINA Pula</item>
      <item>NARODNE NOVINE d.d. oglasni odjel</item>
      <item>HYPO ALPE ADRIA BANK D.D.</item>
      <item>POREZNA UPRAVA PAZIN</item>
      <item>Odvjetnica Blaženka Musulin</item>
    </izvorni_sadrzaj>
    <derivirana_varijabla naziv="DomainObject.Predmet.OstaliListNazivFormated_1">
      <item>Županijsko državno odvjetništvo u Puli</item>
      <item>Livio Miljavac</item>
      <item>FINA Pula</item>
      <item>NARODNE NOVINE d.d. oglasni odjel</item>
      <item>HYPO ALPE ADRIA BANK D.D.</item>
      <item>POREZNA UPRAVA PAZIN</item>
      <item>Odvjetnica Blaženka Musulin</item>
    </derivirana_varijabla>
  </DomainObject.Predmet.OstaliListNazivFormated>
  <DomainObject.Predmet.OstaliListNazivFormatedOIB>
    <izvorni_sadrzaj>
      <item>Županijsko državno odvjetništvo u Puli</item>
      <item>Livio Miljavac</item>
      <item>FINA Pula, OIB 85821130368</item>
      <item>NARODNE NOVINE d.d. oglasni odjel</item>
      <item>HYPO ALPE ADRIA BANK D.D., OIB 14036333877</item>
      <item>POREZNA UPRAVA PAZIN, OIB 18683136487</item>
      <item>Odvjetnica Blaženka Musulin</item>
    </izvorni_sadrzaj>
    <derivirana_varijabla naziv="DomainObject.Predmet.OstaliListNazivFormatedOIB_1">
      <item>Županijsko državno odvjetništvo u Puli</item>
      <item>Livio Miljavac</item>
      <item>FINA Pula, OIB 85821130368</item>
      <item>NARODNE NOVINE d.d. oglasni odjel</item>
      <item>HYPO ALPE ADRIA BANK D.D., OIB 14036333877</item>
      <item>POREZNA UPRAVA PAZIN, OIB 18683136487</item>
      <item>Odvjetnica Blaženka Musulin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GRAMI d.o.o.  Vodnjan</izvorni_sadrzaj>
    <derivirana_varijabla naziv="DomainObject.Predmet.ProtustrankaIDrugi_1">GRAMI d.o.o.  Vodnjan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GRAMI d.o.o.  Vodnjan, OIB 62512177428, Salvela 6, 52 215 Vodnjan</izvorni_sadrzaj>
    <derivirana_varijabla naziv="DomainObject.Predmet.ProtustrankaIDrugiAdressOIB_1">GRAMI d.o.o.  Vodnjan, OIB 62512177428, Salvela 6, 52 215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Puli</item>
      <item>GRAMI d.o.o.  Vodnjan</item>
      <item>REPUBLIKA HRVATSKA</item>
      <item>Livio Miljavac</item>
      <item>FINA Pula</item>
      <item>NARODNE NOVINE d.d. oglasni odjel</item>
      <item>HYPO ALPE ADRIA BANK D.D.</item>
      <item>POREZNA UPRAVA PAZIN</item>
      <item>Odvjetnica Blaženka Musulin</item>
    </izvorni_sadrzaj>
    <derivirana_varijabla naziv="DomainObject.Predmet.SudioniciListNaziv_1">
      <item>Županijsko državno odvjetništvo u Puli</item>
      <item>GRAMI d.o.o.  Vodnjan</item>
      <item>REPUBLIKA HRVATSKA</item>
      <item>Livio Miljavac</item>
      <item>FINA Pula</item>
      <item>NARODNE NOVINE d.d. oglasni odjel</item>
      <item>HYPO ALPE ADRIA BANK D.D.</item>
      <item>POREZNA UPRAVA PAZIN</item>
      <item>Odvjetnica Blaženka Musulin</item>
    </derivirana_varijabla>
  </DomainObject.Predmet.SudioniciListNaziv>
  <DomainObject.Predmet.SudioniciListAdressOIB>
    <izvorni_sadrzaj>
      <item>Županijsko državno odvjetništvo u Puli, 52100 Pula</item>
      <item>GRAMI d.o.o.  Vodnjan, OIB 62512177428, Salvela 6,52 215 Vodnjan</item>
      <item>REPUBLIKA HRVATSKA, OIB 52634238587</item>
      <item>Livio Miljavac, Stancija Salvela 6,52215 Vodnjan</item>
      <item>FINA Pula, OIB 85821130368, 52100 Pula</item>
      <item>NARODNE NOVINE d.d. oglasni odjel, 10000 Zagreb</item>
      <item>HYPO ALPE ADRIA BANK D.D., OIB 14036333877, SLAVONSKA AVENIJA6,10000 Zagreb</item>
      <item>POREZNA UPRAVA PAZIN, OIB 18683136487</item>
      <item>Odvjetnica Blaženka Musulin, pALMOTIĆEVA 37/1,10000 Zagreb</item>
    </izvorni_sadrzaj>
    <derivirana_varijabla naziv="DomainObject.Predmet.SudioniciListAdressOIB_1">
      <item>Županijsko državno odvjetništvo u Puli, 52100 Pula</item>
      <item>GRAMI d.o.o.  Vodnjan, OIB 62512177428, Salvela 6,52 215 Vodnjan</item>
      <item>REPUBLIKA HRVATSKA, OIB 52634238587</item>
      <item>Livio Miljavac, Stancija Salvela 6,52215 Vodnjan</item>
      <item>FINA Pula, OIB 85821130368, 52100 Pula</item>
      <item>NARODNE NOVINE d.d. oglasni odjel, 10000 Zagreb</item>
      <item>HYPO ALPE ADRIA BANK D.D., OIB 14036333877, SLAVONSKA AVENIJA6,10000 Zagreb</item>
      <item>POREZNA UPRAVA PAZIN, OIB 18683136487</item>
      <item>Odvjetnica Blaženka Musulin, pALMOTIĆEVA 37/1,10000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62512177428</item>
      <item>, OIB 52634238587</item>
      <item>, OIB null</item>
      <item>, OIB 85821130368</item>
      <item>, OIB null</item>
      <item>, OIB 14036333877</item>
      <item>, OIB 18683136487</item>
      <item>, OIB null</item>
    </izvorni_sadrzaj>
    <derivirana_varijabla naziv="DomainObject.Predmet.SudioniciListNazivOIB_1">
      <item>, OIB null</item>
      <item>, OIB 62512177428</item>
      <item>, OIB 52634238587</item>
      <item>, OIB null</item>
      <item>, OIB 85821130368</item>
      <item>, OIB null</item>
      <item>, OIB 14036333877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196</properties:Words>
  <properties:Characters>940</properties:Characters>
  <properties:Lines>42</properties:Lines>
  <properties:Paragraphs>19</properties:Paragraphs>
  <properties:TotalTime>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2016-04-18T11:44:00Z</dcterms:created>
  <dc:creator>nmarkovic</dc:creator>
  <cp:lastModifiedBy>Dajana Jurković</cp:lastModifiedBy>
  <cp:lastPrinted>2016-04-18T13:09:00Z</cp:lastPrinted>
  <dcterms:modified xmlns:xsi="http://www.w3.org/2001/XMLSchema-instance" xsi:type="dcterms:W3CDTF">2016-04-18T13:11:00Z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