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0b1e" w14:paraId="1110b1e" w:rsidRDefault="009E34B4" w:rsidP="006B40C3" w:rsidR="009E34B4">
      <w:pPr>
        <w:jc w:val="both"/>
        <w15:collapsed w:val="false"/>
      </w:pPr>
      <w:bookmarkStart w:name="_GoBack" w:id="0"/>
      <w:bookmarkEnd w:id="0"/>
    </w:p>
    <w:p w:rsidRDefault="009E34B4" w:rsidP="006B40C3" w:rsidR="009E34B4">
      <w:pPr>
        <w:jc w:val="both"/>
      </w:pPr>
    </w:p>
    <w:p w:rsidRDefault="009E34B4" w:rsidP="006B40C3" w:rsidR="009E34B4">
      <w:pPr>
        <w:jc w:val="both"/>
      </w:pPr>
    </w:p>
    <w:p w:rsidRDefault="00FC2322" w:rsidR="00FC2322"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469" w:rsidP="006B40C3" w:rsidR="009E4469" w:rsidRPr="00581457">
      <w:pPr>
        <w:jc w:val="both"/>
      </w:pPr>
      <w:r w:rsidRPr="00581457">
        <w:t>REPUBLIKA HRVATSKA</w:t>
      </w:r>
    </w:p>
    <w:p w:rsidRDefault="009E4469" w:rsidP="006B40C3" w:rsidR="009E4469" w:rsidRPr="00581457">
      <w:pPr>
        <w:jc w:val="both"/>
      </w:pPr>
      <w:r w:rsidRPr="00581457">
        <w:t xml:space="preserve">  Trgovački sud u Zagrebu</w:t>
      </w:r>
    </w:p>
    <w:p w:rsidRDefault="009E4469" w:rsidP="006B40C3" w:rsidR="009E4469">
      <w:pPr>
        <w:jc w:val="both"/>
      </w:pPr>
      <w:r w:rsidRPr="00581457">
        <w:t xml:space="preserve">    Zagreb, Amruševa 2/II                                            </w:t>
      </w:r>
      <w:r>
        <w:t xml:space="preserve">                               </w:t>
      </w:r>
      <w:r w:rsidRPr="00581457">
        <w:t>72 St</w:t>
      </w:r>
      <w:r>
        <w:t>pn</w:t>
      </w:r>
      <w:r w:rsidRPr="00581457">
        <w:t xml:space="preserve"> -</w:t>
      </w:r>
      <w:r w:rsidR="001F0246">
        <w:t>107/2015</w:t>
      </w:r>
      <w:r w:rsidR="00ED39AD">
        <w:t>-22</w:t>
      </w:r>
    </w:p>
    <w:p w:rsidRDefault="006B40C3" w:rsidP="006B40C3" w:rsidR="006B40C3">
      <w:pPr>
        <w:jc w:val="both"/>
      </w:pPr>
    </w:p>
    <w:p w:rsidRDefault="006B40C3" w:rsidP="006B40C3" w:rsidR="006B40C3" w:rsidRPr="00581457">
      <w:pPr>
        <w:jc w:val="center"/>
      </w:pPr>
    </w:p>
    <w:p w:rsidRDefault="006B40C3" w:rsidP="006B40C3" w:rsidR="009E4469">
      <w:pPr>
        <w:jc w:val="center"/>
      </w:pPr>
      <w:r>
        <w:t xml:space="preserve">U IME </w:t>
      </w:r>
      <w:r w:rsidRPr="00581457">
        <w:t>REPUBLIK</w:t>
      </w:r>
      <w:r>
        <w:t>E</w:t>
      </w:r>
      <w:r w:rsidRPr="00581457">
        <w:t xml:space="preserve"> HRVATSK</w:t>
      </w:r>
      <w:r>
        <w:t>E</w:t>
      </w:r>
    </w:p>
    <w:p w:rsidRDefault="009E4469" w:rsidP="006B40C3" w:rsidR="009E4469" w:rsidRPr="00581457">
      <w:pPr>
        <w:jc w:val="center"/>
      </w:pPr>
      <w:r w:rsidRPr="00581457">
        <w:t>R J E Š E N J E</w:t>
      </w:r>
    </w:p>
    <w:p w:rsidRDefault="009E4469" w:rsidP="006B40C3" w:rsidR="009E4469" w:rsidRPr="00581457">
      <w:pPr>
        <w:jc w:val="both"/>
        <w:rPr>
          <w:b/>
        </w:rPr>
      </w:pPr>
    </w:p>
    <w:p w:rsidRDefault="006B40C3" w:rsidP="006B40C3" w:rsidR="006B40C3">
      <w:pPr>
        <w:autoSpaceDE w:val="false"/>
        <w:autoSpaceDN w:val="false"/>
        <w:adjustRightInd w:val="false"/>
        <w:jc w:val="both"/>
      </w:pPr>
      <w:r w:rsidRPr="00B5073B">
        <w:t xml:space="preserve">Trgovački sud u Zagrebu, po sucu Nikoli Ribariću, u postupku predstečajne nagodbe u povodu prijedloga dužnika </w:t>
      </w:r>
      <w:r w:rsidR="001F0246" w:rsidRPr="003D7EDD">
        <w:t>Mirko Ljubej vl. LJUBEJ, obrt za trgovinu, proizvodnju i usluge, Selno 57, Krapinske Toplice, OIB: 80255195006</w:t>
      </w:r>
      <w:r w:rsidR="001F0246">
        <w:t>, dana 3</w:t>
      </w:r>
      <w:r w:rsidRPr="00B5073B">
        <w:t>.</w:t>
      </w:r>
      <w:r w:rsidR="001F0246">
        <w:t xml:space="preserve"> prosinca</w:t>
      </w:r>
      <w:r w:rsidRPr="00B5073B">
        <w:t xml:space="preserve"> 2015. godine, </w:t>
      </w:r>
    </w:p>
    <w:p w:rsidRDefault="009E34B4" w:rsidP="006B40C3" w:rsidR="009E34B4">
      <w:pPr>
        <w:jc w:val="both"/>
      </w:pPr>
    </w:p>
    <w:p w:rsidRDefault="009E34B4" w:rsidP="006B40C3" w:rsidR="009E34B4">
      <w:pPr>
        <w:jc w:val="center"/>
      </w:pPr>
      <w:r>
        <w:t>r i j e š i o   j e</w:t>
      </w:r>
    </w:p>
    <w:p w:rsidRDefault="00267DF9" w:rsidP="006B40C3" w:rsidR="00267DF9">
      <w:pPr>
        <w:jc w:val="both"/>
      </w:pPr>
      <w:r>
        <w:t xml:space="preserve">Odobrava se sklapanje sljedeće: </w:t>
      </w:r>
    </w:p>
    <w:p w:rsidRDefault="00267DF9" w:rsidP="006B40C3" w:rsidR="00267DF9">
      <w:pPr>
        <w:jc w:val="both"/>
      </w:pPr>
    </w:p>
    <w:p w:rsidRDefault="00267DF9" w:rsidP="006B40C3" w:rsidR="00267DF9">
      <w:pPr>
        <w:jc w:val="center"/>
      </w:pPr>
      <w:r>
        <w:t>PREDSTEČAJNE NAGODBE</w:t>
      </w:r>
    </w:p>
    <w:p w:rsidRDefault="0071658B" w:rsidP="006B40C3" w:rsidR="0071658B">
      <w:pPr>
        <w:jc w:val="both"/>
      </w:pPr>
    </w:p>
    <w:p w:rsidRDefault="001F0246" w:rsidP="001F0246" w:rsidR="001F0246" w:rsidRPr="003D7EDD">
      <w:pPr>
        <w:numPr>
          <w:ilvl w:val="0"/>
          <w:numId w:val="8"/>
        </w:numPr>
      </w:pPr>
      <w:r w:rsidRPr="003D7EDD">
        <w:t xml:space="preserve">Dužnik Mirko Ljube vl. LJUBEJ, obrt za trgovinu, proizvodnju i usluge, Selno 57, Krapinske Toplice, OIB: 80255195006, obvezuje se na temelju Rješenja o prihvaćanju Plana financijskog restrukturiranja kojeg je donijela Financijska agencija pod poslovnim brojem Klasa: UP-I/110/07/14-01/7456,  Ur. br.: 04-06-15-7456-41 od 21. travnja 2015. vjerovnicima podmiriti tražbine kako slijedi: </w:t>
      </w:r>
    </w:p>
    <w:p w:rsidRDefault="001F0246" w:rsidP="001F0246" w:rsidR="001F0246" w:rsidRPr="003D7EDD"/>
    <w:p w:rsidRDefault="001F0246" w:rsidP="001F0246" w:rsidR="001F0246" w:rsidRPr="003D7EDD"/>
    <w:p w:rsidRDefault="001F0246" w:rsidP="001F0246" w:rsidR="001F0246" w:rsidRPr="003D7EDD">
      <w:pPr>
        <w:numPr>
          <w:ilvl w:val="0"/>
          <w:numId w:val="7"/>
        </w:numPr>
        <w:tabs>
          <w:tab w:pos="720" w:val="clear"/>
          <w:tab w:pos="1068" w:val="num"/>
        </w:tabs>
        <w:ind w:left="1056"/>
        <w:jc w:val="both"/>
      </w:pPr>
      <w:r w:rsidRPr="003D7EDD">
        <w:t>Vjerovniku HRVATSKE VODE, OIB: 28921383001, utvrđena je tražbina u iznosu od  1.295,25 kuna. Vjerovniku se otpisuje kamata u iznosu od 388,05 kuna. Preostali iznos od 907,20 kuna dužnik će namiriti beskamatno, u šest jednakih mjesečnih obroka, računajući od dana objave predstečajne nagodbe na web-stranicama FINA-e, tako da prvi obrok dospijeva na naplatu za tri mjeseca od objave predstečajne nagodbe na web stranicama FINA-e.</w:t>
      </w:r>
    </w:p>
    <w:p w:rsidRDefault="001F0246" w:rsidP="001F0246" w:rsidR="001F0246" w:rsidRPr="003D7EDD">
      <w:pPr>
        <w:ind w:left="1056"/>
        <w:jc w:val="both"/>
      </w:pPr>
    </w:p>
    <w:p w:rsidRDefault="001F0246" w:rsidP="001F0246" w:rsidR="001F0246" w:rsidRPr="003D7EDD">
      <w:pPr>
        <w:ind w:left="708"/>
        <w:jc w:val="both"/>
      </w:pPr>
    </w:p>
    <w:p w:rsidRDefault="001F0246" w:rsidP="001F0246" w:rsidR="001F0246" w:rsidRPr="003D7EDD">
      <w:pPr>
        <w:numPr>
          <w:ilvl w:val="0"/>
          <w:numId w:val="7"/>
        </w:numPr>
        <w:tabs>
          <w:tab w:pos="720" w:val="clear"/>
          <w:tab w:pos="1068" w:val="num"/>
        </w:tabs>
        <w:ind w:left="1056"/>
        <w:jc w:val="both"/>
      </w:pPr>
      <w:r w:rsidRPr="003D7EDD">
        <w:t>Vjerovniku OPĆINA KRAPINSKE TOPLICE, OIB: 97782176849, utvrđena je tražbina u iznosu od  5.500,00 kuna. Vjerovniku se otpisuje kamata u iznosu od 522,79 kuna. Preostali iznos od 4.977,21 kuna dužnik će namiriti beskamatno, u šest jednakih mjesečnih obroka, računajući od dana objave predstečajne nagodbe na web-stranicama FINA-e, tako da prvi obrok dospijeva na naplatu za tri mjeseca od objave predstečajne nagodbe na web stranicama FINA-e.</w:t>
      </w:r>
    </w:p>
    <w:p w:rsidRDefault="001F0246" w:rsidP="001F0246" w:rsidR="001F0246" w:rsidRPr="003D7EDD">
      <w:pPr>
        <w:jc w:val="both"/>
      </w:pPr>
    </w:p>
    <w:p w:rsidRDefault="001F0246" w:rsidP="001F0246" w:rsidR="001F0246" w:rsidRPr="003D7EDD">
      <w:pPr>
        <w:ind w:left="708"/>
        <w:jc w:val="both"/>
      </w:pPr>
    </w:p>
    <w:p w:rsidRDefault="001F0246" w:rsidP="001F0246" w:rsidR="001F0246" w:rsidRPr="003D7EDD">
      <w:pPr>
        <w:numPr>
          <w:ilvl w:val="0"/>
          <w:numId w:val="7"/>
        </w:numPr>
        <w:tabs>
          <w:tab w:pos="720" w:val="clear"/>
          <w:tab w:pos="1068" w:val="num"/>
        </w:tabs>
        <w:ind w:left="1056"/>
        <w:jc w:val="both"/>
      </w:pPr>
      <w:r w:rsidRPr="003D7EDD">
        <w:t xml:space="preserve">Vjerovniku: REPUBLIKA HRVATSKA, MINISTARSTVO FINANCIJA, Zagreb, Katančićeva 5, OIB:  18683136487 utvrđena je tražbina u iznosu od  136.666,44 kuna. Vjerovniku se otpisuje kamata u iznosu od 24.556,20 kuna. Preostali iznos </w:t>
      </w:r>
      <w:r w:rsidRPr="003D7EDD">
        <w:lastRenderedPageBreak/>
        <w:t>od 112.110,24 kuna dužnik će namiriti uz godišnju kamatu od 4,5%, u dvadesetčetiri jednaka mjesečna obroka, računajući od dana objave predstečajne nagodbe na web-stranicama FINA-e, tako da prvi obrok dospijeva na naplatu za 30 dana od objave predstečajne nagodbe na web stranicama FINA-e i to:</w:t>
      </w:r>
    </w:p>
    <w:p w:rsidRDefault="001F0246" w:rsidP="001F0246" w:rsidR="001F0246" w:rsidRPr="003D7EDD">
      <w:pPr>
        <w:jc w:val="both"/>
      </w:pP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siječnja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veljače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ožujka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travnja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svibnja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lipnja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srpnja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kolovoza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rujna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listopada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studenoga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prosinca 2016.g.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siječnja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veljače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ožujka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travnja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svibnja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lipnja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srpnja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kolovoza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rujna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listopada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studenoga 2017.g.</w:t>
      </w:r>
    </w:p>
    <w:p w:rsidRDefault="001F0246" w:rsidP="001F0246" w:rsidR="001F0246" w:rsidRPr="003D7EDD">
      <w:pPr>
        <w:numPr>
          <w:ilvl w:val="0"/>
          <w:numId w:val="9"/>
        </w:numPr>
        <w:jc w:val="both"/>
      </w:pPr>
      <w:r w:rsidRPr="003D7EDD">
        <w:t>iznos od 4.893,36 kn do 3. prosinca 2017.g.</w:t>
      </w:r>
    </w:p>
    <w:p w:rsidRDefault="001F0246" w:rsidP="001F0246" w:rsidR="001F0246" w:rsidRPr="003D7EDD">
      <w:pPr>
        <w:ind w:left="1056"/>
        <w:jc w:val="both"/>
      </w:pPr>
    </w:p>
    <w:p w:rsidRDefault="001F0246" w:rsidP="001F0246" w:rsidR="001F0246" w:rsidRPr="003D7EDD">
      <w:pPr>
        <w:ind w:left="1056"/>
        <w:jc w:val="both"/>
      </w:pPr>
    </w:p>
    <w:p w:rsidRDefault="001F0246" w:rsidP="001F0246" w:rsidR="001F0246" w:rsidRPr="003D7EDD">
      <w:pPr>
        <w:numPr>
          <w:ilvl w:val="0"/>
          <w:numId w:val="7"/>
        </w:numPr>
        <w:tabs>
          <w:tab w:pos="720" w:val="clear"/>
          <w:tab w:pos="1068" w:val="num"/>
        </w:tabs>
        <w:ind w:left="1056"/>
        <w:jc w:val="both"/>
      </w:pPr>
      <w:r w:rsidRPr="003D7EDD">
        <w:t>Vjerovniku T.IN.US-G.M. d.o.o., OIB:  98892494212, utvrđena je tražbina u iznosu od  5.000,00 kuna. Iznos od 5.000,00 kuna dužnik će namiriti beskamatno, u šest jednaka mjesečna obroka, računajući od dana objave predstečajne nagodbe na web-stranicama FINA-e, tako da prvi obrok dospijeva na naplatu za tri mjeseca od objave predstečajne nagodbe na web stranicama FINA-e.</w:t>
      </w:r>
    </w:p>
    <w:p w:rsidRDefault="001F0246" w:rsidP="001F0246" w:rsidR="001F0246" w:rsidRPr="003D7EDD">
      <w:pPr>
        <w:ind w:left="1056"/>
        <w:jc w:val="both"/>
      </w:pPr>
    </w:p>
    <w:p w:rsidRDefault="001F0246" w:rsidP="001F0246" w:rsidR="001F0246" w:rsidRPr="003D7EDD">
      <w:pPr>
        <w:numPr>
          <w:ilvl w:val="0"/>
          <w:numId w:val="7"/>
        </w:numPr>
        <w:tabs>
          <w:tab w:pos="720" w:val="clear"/>
          <w:tab w:pos="1068" w:val="num"/>
        </w:tabs>
        <w:ind w:left="1056"/>
        <w:jc w:val="both"/>
      </w:pPr>
      <w:r w:rsidRPr="003D7EDD">
        <w:t>Vjerovniku Trgocentar d.o.o., OIB:  84210581427, utvrđena je tražbina u iznosu od  20.651,26 kuna. Vjerovniku se otpisuje kamata u iznosu od 8.651,26 kuna. Preostali iznos od 12.000,00 kuna dužnik će namiriti beskamatno, u tri jednaka mjesečna obroka, računajući od dana objave predstečajne nagodbe na web-stranicama FINA-e, tako da prvi obrok dospijeva na naplatu za tri mjeseca od objave predstečajne nagodbe na web stranicama FINA-e.</w:t>
      </w:r>
    </w:p>
    <w:p w:rsidRDefault="001F0246" w:rsidP="001F0246" w:rsidR="001F0246" w:rsidRPr="003D7EDD">
      <w:pPr>
        <w:ind w:left="1056"/>
        <w:jc w:val="both"/>
      </w:pPr>
    </w:p>
    <w:p w:rsidRDefault="001F0246" w:rsidP="001F0246" w:rsidR="001F0246" w:rsidRPr="003D7EDD">
      <w:pPr>
        <w:jc w:val="center"/>
      </w:pPr>
      <w:r w:rsidRPr="003D7EDD">
        <w:t>O b r a z l o ž e nj e</w:t>
      </w:r>
    </w:p>
    <w:p w:rsidRDefault="001F0246" w:rsidP="001F0246" w:rsidR="001F0246" w:rsidRPr="003D7EDD">
      <w:pPr>
        <w:jc w:val="center"/>
      </w:pPr>
    </w:p>
    <w:p w:rsidRDefault="001F0246" w:rsidP="001F0246" w:rsidR="001F0246" w:rsidRPr="003D7EDD">
      <w:r w:rsidRPr="003D7EDD">
        <w:t xml:space="preserve">Dužnik je podnio na temelju odredbe čl. </w:t>
      </w:r>
      <w:smartTag w:element="metricconverter" w:uri="urn:schemas-microsoft-com:office:smarttags">
        <w:smartTagPr>
          <w:attr w:val="66. st" w:name="ProductID"/>
        </w:smartTagPr>
        <w:r w:rsidRPr="003D7EDD">
          <w:t>66. st</w:t>
        </w:r>
      </w:smartTag>
      <w:r w:rsidRPr="003D7EDD">
        <w:t>. 1. Zakona o financijskom poslovanju i predstečajnoj nagodbi ("Narodne novine" broj 108/12, 144/12,  81/13 i 112/13; dalje: ZFPPN) prijedlog za sklapanje predstečajne nagodbe.</w:t>
      </w:r>
    </w:p>
    <w:p w:rsidRDefault="001F0246" w:rsidP="001F0246" w:rsidR="001F0246" w:rsidRPr="003D7EDD">
      <w:pPr>
        <w:jc w:val="both"/>
      </w:pPr>
    </w:p>
    <w:p w:rsidRDefault="001F0246" w:rsidP="001F0246" w:rsidR="001F0246" w:rsidRPr="003D7EDD">
      <w:r w:rsidRPr="003D7EDD">
        <w:lastRenderedPageBreak/>
        <w:t>Sud je sukladno dostavljenim ispravama i provjerom podataka na web-stranici Fine utvrdio da su ispunjene pretpostavke za određivanje ročišta radi sklapanja predstečajne nagodbe, a oglas</w:t>
      </w:r>
      <w:r w:rsidRPr="003D7EDD">
        <w:rPr>
          <w:color w:val="FF0000"/>
        </w:rPr>
        <w:t xml:space="preserve"> </w:t>
      </w:r>
      <w:r w:rsidRPr="003D7EDD">
        <w:t>s pozivom na ročište objavljen je na web stranici Financijske agencije 18.11.2015. te na e - oglasnoj ploči suda od 11.11.2015. do 27.11.2015.</w:t>
      </w:r>
    </w:p>
    <w:p w:rsidRDefault="001F0246" w:rsidP="001F0246" w:rsidR="001F0246" w:rsidRPr="003D7EDD">
      <w:pPr>
        <w:jc w:val="both"/>
      </w:pPr>
    </w:p>
    <w:p w:rsidRDefault="001F0246" w:rsidP="001F0246" w:rsidR="001F0246" w:rsidRPr="003D7EDD">
      <w:pPr>
        <w:jc w:val="both"/>
      </w:pPr>
      <w:r w:rsidRPr="003D7EDD">
        <w:t xml:space="preserve">Na ročištu za sklapanje predstečajne nagodbe održanom 3. prosinca 2015., pristanak za sklapanje predstečajne nagodbe dali su dužnik, i vjerovnici  čije tražbine 157.317,70 kuna od ukupno utvrđenih tražbina 169.112,95 kuna što predstavlja 93% ili više od 2/3 vrijednosti ukupno utvrđenih tražbina, čime je ostvarena potrebna većina propisana čl. 66. u vezi s čl. 63. ZFPPN-a. Slijedom navedenog, sud je riješio kao u izreci ovog rješenja </w:t>
      </w:r>
    </w:p>
    <w:p w:rsidRDefault="006B40C3" w:rsidP="006B40C3" w:rsidR="006B40C3" w:rsidRPr="00EE6A91">
      <w:pPr>
        <w:jc w:val="both"/>
      </w:pPr>
    </w:p>
    <w:p w:rsidRDefault="007C418E" w:rsidP="006B40C3" w:rsidR="009E34B4">
      <w:pPr>
        <w:jc w:val="center"/>
      </w:pPr>
      <w:r>
        <w:t xml:space="preserve">U Zagrebu </w:t>
      </w:r>
      <w:r w:rsidR="001F0246">
        <w:t>3</w:t>
      </w:r>
      <w:r w:rsidR="009E34B4">
        <w:t>.</w:t>
      </w:r>
      <w:r w:rsidR="001F0246">
        <w:t xml:space="preserve"> prosinca</w:t>
      </w:r>
      <w:r w:rsidR="009E34B4">
        <w:t xml:space="preserve"> 201</w:t>
      </w:r>
      <w:r w:rsidR="006B40C3">
        <w:t>5</w:t>
      </w:r>
      <w:r w:rsidR="009E34B4">
        <w:t>.</w:t>
      </w:r>
      <w:r>
        <w:t xml:space="preserve"> godine</w:t>
      </w:r>
    </w:p>
    <w:p w:rsidRDefault="009E34B4" w:rsidP="00E91121" w:rsidR="00ED39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6B40C3">
        <w:tab/>
      </w:r>
      <w:r w:rsidR="00ED39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D39AD" w:rsidP="00E91121" w:rsidR="00ED39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D39AD" w:rsidP="00E91121" w:rsidR="00ED39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D39AD" w:rsidP="00E91121" w:rsidR="00ED39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D39AD" w:rsidP="00E91121" w:rsidR="00ED39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2322" w:rsidP="00ED39AD" w:rsidR="00FC232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78B9" w:rsidP="00FC2322" w:rsidR="001078B9">
      <w:pPr>
        <w:pStyle w:val="Tijeloteksta"/>
        <w:ind w:left="5760"/>
      </w:pPr>
    </w:p>
    <w:p w:rsidRDefault="009E34B4" w:rsidP="006B40C3" w:rsidR="009E34B4">
      <w:pPr>
        <w:jc w:val="both"/>
      </w:pPr>
      <w:r>
        <w:t xml:space="preserve">UPUTA O PRAVNOM LIJEKU: </w:t>
      </w:r>
    </w:p>
    <w:p w:rsidRDefault="009E34B4" w:rsidP="006B40C3" w:rsidR="009E34B4">
      <w:pPr>
        <w:jc w:val="both"/>
      </w:pPr>
      <w:r>
        <w:t>Protiv rješenja o odobravanju ove predstečajne nagodbe može se izjaviti žalba u roku od 8 dana. Žalba se podnosi ovom sudu za Visoki trgovački sud RH u 2 primjerka.</w:t>
      </w:r>
    </w:p>
    <w:p w:rsidRDefault="000A4BD4" w:rsidP="006B40C3" w:rsidR="000A4BD4">
      <w:pPr>
        <w:jc w:val="both"/>
      </w:pPr>
    </w:p>
    <w:p w:rsidRDefault="00FC2322" w:rsidP="006B40C3" w:rsidR="00FC2322">
      <w:pPr>
        <w:jc w:val="both"/>
      </w:pPr>
    </w:p>
    <w:p w:rsidRDefault="001F0246" w:rsidP="001F0246" w:rsidR="001F0246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ED39AD" w:rsidP="001F0246" w:rsidR="00ED39AD"/>
    <w:p w:rsidRDefault="001F0246" w:rsidP="001F0246" w:rsidR="001F0246" w:rsidRPr="001E5B92">
      <w:r w:rsidRPr="001E5B92">
        <w:t>DNA:</w:t>
      </w:r>
    </w:p>
    <w:p w:rsidRDefault="001F0246" w:rsidP="001F0246" w:rsidR="001F0246" w:rsidRPr="001E5B92">
      <w:r w:rsidRPr="001E5B92">
        <w:t>-objava na web-u FINA-e kao oglas uz Dopis</w:t>
      </w:r>
    </w:p>
    <w:p w:rsidRDefault="001F0246" w:rsidP="001F0246" w:rsidR="001F0246" w:rsidRPr="001E5B92">
      <w:r>
        <w:t xml:space="preserve">- </w:t>
      </w:r>
      <w:r w:rsidRPr="001E5B92">
        <w:t xml:space="preserve">e-oglasna ploča </w:t>
      </w:r>
      <w:r>
        <w:t>15</w:t>
      </w:r>
      <w:r w:rsidRPr="001E5B92">
        <w:t xml:space="preserve"> dana</w:t>
      </w:r>
    </w:p>
    <w:p w:rsidRDefault="001F0246" w:rsidP="001F0246" w:rsidR="001F0246">
      <w:r w:rsidRPr="001E5B92">
        <w:t>1.Ministarstvo financija, Porezna uprava Zagreb,</w:t>
      </w:r>
    </w:p>
    <w:p w:rsidRDefault="001F0246" w:rsidP="001F0246" w:rsidR="001F0246">
      <w:r>
        <w:t>2</w:t>
      </w:r>
      <w:r w:rsidRPr="001E5B92">
        <w:t xml:space="preserve">. ŽDO </w:t>
      </w:r>
      <w:r>
        <w:t>Zagreb na znanje</w:t>
      </w:r>
    </w:p>
    <w:p w:rsidRDefault="001F0246" w:rsidP="001F0246" w:rsidR="001F0246">
      <w:r w:rsidRPr="00977725">
        <w:t>- LJUBEJ MIRKO, REPUBLIKA HRVATSKA, KRAPINSKE TOPLICE, SELNO, SELNO 57 A</w:t>
      </w:r>
    </w:p>
    <w:p w:rsidRDefault="001F0246" w:rsidP="001F0246" w:rsidR="001F0246">
      <w:r>
        <w:t>-</w:t>
      </w:r>
      <w:r w:rsidRPr="00977725">
        <w:t xml:space="preserve"> LJUBEJ, obrt za trgovinu, proizvodnju i usluge, Selno 57, Krapinske Toplice,</w:t>
      </w:r>
    </w:p>
    <w:p w:rsidRDefault="001F0246" w:rsidP="001F0246" w:rsidR="001F0246"/>
    <w:p w:rsidRDefault="000A4BD4" w:rsidP="001F0246" w:rsidR="000A4BD4">
      <w:pPr>
        <w:jc w:val="both"/>
      </w:pPr>
    </w:p>
    <w:sectPr w:rsidSect="00435549" w:rsidR="000A4BD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7C3" w:rsidR="002F77C3">
      <w:r>
        <w:separator/>
      </w:r>
    </w:p>
  </w:endnote>
  <w:endnote w:id="0" w:type="continuationSeparator">
    <w:p w:rsidRDefault="002F77C3" w:rsidR="002F7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7C3" w:rsidR="002F77C3">
      <w:r>
        <w:separator/>
      </w:r>
    </w:p>
  </w:footnote>
  <w:footnote w:id="0" w:type="continuationSeparator">
    <w:p w:rsidRDefault="002F77C3" w:rsidR="002F7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86A" w:rsidP="000107DA" w:rsidR="000D08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86A" w:rsidR="000D08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86A" w:rsidP="000107DA" w:rsidR="000D08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0F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F04B2" w:rsidR="000D086A">
    <w:pPr>
      <w:pStyle w:val="Zaglavlje"/>
    </w:pPr>
    <w:r>
      <w:tab/>
    </w:r>
    <w:r>
      <w:tab/>
    </w:r>
    <w:r w:rsidRPr="001F04B2">
      <w:t>72 Stpn -</w:t>
    </w:r>
    <w:r w:rsidR="001F0246">
      <w:t>107</w:t>
    </w:r>
    <w:r w:rsidR="006B40C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92454"/>
    <w:multiLevelType w:val="hybridMultilevel"/>
    <w:tmpl w:val="3392DB2A"/>
    <w:lvl w:tplc="D27A35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5560206"/>
    <w:multiLevelType w:val="hybridMultilevel"/>
    <w:tmpl w:val="553EB6CE"/>
    <w:lvl w:tplc="ECA296D0" w:ilvl="0">
      <w:numFmt w:val="bullet"/>
      <w:lvlText w:val="-"/>
      <w:lvlJc w:val="left"/>
      <w:pPr>
        <w:ind w:hanging="360" w:left="10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16"/>
      </w:pPr>
      <w:rPr>
        <w:rFonts w:hAnsi="Wingdings" w:ascii="Wingdings" w:hint="default"/>
      </w:rPr>
    </w:lvl>
  </w:abstractNum>
  <w:abstractNum w:abstractNumId="2">
    <w:nsid w:val="29AA0CB8"/>
    <w:multiLevelType w:val="hybridMultilevel"/>
    <w:tmpl w:val="BDD08B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C95F4F"/>
    <w:multiLevelType w:val="hybridMultilevel"/>
    <w:tmpl w:val="FBB03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1F1D69"/>
    <w:multiLevelType w:val="hybridMultilevel"/>
    <w:tmpl w:val="3D1A9F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4FD29F5"/>
    <w:multiLevelType w:val="hybridMultilevel"/>
    <w:tmpl w:val="79AC34B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3520F6"/>
    <w:multiLevelType w:val="hybridMultilevel"/>
    <w:tmpl w:val="C50E5698"/>
    <w:lvl w:tplc="76C26C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063A98"/>
    <w:multiLevelType w:val="hybridMultilevel"/>
    <w:tmpl w:val="886E86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B441E5"/>
    <w:multiLevelType w:val="hybridMultilevel"/>
    <w:tmpl w:val="E49CB0D2"/>
    <w:lvl w:tplc="268E92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07DA"/>
    <w:rsid w:val="00072ADA"/>
    <w:rsid w:val="000A4BD4"/>
    <w:rsid w:val="000D086A"/>
    <w:rsid w:val="001078B9"/>
    <w:rsid w:val="001F0246"/>
    <w:rsid w:val="001F04B2"/>
    <w:rsid w:val="00267DF9"/>
    <w:rsid w:val="002F77C3"/>
    <w:rsid w:val="00435549"/>
    <w:rsid w:val="004D3597"/>
    <w:rsid w:val="004F6B83"/>
    <w:rsid w:val="005B2FFC"/>
    <w:rsid w:val="005D58B1"/>
    <w:rsid w:val="005E5BD3"/>
    <w:rsid w:val="005F6BF5"/>
    <w:rsid w:val="0062724B"/>
    <w:rsid w:val="006768A8"/>
    <w:rsid w:val="006B40C3"/>
    <w:rsid w:val="006C0782"/>
    <w:rsid w:val="006C5BB8"/>
    <w:rsid w:val="0071658B"/>
    <w:rsid w:val="007C418E"/>
    <w:rsid w:val="009E34B4"/>
    <w:rsid w:val="009E4469"/>
    <w:rsid w:val="00B62667"/>
    <w:rsid w:val="00B853EA"/>
    <w:rsid w:val="00C70834"/>
    <w:rsid w:val="00D05127"/>
    <w:rsid w:val="00E50CFF"/>
    <w:rsid w:val="00ED39AD"/>
    <w:rsid w:val="00F070FC"/>
    <w:rsid w:val="00FA5266"/>
    <w:rsid w:val="00FC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853EA"/>
    <w:pPr>
      <w:jc w:val="both"/>
    </w:pPr>
  </w:style>
  <w:style w:styleId="Tekstbalonia" w:type="paragraph">
    <w:name w:val="Balloon Text"/>
    <w:basedOn w:val="Normal"/>
    <w:semiHidden/>
    <w:rsid w:val="00B853E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35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549"/>
  </w:style>
  <w:style w:styleId="Podnoje" w:type="paragraph">
    <w:name w:val="footer"/>
    <w:basedOn w:val="Normal"/>
    <w:link w:val="PodnojeChar"/>
    <w:rsid w:val="001F04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F04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B40C3"/>
    <w:pPr>
      <w:ind w:left="708"/>
    </w:pPr>
  </w:style>
  <w:style w:customStyle="true" w:styleId="st" w:type="character">
    <w:name w:val="st"/>
    <w:rsid w:val="006B40C3"/>
  </w:style>
  <w:style w:styleId="Podnaslov" w:type="paragraph">
    <w:name w:val="Subtitle"/>
    <w:basedOn w:val="Normal"/>
    <w:link w:val="PodnaslovChar"/>
    <w:qFormat/>
    <w:rsid w:val="00FC232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C232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7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853EA"/>
    <w:pPr>
      <w:jc w:val="both"/>
    </w:pPr>
  </w:style>
  <w:style w:styleId="Tekstbalonia" w:type="paragraph">
    <w:name w:val="Balloon Text"/>
    <w:basedOn w:val="Normal"/>
    <w:semiHidden/>
    <w:rsid w:val="00B853E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35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549"/>
  </w:style>
  <w:style w:styleId="Podnoje" w:type="paragraph">
    <w:name w:val="footer"/>
    <w:basedOn w:val="Normal"/>
    <w:link w:val="PodnojeChar"/>
    <w:rsid w:val="001F04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F04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B40C3"/>
    <w:pPr>
      <w:ind w:left="708"/>
    </w:pPr>
  </w:style>
  <w:style w:customStyle="1" w:styleId="st" w:type="character">
    <w:name w:val="st"/>
    <w:rsid w:val="006B40C3"/>
  </w:style>
  <w:style w:styleId="Podnaslov" w:type="paragraph">
    <w:name w:val="Subtitle"/>
    <w:basedOn w:val="Normal"/>
    <w:link w:val="PodnaslovChar"/>
    <w:qFormat/>
    <w:rsid w:val="00FC232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232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7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Stpn-107/2015</izvorni_sadrzaj>
    <derivirana_varijabla naziv="DomainObject.Predmet.OznakaBroj_1">Stpn-107/2015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Mirko Ljubej</izvorni_sadrzaj>
    <derivirana_varijabla naziv="DomainObject.Predmet.ProtustrankaFormated_1">  Mirko Ljubej</derivirana_varijabla>
  </DomainObject.Predmet.ProtustrankaFormated>
  <DomainObject.Predmet.ProtustrankaFormatedOIB>
    <izvorni_sadrzaj>  Mirko Ljubej, OIB 80255195006</izvorni_sadrzaj>
    <derivirana_varijabla naziv="DomainObject.Predmet.ProtustrankaFormatedOIB_1">  Mirko Ljubej, OIB 80255195006</derivirana_varijabla>
  </DomainObject.Predmet.ProtustrankaFormatedOIB>
  <DomainObject.Predmet.ProtustrankaFormatedWithAdress>
    <izvorni_sadrzaj> Mirko Ljubej, Selno 57a, 49217 Selno</izvorni_sadrzaj>
    <derivirana_varijabla naziv="DomainObject.Predmet.ProtustrankaFormatedWithAdress_1"> Mirko Ljubej, Selno 57a, 49217 Selno</derivirana_varijabla>
  </DomainObject.Predmet.ProtustrankaFormatedWithAdress>
  <DomainObject.Predmet.ProtustrankaFormatedWithAdressOIB>
    <izvorni_sadrzaj> Mirko Ljubej, OIB 80255195006, Selno 57a, 49217 Selno</izvorni_sadrzaj>
    <derivirana_varijabla naziv="DomainObject.Predmet.ProtustrankaFormatedWithAdressOIB_1"> Mirko Ljubej, OIB 80255195006, Selno 57a, 49217 Selno</derivirana_varijabla>
  </DomainObject.Predmet.ProtustrankaFormatedWithAdressOIB>
  <DomainObject.Predmet.ProtustrankaWithAdress>
    <izvorni_sadrzaj>Mirko Ljubej Selno 57a, 49217 Selno</izvorni_sadrzaj>
    <derivirana_varijabla naziv="DomainObject.Predmet.ProtustrankaWithAdress_1">Mirko Ljubej Selno 57a, 49217 Selno</derivirana_varijabla>
  </DomainObject.Predmet.ProtustrankaWithAdress>
  <DomainObject.Predmet.ProtustrankaWithAdressOIB>
    <izvorni_sadrzaj>Mirko Ljubej, OIB 80255195006, Selno 57a, 49217 Selno</izvorni_sadrzaj>
    <derivirana_varijabla naziv="DomainObject.Predmet.ProtustrankaWithAdressOIB_1">Mirko Ljubej, OIB 80255195006, Selno 57a, 49217 Selno</derivirana_varijabla>
  </DomainObject.Predmet.ProtustrankaWithAdressOIB>
  <DomainObject.Predmet.ProtustrankaNazivFormated>
    <izvorni_sadrzaj>Mirko Ljubej</izvorni_sadrzaj>
    <derivirana_varijabla naziv="DomainObject.Predmet.ProtustrankaNazivFormated_1">Mirko Ljubej</derivirana_varijabla>
  </DomainObject.Predmet.ProtustrankaNazivFormated>
  <DomainObject.Predmet.ProtustrankaNazivFormatedOIB>
    <izvorni_sadrzaj>Mirko Ljubej, OIB 80255195006</izvorni_sadrzaj>
    <derivirana_varijabla naziv="DomainObject.Predmet.ProtustrankaNazivFormatedOIB_1">Mirko Ljubej, OIB 80255195006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Ljubej</izvorni_sadrzaj>
    <derivirana_varijabla naziv="DomainObject.Predmet.StrankaFormated_1">  Mirko Ljubej</derivirana_varijabla>
  </DomainObject.Predmet.StrankaFormated>
  <DomainObject.Predmet.StrankaFormatedOIB>
    <izvorni_sadrzaj>  Mirko Ljubej, OIB 80255195006</izvorni_sadrzaj>
    <derivirana_varijabla naziv="DomainObject.Predmet.StrankaFormatedOIB_1">  Mirko Ljubej, OIB 80255195006</derivirana_varijabla>
  </DomainObject.Predmet.StrankaFormatedOIB>
  <DomainObject.Predmet.StrankaFormatedWithAdress>
    <izvorni_sadrzaj> Mirko Ljubej, Selno 57a, 49217 Selno</izvorni_sadrzaj>
    <derivirana_varijabla naziv="DomainObject.Predmet.StrankaFormatedWithAdress_1"> Mirko Ljubej, Selno 57a, 49217 Selno</derivirana_varijabla>
  </DomainObject.Predmet.StrankaFormatedWithAdress>
  <DomainObject.Predmet.StrankaFormatedWithAdressOIB>
    <izvorni_sadrzaj> Mirko Ljubej, OIB 80255195006, Selno 57a, 49217 Selno</izvorni_sadrzaj>
    <derivirana_varijabla naziv="DomainObject.Predmet.StrankaFormatedWithAdressOIB_1"> Mirko Ljubej, OIB 80255195006, Selno 57a, 49217 Selno</derivirana_varijabla>
  </DomainObject.Predmet.StrankaFormatedWithAdressOIB>
  <DomainObject.Predmet.StrankaWithAdress>
    <izvorni_sadrzaj>Mirko Ljubej Selno 57a,49217 Selno</izvorni_sadrzaj>
    <derivirana_varijabla naziv="DomainObject.Predmet.StrankaWithAdress_1">Mirko Ljubej Selno 57a,49217 Selno</derivirana_varijabla>
  </DomainObject.Predmet.StrankaWithAdress>
  <DomainObject.Predmet.StrankaWithAdressOIB>
    <izvorni_sadrzaj>Mirko Ljubej, OIB 80255195006, Selno 57a,49217 Selno</izvorni_sadrzaj>
    <derivirana_varijabla naziv="DomainObject.Predmet.StrankaWithAdressOIB_1">Mirko Ljubej, OIB 80255195006, Selno 57a,49217 Selno</derivirana_varijabla>
  </DomainObject.Predmet.StrankaWithAdressOIB>
  <DomainObject.Predmet.StrankaNazivFormated>
    <izvorni_sadrzaj>Mirko Ljubej</izvorni_sadrzaj>
    <derivirana_varijabla naziv="DomainObject.Predmet.StrankaNazivFormated_1">Mirko Ljubej</derivirana_varijabla>
  </DomainObject.Predmet.StrankaNazivFormated>
  <DomainObject.Predmet.StrankaNazivFormatedOIB>
    <izvorni_sadrzaj>Mirko Ljubej, OIB 80255195006</izvorni_sadrzaj>
    <derivirana_varijabla naziv="DomainObject.Predmet.StrankaNazivFormatedOIB_1">Mirko Ljubej, OIB 80255195006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Mirko Ljubej</item>
    </izvorni_sadrzaj>
    <derivirana_varijabla naziv="DomainObject.Predmet.StrankaListFormated_1">
      <item>Mirko Ljubej</item>
    </derivirana_varijabla>
  </DomainObject.Predmet.StrankaListFormated>
  <DomainObject.Predmet.StrankaListFormatedOIB>
    <izvorni_sadrzaj>
      <item>Mirko Ljubej, OIB 80255195006</item>
    </izvorni_sadrzaj>
    <derivirana_varijabla naziv="DomainObject.Predmet.StrankaListFormatedOIB_1">
      <item>Mirko Ljubej, OIB 80255195006</item>
    </derivirana_varijabla>
  </DomainObject.Predmet.StrankaListFormatedOIB>
  <DomainObject.Predmet.StrankaListFormatedWithAdress>
    <izvorni_sadrzaj>
      <item>Mirko Ljubej, Selno 57a, 49217 Selno</item>
    </izvorni_sadrzaj>
    <derivirana_varijabla naziv="DomainObject.Predmet.StrankaListFormatedWithAdress_1">
      <item>Mirko Ljubej, Selno 57a, 49217 Selno</item>
    </derivirana_varijabla>
  </DomainObject.Predmet.StrankaListFormatedWithAdress>
  <DomainObject.Predmet.StrankaListFormatedWithAdressOIB>
    <izvorni_sadrzaj>
      <item>Mirko Ljubej, OIB 80255195006, Selno 57a, 49217 Selno</item>
    </izvorni_sadrzaj>
    <derivirana_varijabla naziv="DomainObject.Predmet.StrankaListFormatedWithAdressOIB_1">
      <item>Mirko Ljubej, OIB 80255195006, Selno 57a, 49217 Selno</item>
    </derivirana_varijabla>
  </DomainObject.Predmet.StrankaListFormatedWithAdressOIB>
  <DomainObject.Predmet.StrankaListNazivFormated>
    <izvorni_sadrzaj>
      <item>Mirko Ljubej</item>
    </izvorni_sadrzaj>
    <derivirana_varijabla naziv="DomainObject.Predmet.StrankaListNazivFormated_1">
      <item>Mirko Ljubej</item>
    </derivirana_varijabla>
  </DomainObject.Predmet.StrankaListNazivFormated>
  <DomainObject.Predmet.StrankaListNazivFormatedOIB>
    <izvorni_sadrzaj>
      <item>Mirko Ljubej, OIB 80255195006</item>
    </izvorni_sadrzaj>
    <derivirana_varijabla naziv="DomainObject.Predmet.StrankaListNazivFormatedOIB_1">
      <item>Mirko Ljubej, OIB 80255195006</item>
    </derivirana_varijabla>
  </DomainObject.Predmet.StrankaListNazivFormatedOIB>
  <DomainObject.Predmet.ProtuStrankaListFormated>
    <izvorni_sadrzaj>
      <item>Mirko Ljubej</item>
    </izvorni_sadrzaj>
    <derivirana_varijabla naziv="DomainObject.Predmet.ProtuStrankaListFormated_1">
      <item>Mirko Ljubej</item>
    </derivirana_varijabla>
  </DomainObject.Predmet.ProtuStrankaListFormated>
  <DomainObject.Predmet.ProtuStrankaListFormatedOIB>
    <izvorni_sadrzaj>
      <item>Mirko Ljubej, OIB 80255195006</item>
    </izvorni_sadrzaj>
    <derivirana_varijabla naziv="DomainObject.Predmet.ProtuStrankaListFormatedOIB_1">
      <item>Mirko Ljubej, OIB 80255195006</item>
    </derivirana_varijabla>
  </DomainObject.Predmet.ProtuStrankaListFormatedOIB>
  <DomainObject.Predmet.ProtuStrankaListFormatedWithAdress>
    <izvorni_sadrzaj>
      <item>Mirko Ljubej, Selno 57a, 49217 Selno</item>
    </izvorni_sadrzaj>
    <derivirana_varijabla naziv="DomainObject.Predmet.ProtuStrankaListFormatedWithAdress_1">
      <item>Mirko Ljubej, Selno 57a, 49217 Selno</item>
    </derivirana_varijabla>
  </DomainObject.Predmet.ProtuStrankaListFormatedWithAdress>
  <DomainObject.Predmet.ProtuStrankaListFormatedWithAdressOIB>
    <izvorni_sadrzaj>
      <item>Mirko Ljubej, OIB 80255195006, Selno 57a, 49217 Selno</item>
    </izvorni_sadrzaj>
    <derivirana_varijabla naziv="DomainObject.Predmet.ProtuStrankaListFormatedWithAdressOIB_1">
      <item>Mirko Ljubej, OIB 80255195006, Selno 57a, 49217 Selno</item>
    </derivirana_varijabla>
  </DomainObject.Predmet.ProtuStrankaListFormatedWithAdressOIB>
  <DomainObject.Predmet.ProtuStrankaListNazivFormated>
    <izvorni_sadrzaj>
      <item>Mirko Ljubej</item>
    </izvorni_sadrzaj>
    <derivirana_varijabla naziv="DomainObject.Predmet.ProtuStrankaListNazivFormated_1">
      <item>Mirko Ljubej</item>
    </derivirana_varijabla>
  </DomainObject.Predmet.ProtuStrankaListNazivFormated>
  <DomainObject.Predmet.ProtuStrankaListNazivFormatedOIB>
    <izvorni_sadrzaj>
      <item>Mirko Ljubej, OIB 80255195006</item>
    </izvorni_sadrzaj>
    <derivirana_varijabla naziv="DomainObject.Predmet.ProtuStrankaListNazivFormatedOIB_1">
      <item>Mirko Ljubej, OIB 80255195006</item>
    </derivirana_varijabla>
  </DomainObject.Predmet.ProtuStrankaListNazivFormatedOIB>
  <DomainObject.Predmet.OstaliListFormated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Formated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FormatedOIB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izvorni_sadrzaj>
    <derivirana_varijabla naziv="DomainObject.Predmet.OstaliListFormatedWithAdress_1"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NazivFormated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NazivFormatedOIB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Ljubej</izvorni_sadrzaj>
    <derivirana_varijabla naziv="DomainObject.Predmet.StrankaIDrugi_1">Mirko Ljubej</derivirana_varijabla>
  </DomainObject.Predmet.StrankaIDrugi>
  <DomainObject.Predmet.ProtustrankaIDrugi>
    <izvorni_sadrzaj>Mirko Ljubej</izvorni_sadrzaj>
    <derivirana_varijabla naziv="DomainObject.Predmet.ProtustrankaIDrugi_1">Mirko Ljubej</derivirana_varijabla>
  </DomainObject.Predmet.ProtustrankaIDrugi>
  <DomainObject.Predmet.StrankaIDrugiAdressOIB>
    <izvorni_sadrzaj>Mirko Ljubej, OIB 80255195006, Selno 57a, 49217 Selno</izvorni_sadrzaj>
    <derivirana_varijabla naziv="DomainObject.Predmet.StrankaIDrugiAdressOIB_1">Mirko Ljubej, OIB 80255195006, Selno 57a, 49217 Selno</derivirana_varijabla>
  </DomainObject.Predmet.StrankaIDrugiAdressOIB>
  <DomainObject.Predmet.ProtustrankaIDrugiAdressOIB>
    <izvorni_sadrzaj>Mirko Ljubej, OIB 80255195006, Selno 57a, 49217 Selno</izvorni_sadrzaj>
    <derivirana_varijabla naziv="DomainObject.Predmet.ProtustrankaIDrugiAdressOIB_1">Mirko Ljubej, OIB 80255195006, Selno 57a, 49217 Selno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Ljubej</item>
      <item>Mirko Ljubej</item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SudioniciListNaziv_1">
      <item>Mirko Ljubej</item>
      <item>Mirko Ljubej</item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SudioniciListNaziv>
  <DomainObject.Predmet.SudioniciListAdressOIB>
    <izvorni_sadrzaj>
      <item>Mirko Ljubej, OIB 80255195006, Selno 57a,49217 Selno</item>
      <item>Mirko Ljubej, OIB 80255195006, Selno 57a,49217 Selno</item>
      <item>FINA ZAGREB</item>
      <item>Mirko Ljubej, vl. LJUBEJ, obrt za trg., proiz. i usluge, Selno 57,49217 Selno</item>
      <item>LJUBEJ, obrt za trg., proiz. i usluge, Selno 57,49217 Selno</item>
      <item>RH, MF, Porezna uprava, Av. Dubrovnik 32,10000 Zagreb</item>
      <item>Županijsko državno odvjetništvo u Zagrebu</item>
    </izvorni_sadrzaj>
    <derivirana_varijabla naziv="DomainObject.Predmet.SudioniciListAdressOIB_1">
      <item>Mirko Ljubej, OIB 80255195006, Selno 57a,49217 Selno</item>
      <item>Mirko Ljubej, OIB 80255195006, Selno 57a,49217 Selno</item>
      <item>FINA ZAGREB</item>
      <item>Mirko Ljubej, vl. LJUBEJ, obrt za trg., proiz. i usluge, Selno 57,49217 Selno</item>
      <item>LJUBEJ, obrt za trg., proiz. i usluge, Selno 57,49217 Selno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80255195006</item>
      <item>, OIB 80255195006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80255195006</item>
      <item>, OIB 80255195006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918</properties:Words>
  <properties:Characters>4832</properties:Characters>
  <properties:Lines>159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2015-12-03T12:20:00Z</dcterms:created>
  <dc:creator>nribaric</dc:creator>
  <cp:lastModifiedBy>Jadranka Zelić</cp:lastModifiedBy>
  <cp:lastPrinted>2015-12-03T12:19:00Z</cp:lastPrinted>
  <dcterms:modified xmlns:xsi="http://www.w3.org/2001/XMLSchema-instance" xsi:type="dcterms:W3CDTF">2015-12-03T12:24:00Z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