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4137" w14:paraId="b1741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E477C">
        <w:t>3641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4E477C">
        <w:t>ŠPORTSKO REKREATIVNO DRUŠTVO ROMA "ROMA", Zagreb, Petratičeva 20, REGISTARSKI BROJ: 21003588, OIB: 45912015785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477C">
        <w:t>je 94.348,24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9D22A6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3641</izvorni_sadrzaj>
    <derivirana_varijabla naziv="DomainObject.Predmet.Broj_1">3641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St-3641/2015</izvorni_sadrzaj>
    <derivirana_varijabla naziv="DomainObject.Predmet.OznakaBroj_1">St-3641/2015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REKREATIVNO DRUŠTVO ROMA, ROMA zastupanog po punomoćniku ROFKO Momirović-Dedić</izvorni_sadrzaj>
    <derivirana_varijabla naziv="DomainObject.Predmet.ProtustrankaFormated_1">  ŠPORTSKO REKREATIVNO DRUŠTVO ROMA, ROMA zastupanog po punomoćniku ROFKO Momirović-Dedić</derivirana_varijabla>
  </DomainObject.Predmet.ProtustrankaFormated>
  <DomainObject.Predmet.ProtustrankaFormatedOIB>
    <izvorni_sadrzaj>  ŠPORTSKO REKREATIVNO DRUŠTVO ROMA, ROMA, OIB 45912015785 zastupanog po punomoćniku ROFKO Momirović-Dedić</izvorni_sadrzaj>
    <derivirana_varijabla naziv="DomainObject.Predmet.ProtustrankaFormatedOIB_1">  ŠPORTSKO REKREATIVNO DRUŠTVO ROMA, ROMA, OIB 45912015785 zastupanog po punomoćniku ROFKO Momirović-Dedić</derivirana_varijabla>
  </DomainObject.Predmet.ProtustrankaFormatedOIB>
  <DomainObject.Predmet.ProtustrankaFormatedWithAdress>
    <izvorni_sadrzaj> ŠPORTSKO REKREATIVNO DRUŠTVO ROMA, ROMA, PETRATIČEVA 20, 10000 Zagreb zastupanog po punomoćniku ROFKO Momirović-Dedić</izvorni_sadrzaj>
    <derivirana_varijabla naziv="DomainObject.Predmet.ProtustrankaFormatedWithAdress_1"> ŠPORTSKO REKREATIVNO DRUŠTVO ROMA, ROMA, PETRATIČEVA 20, 10000 Zagreb zastupanog po punomoćniku ROFKO Momirović-Dedić</derivirana_varijabla>
  </DomainObject.Predmet.ProtustrankaFormatedWithAdress>
  <DomainObject.Predmet.ProtustrankaFormatedWithAdressOIB>
    <izvorni_sadrzaj> ŠPORTSKO REKREATIVNO DRUŠTVO ROMA, ROMA, OIB 45912015785, PETRATIČEVA 20, 10000 Zagreb zastupanog po punomoćniku ROFKO Momirović-Dedić</izvorni_sadrzaj>
    <derivirana_varijabla naziv="DomainObject.Predmet.ProtustrankaFormatedWithAdressOIB_1"> ŠPORTSKO REKREATIVNO DRUŠTVO ROMA, ROMA, OIB 45912015785, PETRATIČEVA 20, 10000 Zagreb zastupanog po punomoćniku ROFKO Momirović-Dedić</derivirana_varijabla>
  </DomainObject.Predmet.ProtustrankaFormatedWithAdressOIB>
  <DomainObject.Predmet.ProtustrankaWithAdress>
    <izvorni_sadrzaj>ŠPORTSKO REKREATIVNO DRUŠTVO ROMA, ROMA PETRATIČEVA 20, 10000 Zagreb</izvorni_sadrzaj>
    <derivirana_varijabla naziv="DomainObject.Predmet.ProtustrankaWithAdress_1">ŠPORTSKO REKREATIVNO DRUŠTVO ROMA, ROMA PETRATIČEVA 20, 10000 Zagreb</derivirana_varijabla>
  </DomainObject.Predmet.ProtustrankaWithAdress>
  <DomainObject.Predmet.ProtustrankaWithAdressOIB>
    <izvorni_sadrzaj>ŠPORTSKO REKREATIVNO DRUŠTVO ROMA, ROMA, OIB 45912015785, PETRATIČEVA 20, 10000 Zagreb</izvorni_sadrzaj>
    <derivirana_varijabla naziv="DomainObject.Predmet.ProtustrankaWithAdressOIB_1">ŠPORTSKO REKREATIVNO DRUŠTVO ROMA, ROMA, OIB 45912015785, PETRATIČEVA 20, 10000 Zagreb</derivirana_varijabla>
  </DomainObject.Predmet.ProtustrankaWithAdressOIB>
  <DomainObject.Predmet.ProtustrankaNazivFormated>
    <izvorni_sadrzaj>ŠPORTSKO REKREATIVNO DRUŠTVO ROMA, ROMA</izvorni_sadrzaj>
    <derivirana_varijabla naziv="DomainObject.Predmet.ProtustrankaNazivFormated_1">ŠPORTSKO REKREATIVNO DRUŠTVO ROMA, ROMA</derivirana_varijabla>
  </DomainObject.Predmet.ProtustrankaNazivFormated>
  <DomainObject.Predmet.ProtustrankaNazivFormatedOIB>
    <izvorni_sadrzaj>ŠPORTSKO REKREATIVNO DRUŠTVO ROMA, ROMA, OIB 45912015785</izvorni_sadrzaj>
    <derivirana_varijabla naziv="DomainObject.Predmet.ProtustrankaNazivFormatedOIB_1">ŠPORTSKO REKREATIVNO DRUŠTVO ROMA, ROMA, OIB 45912015785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REKREATIVNO DRUŠTVO ROMA, ROMA zastupanog po punomoćniku ROFKO Momirović-Dedić</item>
    </izvorni_sadrzaj>
    <derivirana_varijabla naziv="DomainObject.Predmet.ProtuStrankaListFormated_1">
      <item>ŠPORTSKO REKREATIVNO DRUŠTVO ROMA, ROMA zastupanog po punomoćniku ROFKO Momirović-Dedić</item>
    </derivirana_varijabla>
  </DomainObject.Predmet.ProtuStrankaListFormated>
  <DomainObject.Predmet.ProtuStrankaListFormatedOIB>
    <izvorni_sadrzaj>
      <item>ŠPORTSKO REKREATIVNO DRUŠTVO ROMA, ROMA, OIB 45912015785 zastupanog po punomoćniku ROFKO Momirović-Dedić</item>
    </izvorni_sadrzaj>
    <derivirana_varijabla naziv="DomainObject.Predmet.ProtuStrankaListFormatedOIB_1">
      <item>ŠPORTSKO REKREATIVNO DRUŠTVO ROMA, ROMA, OIB 45912015785 zastupanog po punomoćniku ROFKO Momirović-Dedić</item>
    </derivirana_varijabla>
  </DomainObject.Predmet.ProtuStrankaListFormatedOIB>
  <DomainObject.Predmet.ProtuStrankaListFormatedWithAdress>
    <izvorni_sadrzaj>
      <item>ŠPORTSKO REKREATIVNO DRUŠTVO ROMA, ROMA, PETRATIČEVA 20, 10000 Zagreb zastupanog po punomoćniku ROFKO Momirović-Dedić</item>
    </izvorni_sadrzaj>
    <derivirana_varijabla naziv="DomainObject.Predmet.ProtuStrankaListFormatedWithAdress_1">
      <item>ŠPORTSKO REKREATIVNO DRUŠTVO ROMA, ROMA, PETRATIČEVA 20, 10000 Zagreb zastupanog po punomoćniku ROFKO Momirović-Dedić</item>
    </derivirana_varijabla>
  </DomainObject.Predmet.ProtuStrankaListFormatedWithAdress>
  <DomainObject.Predmet.ProtuStrankaListFormatedWithAdressOIB>
    <izvorni_sadrzaj>
      <item>ŠPORTSKO REKREATIVNO DRUŠTVO ROMA, ROMA, OIB 45912015785, PETRATIČEVA 20, 10000 Zagreb zastupanog po punomoćniku ROFKO Momirović-Dedić</item>
    </izvorni_sadrzaj>
    <derivirana_varijabla naziv="DomainObject.Predmet.ProtuStrankaListFormatedWithAdressOIB_1">
      <item>ŠPORTSKO REKREATIVNO DRUŠTVO ROMA, ROMA, OIB 45912015785, PETRATIČEVA 20, 10000 Zagreb zastupanog po punomoćniku ROFKO Momirović-Dedić</item>
    </derivirana_varijabla>
  </DomainObject.Predmet.ProtuStrankaListFormatedWithAdressOIB>
  <DomainObject.Predmet.ProtuStrankaListNazivFormated>
    <izvorni_sadrzaj>
      <item>ŠPORTSKO REKREATIVNO DRUŠTVO ROMA, ROMA</item>
    </izvorni_sadrzaj>
    <derivirana_varijabla naziv="DomainObject.Predmet.ProtuStrankaListNazivFormated_1">
      <item>ŠPORTSKO REKREATIVNO DRUŠTVO ROMA, ROMA</item>
    </derivirana_varijabla>
  </DomainObject.Predmet.ProtuStrankaListNazivFormated>
  <DomainObject.Predmet.ProtuStrankaListNazivFormatedOIB>
    <izvorni_sadrzaj>
      <item>ŠPORTSKO REKREATIVNO DRUŠTVO ROMA, ROMA, OIB 45912015785</item>
    </izvorni_sadrzaj>
    <derivirana_varijabla naziv="DomainObject.Predmet.ProtuStrankaListNazivFormatedOIB_1">
      <item>ŠPORTSKO REKREATIVNO DRUŠTVO ROMA, ROMA, OIB 45912015785</item>
    </derivirana_varijabla>
  </DomainObject.Predmet.ProtuStrankaListNazivFormatedOIB>
  <DomainObject.Predmet.OstaliListFormated>
    <izvorni_sadrzaj>
      <item>ROFKO Momirović-Dedić punomoćnik sudionika u postupku ŠPORTSKO REKREATIVNO DRUŠTVO ROMA, ROMA</item>
    </izvorni_sadrzaj>
    <derivirana_varijabla naziv="DomainObject.Predmet.OstaliListFormated_1">
      <item>ROFKO Momirović-Dedić punomoćnik sudionika u postupku ŠPORTSKO REKREATIVNO DRUŠTVO ROMA, ROMA</item>
    </derivirana_varijabla>
  </DomainObject.Predmet.OstaliListFormated>
  <DomainObject.Predmet.OstaliListFormatedOIB>
    <izvorni_sadrzaj>
      <item>ROFKO Momirović-Dedić, OIB 45912015785 punomoćnik sudionika u postupku ŠPORTSKO REKREATIVNO DRUŠTVO ROMA, ROMA</item>
    </izvorni_sadrzaj>
    <derivirana_varijabla naziv="DomainObject.Predmet.OstaliListFormatedOIB_1">
      <item>ROFKO Momirović-Dedić, OIB 45912015785 punomoćnik sudionika u postupku ŠPORTSKO REKREATIVNO DRUŠTVO ROMA, ROMA</item>
    </derivirana_varijabla>
  </DomainObject.Predmet.OstaliListFormatedOIB>
  <DomainObject.Predmet.OstaliListFormatedWithAdress>
    <izvorni_sadrzaj>
      <item>ROFKO Momirović-Dedić, Petratičeva 20, 10000 Zagreb punomoćnik sudionika u postupku ŠPORTSKO REKREATIVNO DRUŠTVO ROMA, ROMA</item>
    </izvorni_sadrzaj>
    <derivirana_varijabla naziv="DomainObject.Predmet.OstaliListFormatedWithAdress_1">
      <item>ROFKO Momirović-Dedić, Petratičeva 20, 10000 Zagreb punomoćnik sudionika u postupku ŠPORTSKO REKREATIVNO DRUŠTVO ROMA, ROMA</item>
    </derivirana_varijabla>
  </DomainObject.Predmet.OstaliListFormatedWithAdress>
  <DomainObject.Predmet.OstaliListFormatedWithAdressOIB>
    <izvorni_sadrzaj>
      <item>ROFKO Momirović-Dedić, OIB 45912015785, Petratičeva 20, 10000 Zagreb punomoćnik sudionika u postupku ŠPORTSKO REKREATIVNO DRUŠTVO ROMA, ROMA</item>
    </izvorni_sadrzaj>
    <derivirana_varijabla naziv="DomainObject.Predmet.OstaliListFormatedWithAdressOIB_1">
      <item>ROFKO Momirović-Dedić, OIB 45912015785, Petratičeva 20, 10000 Zagreb punomoćnik sudionika u postupku ŠPORTSKO REKREATIVNO DRUŠTVO ROMA, ROMA</item>
    </derivirana_varijabla>
  </DomainObject.Predmet.OstaliListFormatedWithAdressOIB>
  <DomainObject.Predmet.OstaliListNazivFormated>
    <izvorni_sadrzaj>
      <item>ROFKO Momirović-Dedić</item>
    </izvorni_sadrzaj>
    <derivirana_varijabla naziv="DomainObject.Predmet.OstaliListNazivFormated_1">
      <item>ROFKO Momirović-Dedić</item>
    </derivirana_varijabla>
  </DomainObject.Predmet.OstaliListNazivFormated>
  <DomainObject.Predmet.OstaliListNazivFormatedOIB>
    <izvorni_sadrzaj>
      <item>ROFKO Momirović-Dedić, OIB 45912015785</item>
    </izvorni_sadrzaj>
    <derivirana_varijabla naziv="DomainObject.Predmet.OstaliListNazivFormatedOIB_1">
      <item>ROFKO Momirović-Dedić, OIB 45912015785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REKREATIVNO DRUŠTVO ROMA, ROMA</izvorni_sadrzaj>
    <derivirana_varijabla naziv="DomainObject.Predmet.ProtustrankaIDrugi_1">ŠPORTSKO REKREATIVNO DRUŠTVO ROMA, ROMA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REKREATIVNO DRUŠTVO ROMA, ROMA, OIB 45912015785, PETRATIČEVA 20, 10000 Zagreb</izvorni_sadrzaj>
    <derivirana_varijabla naziv="DomainObject.Predmet.ProtustrankaIDrugiAdressOIB_1">ŠPORTSKO REKREATIVNO DRUŠTVO ROMA, ROMA, OIB 45912015785, PETRATIČEVA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REKREATIVNO DRUŠTVO ROMA, ROMA</item>
      <item>ROFKO Momirović-Dedić</item>
    </izvorni_sadrzaj>
    <derivirana_varijabla naziv="DomainObject.Predmet.SudioniciListNaziv_1">
      <item>FINA Regionalni centar Zagreb</item>
      <item>ŠPORTSKO REKREATIVNO DRUŠTVO ROMA, ROMA</item>
      <item>ROFKO Momirović-Dedić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REKREATIVNO DRUŠTVO ROMA, ROMA, OIB 45912015785, PETRATIČEVA 20,10000 Zagreb</item>
      <item>ROFKO Momirović-Dedić, OIB 45912015785, Petratičeva 20,10000 Zagreb</item>
    </izvorni_sadrzaj>
    <derivirana_varijabla naziv="DomainObject.Predmet.SudioniciListAdressOIB_1">
      <item>FINA Regionalni centar Zagreb, OIB 85821130368, Trg svibanjskih žrtava 1995. 1,10000 Zagreb</item>
      <item>ŠPORTSKO REKREATIVNO DRUŠTVO ROMA, ROMA, OIB 45912015785, PETRATIČEVA 20,10000 Zagreb</item>
      <item>ROFKO Momirović-Dedić, OIB 45912015785, Petratičeva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45912015785</item>
      <item>, OIB 45912015785</item>
    </izvorni_sadrzaj>
    <derivirana_varijabla naziv="DomainObject.Predmet.SudioniciListNazivOIB_1">
      <item>, OIB 85821130368</item>
      <item>, OIB 45912015785</item>
      <item>, OIB 45912015785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248</properties:Words>
  <properties:Characters>1370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2016-01-12T07:00:00Z</dcterms:created>
  <dc:creator>ilukac</dc:creator>
  <cp:lastModifiedBy>Višnja Svečak</cp:lastModifiedBy>
  <cp:lastPrinted>2016-01-12T06:59:00Z</cp:lastPrinted>
  <dcterms:modified xmlns:xsi="http://www.w3.org/2001/XMLSchema-instance" xsi:type="dcterms:W3CDTF">2016-01-12T07:00:00Z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