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763c3" w14:paraId="8f763c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17BCB">
        <w:rPr>
          <w:b/>
          <w:sz w:val="22"/>
          <w:szCs w:val="22"/>
        </w:rPr>
        <w:t>6</w:t>
      </w:r>
      <w:r w:rsidR="00F204D6">
        <w:rPr>
          <w:b/>
          <w:sz w:val="22"/>
          <w:szCs w:val="22"/>
        </w:rPr>
        <w:t>99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746DCC">
        <w:rPr>
          <w:sz w:val="22"/>
          <w:szCs w:val="22"/>
        </w:rPr>
        <w:t xml:space="preserve"> VETERINARSKA AMBULANTA KORČULA d.o.o., 20270 Vela Luka, Ulica 56 14</w:t>
      </w:r>
      <w:r w:rsidR="00BE1237">
        <w:rPr>
          <w:sz w:val="22"/>
          <w:szCs w:val="22"/>
        </w:rPr>
        <w:t>,</w:t>
      </w:r>
      <w:r w:rsidRPr="00DF6116">
        <w:rPr>
          <w:sz w:val="22"/>
          <w:szCs w:val="22"/>
        </w:rPr>
        <w:t xml:space="preserve"> MBS: </w:t>
      </w:r>
      <w:r w:rsidR="00111205">
        <w:rPr>
          <w:sz w:val="22"/>
          <w:szCs w:val="22"/>
        </w:rPr>
        <w:t>090002771</w:t>
      </w:r>
      <w:r w:rsidRPr="00DF6116">
        <w:rPr>
          <w:sz w:val="22"/>
          <w:szCs w:val="22"/>
        </w:rPr>
        <w:t xml:space="preserve">, OIB: </w:t>
      </w:r>
      <w:r w:rsidR="00111205">
        <w:rPr>
          <w:sz w:val="22"/>
          <w:szCs w:val="22"/>
        </w:rPr>
        <w:t>91818660820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FB76A3" w:rsidRPr="00FB76A3">
        <w:rPr>
          <w:sz w:val="22"/>
          <w:szCs w:val="22"/>
        </w:rPr>
        <w:t xml:space="preserve"> </w:t>
      </w:r>
      <w:r w:rsidR="00FB76A3">
        <w:rPr>
          <w:sz w:val="22"/>
          <w:szCs w:val="22"/>
        </w:rPr>
        <w:t>VETERINARSKA AMBULANTA KORČULA d.o.o., 20270 Vela Luka, Ulica 56 14,</w:t>
      </w:r>
      <w:r w:rsidR="00FB76A3" w:rsidRPr="00DF6116">
        <w:rPr>
          <w:sz w:val="22"/>
          <w:szCs w:val="22"/>
        </w:rPr>
        <w:t xml:space="preserve"> MBS: </w:t>
      </w:r>
      <w:r w:rsidR="00FB76A3">
        <w:rPr>
          <w:sz w:val="22"/>
          <w:szCs w:val="22"/>
        </w:rPr>
        <w:t>090002771</w:t>
      </w:r>
      <w:r w:rsidR="00FB76A3" w:rsidRPr="00DF6116">
        <w:rPr>
          <w:sz w:val="22"/>
          <w:szCs w:val="22"/>
        </w:rPr>
        <w:t xml:space="preserve">, OIB: </w:t>
      </w:r>
      <w:r w:rsidR="00FB76A3">
        <w:rPr>
          <w:sz w:val="22"/>
          <w:szCs w:val="22"/>
        </w:rPr>
        <w:t>91818660820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04A5E" w:rsidRPr="00E04A5E">
        <w:rPr>
          <w:sz w:val="22"/>
          <w:szCs w:val="22"/>
        </w:rPr>
        <w:t xml:space="preserve"> </w:t>
      </w:r>
      <w:r w:rsidR="00E04A5E">
        <w:rPr>
          <w:sz w:val="22"/>
          <w:szCs w:val="22"/>
        </w:rPr>
        <w:t>VETERINARSKA AMBULANTA KORČULA d.o.o., 20270 Vela Luka, Ulica 56 14,</w:t>
      </w:r>
      <w:r w:rsidR="00E04A5E" w:rsidRPr="00DF6116">
        <w:rPr>
          <w:sz w:val="22"/>
          <w:szCs w:val="22"/>
        </w:rPr>
        <w:t xml:space="preserve"> MBS: </w:t>
      </w:r>
      <w:r w:rsidR="00E04A5E">
        <w:rPr>
          <w:sz w:val="22"/>
          <w:szCs w:val="22"/>
        </w:rPr>
        <w:t>090002771</w:t>
      </w:r>
      <w:r w:rsidR="00E04A5E" w:rsidRPr="00DF6116">
        <w:rPr>
          <w:sz w:val="22"/>
          <w:szCs w:val="22"/>
        </w:rPr>
        <w:t xml:space="preserve">, OIB: </w:t>
      </w:r>
      <w:r w:rsidR="00E04A5E">
        <w:rPr>
          <w:sz w:val="22"/>
          <w:szCs w:val="22"/>
        </w:rPr>
        <w:t>91818660820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746DCC">
        <w:rPr>
          <w:sz w:val="22"/>
          <w:szCs w:val="22"/>
        </w:rPr>
        <w:t>u ukupnom iznosu od 80.556,72</w:t>
      </w:r>
      <w:r w:rsidRPr="00DF6116">
        <w:rPr>
          <w:sz w:val="22"/>
          <w:szCs w:val="22"/>
        </w:rPr>
        <w:t xml:space="preserve"> kune </w:t>
      </w:r>
      <w:r w:rsidR="00746DCC">
        <w:rPr>
          <w:sz w:val="22"/>
          <w:szCs w:val="22"/>
        </w:rPr>
        <w:t>u neprekinutom razdoblju od 1440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pPr>
        <w:ind w:left="720"/>
        <w:jc w:val="both"/>
        <w:rPr>
          <w:sz w:val="22"/>
          <w:szCs w:val="22"/>
        </w:rPr>
      </w:pPr>
      <w:r w:rsidRPr="00DF6116">
        <w:rPr>
          <w:sz w:val="22"/>
          <w:szCs w:val="22"/>
        </w:rPr>
        <w:t>Odredbe čl. 132-133. te članka 286-292. SZ-a primjenjivati će se na odgovarajući načina i na skraćeni stečajni postupak.</w:t>
      </w:r>
    </w:p>
    <w:p w:rsidRDefault="00720B9E" w:rsidP="001362B3" w:rsidR="00720B9E" w:rsidRPr="00DF6116">
      <w:pPr>
        <w:ind w:left="720"/>
        <w:jc w:val="both"/>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720B9E"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BB19AA" w:rsidP="001362B3" w:rsidR="00BB19AA">
      <w:pPr>
        <w:jc w:val="both"/>
        <w:rPr>
          <w:b/>
          <w:sz w:val="22"/>
          <w:szCs w:val="22"/>
        </w:rPr>
      </w:pPr>
    </w:p>
    <w:p w:rsidRDefault="001362B3" w:rsidP="00BB19AA" w:rsidR="00DF6116" w:rsidRPr="00BB19AA">
      <w:pPr>
        <w:jc w:val="both"/>
        <w:rPr>
          <w:b/>
          <w:sz w:val="22"/>
          <w:szCs w:val="22"/>
        </w:rPr>
      </w:pPr>
      <w:r w:rsidRPr="00DF6116">
        <w:rPr>
          <w:b/>
          <w:sz w:val="22"/>
          <w:szCs w:val="22"/>
        </w:rPr>
        <w:t>DN-a:</w:t>
      </w:r>
      <w:r w:rsidR="00BB19AA">
        <w:rPr>
          <w:b/>
          <w:sz w:val="22"/>
          <w:szCs w:val="22"/>
        </w:rPr>
        <w:t xml:space="preserve"> </w:t>
      </w:r>
      <w:r w:rsidRPr="00DF6116">
        <w:rPr>
          <w:sz w:val="22"/>
          <w:szCs w:val="22"/>
        </w:rPr>
        <w:t>e-oglasna ploča suda</w:t>
      </w:r>
    </w:p>
    <w:sectPr w:rsidSect="00357C73" w:rsidR="00DF6116" w:rsidRPr="00BB19AA">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20B9E">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909D0"/>
    <w:rsid w:val="0009578E"/>
    <w:rsid w:val="000A1C63"/>
    <w:rsid w:val="000A1E8B"/>
    <w:rsid w:val="000A7603"/>
    <w:rsid w:val="00111205"/>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06C77"/>
    <w:rsid w:val="00421EC9"/>
    <w:rsid w:val="00422968"/>
    <w:rsid w:val="0046333F"/>
    <w:rsid w:val="00464256"/>
    <w:rsid w:val="00477CAA"/>
    <w:rsid w:val="00490712"/>
    <w:rsid w:val="004D3E23"/>
    <w:rsid w:val="0050509F"/>
    <w:rsid w:val="005109F4"/>
    <w:rsid w:val="0051153D"/>
    <w:rsid w:val="005336DD"/>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0B9E"/>
    <w:rsid w:val="00727B8E"/>
    <w:rsid w:val="00732451"/>
    <w:rsid w:val="00746DCC"/>
    <w:rsid w:val="0079581A"/>
    <w:rsid w:val="007E175F"/>
    <w:rsid w:val="00815F51"/>
    <w:rsid w:val="00817BCB"/>
    <w:rsid w:val="008243A2"/>
    <w:rsid w:val="00824B6D"/>
    <w:rsid w:val="0085311A"/>
    <w:rsid w:val="00904E54"/>
    <w:rsid w:val="00943105"/>
    <w:rsid w:val="00981546"/>
    <w:rsid w:val="009B415E"/>
    <w:rsid w:val="009F5C94"/>
    <w:rsid w:val="00A026C2"/>
    <w:rsid w:val="00A85944"/>
    <w:rsid w:val="00A96D04"/>
    <w:rsid w:val="00AA1F15"/>
    <w:rsid w:val="00AB482B"/>
    <w:rsid w:val="00AC2F12"/>
    <w:rsid w:val="00AF1CE0"/>
    <w:rsid w:val="00B3080B"/>
    <w:rsid w:val="00B45D29"/>
    <w:rsid w:val="00B4708C"/>
    <w:rsid w:val="00BB19AA"/>
    <w:rsid w:val="00BC334E"/>
    <w:rsid w:val="00BE1237"/>
    <w:rsid w:val="00C02F8E"/>
    <w:rsid w:val="00C13E5B"/>
    <w:rsid w:val="00CC4D58"/>
    <w:rsid w:val="00CD23C1"/>
    <w:rsid w:val="00D15174"/>
    <w:rsid w:val="00D431CA"/>
    <w:rsid w:val="00D544F9"/>
    <w:rsid w:val="00D6079B"/>
    <w:rsid w:val="00D933F6"/>
    <w:rsid w:val="00DA23AC"/>
    <w:rsid w:val="00DC5DE9"/>
    <w:rsid w:val="00DE70C0"/>
    <w:rsid w:val="00DF6116"/>
    <w:rsid w:val="00E04A5E"/>
    <w:rsid w:val="00E2069D"/>
    <w:rsid w:val="00E6626A"/>
    <w:rsid w:val="00E92CFB"/>
    <w:rsid w:val="00EB0809"/>
    <w:rsid w:val="00F0249C"/>
    <w:rsid w:val="00F204D6"/>
    <w:rsid w:val="00F61FF7"/>
    <w:rsid w:val="00F72C4E"/>
    <w:rsid w:val="00F80B23"/>
    <w:rsid w:val="00FB76A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St-699/2015</izvorni_sadrzaj>
    <derivirana_varijabla naziv="DomainObject.Predmet.OznakaBroj_1">St-699/2015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VETERINARSKA AMBULANTA KORČULA d.o.o. za zdravstvenu zaštitu životinja, veterinarskih usluga proizvodnje i prodaje</izvorni_sadrzaj>
    <derivirana_varijabla naziv="DomainObject.Predmet.ProtustrankaFormated_1">  VETERINARSKA AMBULANTA KORČULA d.o.o. za zdravstvenu zaštitu životinja, veterinarskih usluga proizvodnje i prodaje</derivirana_varijabla>
  </DomainObject.Predmet.ProtustrankaFormated>
  <DomainObject.Predmet.ProtustrankaFormatedOIB>
    <izvorni_sadrzaj>  VETERINARSKA AMBULANTA KORČULA d.o.o. za zdravstvenu zaštitu životinja, veterinarskih usluga proizvodnje i prodaje, OIB 91818660820</izvorni_sadrzaj>
    <derivirana_varijabla naziv="DomainObject.Predmet.ProtustrankaFormatedOIB_1">  VETERINARSKA AMBULANTA KORČULA d.o.o. za zdravstvenu zaštitu životinja, veterinarskih usluga proizvodnje i prodaje, OIB 91818660820</derivirana_varijabla>
  </DomainObject.Predmet.ProtustrankaFormatedOIB>
  <DomainObject.Predmet.ProtustrankaFormatedWithAdress>
    <izvorni_sadrzaj> VETERINARSKA AMBULANTA KORČULA d.o.o. za zdravstvenu zaštitu životinja, veterinarskih usluga proizvodnje i prodaje, Ulica 56 14, 20270 Vela Luka</izvorni_sadrzaj>
    <derivirana_varijabla naziv="DomainObject.Predmet.ProtustrankaFormatedWithAdress_1"> VETERINARSKA AMBULANTA KORČULA d.o.o. za zdravstvenu zaštitu životinja, veterinarskih usluga proizvodnje i prodaje, Ulica 56 14, 20270 Vela Luka</derivirana_varijabla>
  </DomainObject.Predmet.ProtustrankaFormatedWithAdress>
  <DomainObject.Predmet.ProtustrankaFormatedWithAdressOIB>
    <izvorni_sadrzaj> VETERINARSKA AMBULANTA KORČULA d.o.o. za zdravstvenu zaštitu životinja, veterinarskih usluga proizvodnje i prodaje, OIB 91818660820, Ulica 56 14, 20270 Vela Luka</izvorni_sadrzaj>
    <derivirana_varijabla naziv="DomainObject.Predmet.ProtustrankaFormatedWithAdressOIB_1"> VETERINARSKA AMBULANTA KORČULA d.o.o. za zdravstvenu zaštitu životinja, veterinarskih usluga proizvodnje i prodaje, OIB 91818660820, Ulica 56 14, 20270 Vela Luka</derivirana_varijabla>
  </DomainObject.Predmet.ProtustrankaFormatedWithAdressOIB>
  <DomainObject.Predmet.ProtustrankaWithAdress>
    <izvorni_sadrzaj>VETERINARSKA AMBULANTA KORČULA d.o.o. za zdravstvenu zaštitu životinja, veterinarskih usluga proizvodnje i prodaje Ulica 56 14, 20270 Vela Luka</izvorni_sadrzaj>
    <derivirana_varijabla naziv="DomainObject.Predmet.ProtustrankaWithAdress_1">VETERINARSKA AMBULANTA KORČULA d.o.o. za zdravstvenu zaštitu životinja, veterinarskih usluga proizvodnje i prodaje Ulica 56 14, 20270 Vela Luka</derivirana_varijabla>
  </DomainObject.Predmet.ProtustrankaWithAdress>
  <DomainObject.Predmet.ProtustrankaWithAdressOIB>
    <izvorni_sadrzaj>VETERINARSKA AMBULANTA KORČULA d.o.o. za zdravstvenu zaštitu životinja, veterinarskih usluga proizvodnje i prodaje, OIB 91818660820, Ulica 56 14, 20270 Vela Luka</izvorni_sadrzaj>
    <derivirana_varijabla naziv="DomainObject.Predmet.ProtustrankaWithAdressOIB_1">VETERINARSKA AMBULANTA KORČULA d.o.o. za zdravstvenu zaštitu životinja, veterinarskih usluga proizvodnje i prodaje, OIB 91818660820, Ulica 56 14, 20270 Vela Luka</derivirana_varijabla>
  </DomainObject.Predmet.ProtustrankaWithAdressOIB>
  <DomainObject.Predmet.ProtustrankaNazivFormated>
    <izvorni_sadrzaj>VETERINARSKA AMBULANTA KORČULA d.o.o. za zdravstvenu zaštitu životinja, veterinarskih usluga proizvodnje i prodaje</izvorni_sadrzaj>
    <derivirana_varijabla naziv="DomainObject.Predmet.ProtustrankaNazivFormated_1">VETERINARSKA AMBULANTA KORČULA d.o.o. za zdravstvenu zaštitu životinja, veterinarskih usluga proizvodnje i prodaje</derivirana_varijabla>
  </DomainObject.Predmet.ProtustrankaNazivFormated>
  <DomainObject.Predmet.ProtustrankaNazivFormatedOIB>
    <izvorni_sadrzaj>VETERINARSKA AMBULANTA KORČULA d.o.o. za zdravstvenu zaštitu životinja, veterinarskih usluga proizvodnje i prodaje, OIB 91818660820</izvorni_sadrzaj>
    <derivirana_varijabla naziv="DomainObject.Predmet.ProtustrankaNazivFormatedOIB_1">VETERINARSKA AMBULANTA KORČULA d.o.o. za zdravstvenu zaštitu životinja, veterinarskih usluga proizvodnje i prodaje, OIB 91818660820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80556.72</izvorni_sadrzaj>
    <derivirana_varijabla naziv="DomainObject.Predmet.TrenutnaVrijednost_1">80556.72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VETERINARSKA AMBULANTA KORČULA d.o.o. za zdravstvenu zaštitu životinja, veterinarskih usluga proizvodnje i prodaje</item>
    </izvorni_sadrzaj>
    <derivirana_varijabla naziv="DomainObject.Predmet.ProtuStrankaListFormated_1">
      <item>VETERINARSKA AMBULANTA KORČULA d.o.o. za zdravstvenu zaštitu životinja, veterinarskih usluga proizvodnje i prodaje</item>
    </derivirana_varijabla>
  </DomainObject.Predmet.ProtuStrankaListFormated>
  <DomainObject.Predmet.ProtuStrankaListFormatedOIB>
    <izvorni_sadrzaj>
      <item>VETERINARSKA AMBULANTA KORČULA d.o.o. za zdravstvenu zaštitu životinja, veterinarskih usluga proizvodnje i prodaje, OIB 91818660820</item>
    </izvorni_sadrzaj>
    <derivirana_varijabla naziv="DomainObject.Predmet.ProtuStrankaListFormatedOIB_1">
      <item>VETERINARSKA AMBULANTA KORČULA d.o.o. za zdravstvenu zaštitu životinja, veterinarskih usluga proizvodnje i prodaje, OIB 91818660820</item>
    </derivirana_varijabla>
  </DomainObject.Predmet.ProtuStrankaListFormatedOIB>
  <DomainObject.Predmet.ProtuStrankaListFormatedWithAdress>
    <izvorni_sadrzaj>
      <item>VETERINARSKA AMBULANTA KORČULA d.o.o. za zdravstvenu zaštitu životinja, veterinarskih usluga proizvodnje i prodaje, Ulica 56 14, 20270 Vela Luka</item>
    </izvorni_sadrzaj>
    <derivirana_varijabla naziv="DomainObject.Predmet.ProtuStrankaListFormatedWithAdress_1">
      <item>VETERINARSKA AMBULANTA KORČULA d.o.o. za zdravstvenu zaštitu životinja, veterinarskih usluga proizvodnje i prodaje, Ulica 56 14, 20270 Vela Luka</item>
    </derivirana_varijabla>
  </DomainObject.Predmet.ProtuStrankaListFormatedWithAdress>
  <DomainObject.Predmet.ProtuStrankaListFormatedWithAdressOIB>
    <izvorni_sadrzaj>
      <item>VETERINARSKA AMBULANTA KORČULA d.o.o. za zdravstvenu zaštitu životinja, veterinarskih usluga proizvodnje i prodaje, OIB 91818660820, Ulica 56 14, 20270 Vela Luka</item>
    </izvorni_sadrzaj>
    <derivirana_varijabla naziv="DomainObject.Predmet.ProtuStrankaListFormatedWithAdressOIB_1">
      <item>VETERINARSKA AMBULANTA KORČULA d.o.o. za zdravstvenu zaštitu životinja, veterinarskih usluga proizvodnje i prodaje, OIB 91818660820, Ulica 56 14, 20270 Vela Luka</item>
    </derivirana_varijabla>
  </DomainObject.Predmet.ProtuStrankaListFormatedWithAdressOIB>
  <DomainObject.Predmet.ProtuStrankaListNazivFormated>
    <izvorni_sadrzaj>
      <item>VETERINARSKA AMBULANTA KORČULA d.o.o. za zdravstvenu zaštitu životinja, veterinarskih usluga proizvodnje i prodaje</item>
    </izvorni_sadrzaj>
    <derivirana_varijabla naziv="DomainObject.Predmet.ProtuStrankaListNazivFormated_1">
      <item>VETERINARSKA AMBULANTA KORČULA d.o.o. za zdravstvenu zaštitu životinja, veterinarskih usluga proizvodnje i prodaje</item>
    </derivirana_varijabla>
  </DomainObject.Predmet.ProtuStrankaListNazivFormated>
  <DomainObject.Predmet.ProtuStrankaListNazivFormatedOIB>
    <izvorni_sadrzaj>
      <item>VETERINARSKA AMBULANTA KORČULA d.o.o. za zdravstvenu zaštitu životinja, veterinarskih usluga proizvodnje i prodaje, OIB 91818660820</item>
    </izvorni_sadrzaj>
    <derivirana_varijabla naziv="DomainObject.Predmet.ProtuStrankaListNazivFormatedOIB_1">
      <item>VETERINARSKA AMBULANTA KORČULA d.o.o. za zdravstvenu zaštitu životinja, veterinarskih usluga proizvodnje i prodaje, OIB 91818660820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VETERINARSKA AMBULANTA KORČULA d.o.o. za zdravstvenu zaštitu životinja, veterinarskih usluga proizvodnje i prodaje</izvorni_sadrzaj>
    <derivirana_varijabla naziv="DomainObject.Predmet.ProtustrankaIDrugi_1">VETERINARSKA AMBULANTA KORČULA d.o.o. za zdravstvenu zaštitu životinja, veterinarskih usluga proizvodnje i prodaje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VETERINARSKA AMBULANTA KORČULA d.o.o. za zdravstvenu zaštitu životinja, veterinarskih usluga proizvodnje i prodaje, OIB 91818660820, Ulica 56 14, 20270 Vela Luka</izvorni_sadrzaj>
    <derivirana_varijabla naziv="DomainObject.Predmet.ProtustrankaIDrugiAdressOIB_1">VETERINARSKA AMBULANTA KORČULA d.o.o. za zdravstvenu zaštitu životinja, veterinarskih usluga proizvodnje i prodaje, OIB 91818660820, Ulica 56 14,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VETERINARSKA AMBULANTA KORČULA d.o.o. za zdravstvenu zaštitu životinja, veterinarskih usluga proizvodnje i prodaje</item>
    </izvorni_sadrzaj>
    <derivirana_varijabla naziv="DomainObject.Predmet.SudioniciListNaziv_1">
      <item>FINA RC SPLIT, PODRUŽNICA DUBROVNIK</item>
      <item>VETERINARSKA AMBULANTA KORČULA d.o.o. za zdravstvenu zaštitu životinja, veterinarskih usluga proizvodnje i prodaje</item>
    </derivirana_varijabla>
  </DomainObject.Predmet.SudioniciListNaziv>
  <DomainObject.Predmet.SudioniciListAdressOIB>
    <izvorni_sadrzaj>
      <item>FINA RC SPLIT, PODRUŽNICA DUBROVNIK, OIB 85821130368, VUKOVARSKA 2,20000 Dubrovnik</item>
      <item>VETERINARSKA AMBULANTA KORČULA d.o.o. za zdravstvenu zaštitu životinja, veterinarskih usluga proizvodnje i prodaje, OIB 91818660820, Ulica 56 14,20270 Vela Luka</item>
    </izvorni_sadrzaj>
    <derivirana_varijabla naziv="DomainObject.Predmet.SudioniciListAdressOIB_1">
      <item>FINA RC SPLIT, PODRUŽNICA DUBROVNIK, OIB 85821130368, VUKOVARSKA 2,20000 Dubrovnik</item>
      <item>VETERINARSKA AMBULANTA KORČULA d.o.o. za zdravstvenu zaštitu životinja, veterinarskih usluga proizvodnje i prodaje, OIB 91818660820, Ulica 56 14,20270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91818660820</item>
    </izvorni_sadrzaj>
    <derivirana_varijabla naziv="DomainObject.Predmet.SudioniciListNazivOIB_1">
      <item>, OIB 85821130368</item>
      <item>, OIB 91818660820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366</properties:Words>
  <properties:Characters>2101</properties:Characters>
  <properties:Lines>51</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2015-11-06T08:13:00Z</dcterms:created>
  <dc:creator>Joško Livaković</dc:creator>
  <cp:lastModifiedBy>Anka Muhoberac</cp:lastModifiedBy>
  <cp:lastPrinted>2015-11-06T08:12:00Z</cp:lastPrinted>
  <dcterms:modified xmlns:xsi="http://www.w3.org/2001/XMLSchema-instance" xsi:type="dcterms:W3CDTF">2015-11-06T08:13:00Z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