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8bad" w14:paraId="9208bad" w:rsidRDefault="004B4A2E" w:rsidP="004B4A2E" w:rsidR="004B4A2E">
      <w:pPr>
        <w:jc w:val="both"/>
        <w15:collapsed w:val="false"/>
        <w:rPr>
          <w:rFonts w:hAnsi="Times" w:ascii="Times"/>
        </w:rPr>
      </w:pPr>
      <w:bookmarkStart w:name="_GoBack" w:id="0"/>
      <w:bookmarkEnd w:id="0"/>
    </w:p>
    <w:p w:rsidRDefault="004B4A2E" w:rsidP="004B4A2E" w:rsidR="004B4A2E">
      <w:pPr>
        <w:jc w:val="both"/>
        <w:rPr>
          <w:rFonts w:hAnsi="Times" w:ascii="Times"/>
        </w:rPr>
      </w:pPr>
    </w:p>
    <w:p w:rsidRDefault="004B4A2E" w:rsidP="004B4A2E" w:rsidR="004B4A2E">
      <w:pPr>
        <w:jc w:val="both"/>
        <w:rPr>
          <w:rFonts w:hAnsi="Times" w:ascii="Times"/>
        </w:rPr>
      </w:pPr>
    </w:p>
    <w:p w:rsidRDefault="004B4A2E" w:rsidP="004B4A2E" w:rsidR="004B4A2E">
      <w:pPr>
        <w:jc w:val="both"/>
        <w:rPr>
          <w:rFonts w:hAnsi="Times" w:ascii="Times"/>
        </w:rPr>
      </w:pPr>
    </w:p>
    <w:p w:rsidRDefault="004B4A2E" w:rsidP="004B4A2E" w:rsidR="004B4A2E" w:rsidRPr="003857D7">
      <w:pPr>
        <w:jc w:val="both"/>
        <w:rPr>
          <w:rFonts w:hAnsi="Times" w:ascii="Times"/>
        </w:rPr>
      </w:pPr>
    </w:p>
    <w:p w:rsidRDefault="004B4A2E" w:rsidP="004B4A2E" w:rsidR="004B4A2E" w:rsidRPr="003857D7">
      <w:pPr>
        <w:jc w:val="both"/>
        <w:rPr>
          <w:rFonts w:hAnsi="Times" w:ascii="Times"/>
        </w:rPr>
      </w:pPr>
      <w:r w:rsidRPr="003857D7">
        <w:rPr>
          <w:rFonts w:hAnsi="Times" w:ascii="Times"/>
        </w:rPr>
        <w:t xml:space="preserve">      </w:t>
      </w:r>
      <w:proofErr w:type="spellStart"/>
      <w:r w:rsidRPr="003857D7">
        <w:rPr>
          <w:rFonts w:hAnsi="Times" w:ascii="Times"/>
        </w:rPr>
        <w:t>Republika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Hrvatska</w:t>
      </w:r>
      <w:proofErr w:type="spellEnd"/>
    </w:p>
    <w:p w:rsidRDefault="004B4A2E" w:rsidP="004B4A2E" w:rsidR="004B4A2E" w:rsidRPr="003857D7">
      <w:pPr>
        <w:jc w:val="both"/>
        <w:rPr>
          <w:rFonts w:hAnsi="Times" w:ascii="Times"/>
        </w:rPr>
      </w:pPr>
      <w:r w:rsidRPr="003857D7">
        <w:rPr>
          <w:rFonts w:hAnsi="Times" w:ascii="Times"/>
        </w:rPr>
        <w:t xml:space="preserve">   </w:t>
      </w:r>
      <w:proofErr w:type="spellStart"/>
      <w:r w:rsidRPr="003857D7">
        <w:rPr>
          <w:rFonts w:hAnsi="Times" w:ascii="Times"/>
        </w:rPr>
        <w:t>Trgovački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sud</w:t>
      </w:r>
      <w:proofErr w:type="spellEnd"/>
      <w:r w:rsidRPr="003857D7">
        <w:rPr>
          <w:rFonts w:hAnsi="Times" w:ascii="Times"/>
        </w:rPr>
        <w:t xml:space="preserve"> u </w:t>
      </w:r>
      <w:proofErr w:type="spellStart"/>
      <w:r w:rsidRPr="003857D7">
        <w:rPr>
          <w:rFonts w:hAnsi="Times" w:ascii="Times"/>
        </w:rPr>
        <w:t>Zadru</w:t>
      </w:r>
      <w:proofErr w:type="spellEnd"/>
    </w:p>
    <w:p w:rsidRDefault="004B4A2E" w:rsidP="004B4A2E" w:rsidR="004B4A2E" w:rsidRPr="003857D7">
      <w:pPr>
        <w:jc w:val="both"/>
        <w:rPr>
          <w:rFonts w:hAnsi="Times" w:ascii="Times"/>
        </w:rPr>
      </w:pPr>
      <w:proofErr w:type="spellStart"/>
      <w:r w:rsidRPr="003857D7">
        <w:rPr>
          <w:rFonts w:hAnsi="Times" w:ascii="Times"/>
        </w:rPr>
        <w:t>Zadar</w:t>
      </w:r>
      <w:proofErr w:type="spellEnd"/>
      <w:r w:rsidRPr="003857D7">
        <w:rPr>
          <w:rFonts w:hAnsi="Times" w:ascii="Times"/>
        </w:rPr>
        <w:t xml:space="preserve">, </w:t>
      </w:r>
      <w:proofErr w:type="spellStart"/>
      <w:r w:rsidRPr="003857D7">
        <w:rPr>
          <w:rFonts w:hAnsi="Times" w:ascii="Times"/>
        </w:rPr>
        <w:t>Dr.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Franje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Tuđmana</w:t>
      </w:r>
      <w:proofErr w:type="spellEnd"/>
      <w:r w:rsidRPr="003857D7">
        <w:rPr>
          <w:rFonts w:hAnsi="Times" w:ascii="Times"/>
        </w:rPr>
        <w:t xml:space="preserve"> 35</w:t>
      </w:r>
    </w:p>
    <w:p w:rsidRDefault="004B4A2E" w:rsidP="004B4A2E" w:rsidR="004B4A2E" w:rsidRPr="003857D7">
      <w:pPr>
        <w:jc w:val="both"/>
        <w:rPr>
          <w:rFonts w:hAnsi="Times" w:ascii="Times"/>
        </w:rPr>
      </w:pPr>
    </w:p>
    <w:p w:rsidRDefault="004B4A2E" w:rsidP="004B4A2E" w:rsidR="004B4A2E" w:rsidRPr="003857D7">
      <w:pPr>
        <w:rPr>
          <w:rFonts w:hAnsi="Times" w:ascii="Times"/>
        </w:rPr>
      </w:pPr>
    </w:p>
    <w:p w:rsidRDefault="004B4A2E" w:rsidP="004B4A2E" w:rsidR="004B4A2E" w:rsidRPr="003857D7">
      <w:pPr>
        <w:jc w:val="center"/>
        <w:rPr>
          <w:rFonts w:hAnsi="Times" w:ascii="Times"/>
        </w:rPr>
      </w:pPr>
      <w:r w:rsidRPr="003857D7">
        <w:rPr>
          <w:rFonts w:hAnsi="Times" w:ascii="Times"/>
        </w:rPr>
        <w:t xml:space="preserve">R E P U B L I K </w:t>
      </w:r>
      <w:proofErr w:type="gramStart"/>
      <w:r w:rsidRPr="003857D7">
        <w:rPr>
          <w:rFonts w:hAnsi="Times" w:ascii="Times"/>
        </w:rPr>
        <w:t>A  H</w:t>
      </w:r>
      <w:proofErr w:type="gramEnd"/>
      <w:r w:rsidRPr="003857D7">
        <w:rPr>
          <w:rFonts w:hAnsi="Times" w:ascii="Times"/>
        </w:rPr>
        <w:t xml:space="preserve"> R V A T S K A </w:t>
      </w:r>
    </w:p>
    <w:p w:rsidRDefault="004B4A2E" w:rsidP="004B4A2E" w:rsidR="004B4A2E" w:rsidRPr="003857D7">
      <w:pPr>
        <w:jc w:val="both"/>
        <w:rPr>
          <w:rFonts w:hAnsi="Times" w:ascii="Times"/>
        </w:rPr>
      </w:pPr>
    </w:p>
    <w:p w:rsidRDefault="004B4A2E" w:rsidP="004B4A2E" w:rsidR="004B4A2E" w:rsidRPr="003857D7">
      <w:pPr>
        <w:jc w:val="center"/>
        <w:rPr>
          <w:rFonts w:hAnsi="Times" w:ascii="Times"/>
        </w:rPr>
      </w:pPr>
      <w:r w:rsidRPr="003857D7">
        <w:rPr>
          <w:rFonts w:hAnsi="Times" w:ascii="Times"/>
        </w:rPr>
        <w:t>R J E Š E N J E</w:t>
      </w:r>
    </w:p>
    <w:p w:rsidRDefault="004B4A2E" w:rsidP="004B4A2E" w:rsidR="004B4A2E" w:rsidRPr="003857D7">
      <w:pPr>
        <w:jc w:val="both"/>
        <w:rPr>
          <w:rFonts w:hAnsi="Times" w:ascii="Times"/>
        </w:rPr>
      </w:pPr>
    </w:p>
    <w:p w:rsidRDefault="004B4A2E" w:rsidP="004B4A2E" w:rsidR="004B4A2E" w:rsidRPr="003857D7">
      <w:pPr>
        <w:ind w:firstLine="705"/>
        <w:jc w:val="both"/>
        <w:rPr>
          <w:rFonts w:hAnsi="Times" w:ascii="Times"/>
        </w:rPr>
      </w:pPr>
    </w:p>
    <w:p w:rsidRDefault="004B4A2E" w:rsidP="004B4A2E" w:rsidR="004B4A2E" w:rsidRPr="003857D7">
      <w:pPr>
        <w:ind w:firstLine="705"/>
        <w:jc w:val="both"/>
        <w:rPr>
          <w:rFonts w:eastAsiaTheme="minorHAnsi" w:cs="Times" w:hAnsi="Times" w:ascii="Times"/>
        </w:rPr>
      </w:pPr>
      <w:proofErr w:type="spellStart"/>
      <w:r w:rsidRPr="003857D7">
        <w:rPr>
          <w:rFonts w:cs="Times" w:hAnsi="Times" w:ascii="Times"/>
        </w:rPr>
        <w:t>Trgovački</w:t>
      </w:r>
      <w:proofErr w:type="spellEnd"/>
      <w:r w:rsidRPr="003857D7">
        <w:rPr>
          <w:rFonts w:cs="Times" w:hAnsi="Times" w:ascii="Times"/>
        </w:rPr>
        <w:t xml:space="preserve"> </w:t>
      </w:r>
      <w:proofErr w:type="spellStart"/>
      <w:r w:rsidRPr="003857D7">
        <w:rPr>
          <w:rFonts w:cs="Times" w:hAnsi="Times" w:ascii="Times"/>
        </w:rPr>
        <w:t>sud</w:t>
      </w:r>
      <w:proofErr w:type="spellEnd"/>
      <w:r w:rsidRPr="003857D7">
        <w:rPr>
          <w:rFonts w:cs="Times" w:hAnsi="Times" w:ascii="Times"/>
        </w:rPr>
        <w:t xml:space="preserve"> u </w:t>
      </w:r>
      <w:proofErr w:type="spellStart"/>
      <w:r w:rsidRPr="003857D7">
        <w:rPr>
          <w:rFonts w:cs="Times" w:hAnsi="Times" w:ascii="Times"/>
        </w:rPr>
        <w:t>Zadru</w:t>
      </w:r>
      <w:proofErr w:type="spellEnd"/>
      <w:r w:rsidRPr="003857D7">
        <w:rPr>
          <w:rFonts w:cs="Times" w:hAnsi="Times" w:ascii="Times"/>
        </w:rPr>
        <w:t xml:space="preserve">, OIB 39670464653, </w:t>
      </w:r>
      <w:proofErr w:type="spellStart"/>
      <w:r w:rsidRPr="003857D7">
        <w:rPr>
          <w:rFonts w:cs="Times" w:hAnsi="Times" w:ascii="Times"/>
        </w:rPr>
        <w:t>po</w:t>
      </w:r>
      <w:proofErr w:type="spellEnd"/>
      <w:r w:rsidRPr="003857D7">
        <w:rPr>
          <w:rFonts w:cs="Times" w:hAnsi="Times" w:ascii="Times"/>
        </w:rPr>
        <w:t xml:space="preserve"> </w:t>
      </w:r>
      <w:proofErr w:type="spellStart"/>
      <w:r w:rsidRPr="003857D7">
        <w:rPr>
          <w:rFonts w:cs="Times" w:hAnsi="Times" w:ascii="Times"/>
        </w:rPr>
        <w:t>sutkinji</w:t>
      </w:r>
      <w:proofErr w:type="spellEnd"/>
      <w:r w:rsidRPr="003857D7">
        <w:rPr>
          <w:rFonts w:cs="Times" w:hAnsi="Times" w:ascii="Times"/>
        </w:rPr>
        <w:t xml:space="preserve"> </w:t>
      </w:r>
      <w:proofErr w:type="spellStart"/>
      <w:r w:rsidRPr="003857D7">
        <w:rPr>
          <w:rFonts w:cs="Times" w:hAnsi="Times" w:ascii="Times"/>
        </w:rPr>
        <w:t>Ani</w:t>
      </w:r>
      <w:proofErr w:type="spellEnd"/>
      <w:r w:rsidRPr="003857D7">
        <w:rPr>
          <w:rFonts w:cs="Times" w:hAnsi="Times" w:ascii="Times"/>
        </w:rPr>
        <w:t xml:space="preserve"> Markač, </w:t>
      </w:r>
      <w:proofErr w:type="spellStart"/>
      <w:r w:rsidRPr="003857D7">
        <w:rPr>
          <w:rFonts w:cs="Times" w:hAnsi="Times" w:ascii="Times"/>
        </w:rPr>
        <w:t>na</w:t>
      </w:r>
      <w:proofErr w:type="spellEnd"/>
      <w:r w:rsidRPr="003857D7">
        <w:rPr>
          <w:rFonts w:cs="Times" w:hAnsi="Times" w:ascii="Times"/>
        </w:rPr>
        <w:t xml:space="preserve"> </w:t>
      </w:r>
      <w:proofErr w:type="spellStart"/>
      <w:r w:rsidRPr="003857D7">
        <w:rPr>
          <w:rFonts w:cs="Times" w:hAnsi="Times" w:ascii="Times"/>
        </w:rPr>
        <w:t>prijedlog</w:t>
      </w:r>
      <w:proofErr w:type="spellEnd"/>
      <w:r w:rsidRPr="003857D7">
        <w:rPr>
          <w:rFonts w:cs="Times" w:hAnsi="Times" w:ascii="Times"/>
        </w:rPr>
        <w:t xml:space="preserve"> </w:t>
      </w:r>
      <w:proofErr w:type="spellStart"/>
      <w:r w:rsidRPr="003857D7">
        <w:rPr>
          <w:rFonts w:cs="Times" w:hAnsi="Times" w:ascii="Times"/>
        </w:rPr>
        <w:t>sudske</w:t>
      </w:r>
      <w:proofErr w:type="spellEnd"/>
      <w:r w:rsidRPr="003857D7">
        <w:rPr>
          <w:rFonts w:cs="Times" w:hAnsi="Times" w:ascii="Times"/>
        </w:rPr>
        <w:t xml:space="preserve"> </w:t>
      </w:r>
      <w:proofErr w:type="spellStart"/>
      <w:r w:rsidRPr="003857D7">
        <w:rPr>
          <w:rFonts w:cs="Times" w:hAnsi="Times" w:ascii="Times"/>
        </w:rPr>
        <w:t>savjetnice</w:t>
      </w:r>
      <w:proofErr w:type="spellEnd"/>
      <w:r w:rsidRPr="003857D7">
        <w:rPr>
          <w:rFonts w:cs="Times" w:hAnsi="Times" w:ascii="Times"/>
        </w:rPr>
        <w:t xml:space="preserve"> </w:t>
      </w:r>
      <w:proofErr w:type="spellStart"/>
      <w:r w:rsidRPr="003857D7">
        <w:rPr>
          <w:rFonts w:cs="Times" w:hAnsi="Times" w:ascii="Times"/>
        </w:rPr>
        <w:t>Anamarije</w:t>
      </w:r>
      <w:proofErr w:type="spellEnd"/>
      <w:r w:rsidRPr="003857D7">
        <w:rPr>
          <w:rFonts w:cs="Times" w:hAnsi="Times" w:ascii="Times"/>
        </w:rPr>
        <w:t xml:space="preserve"> Kovačić Milković, u </w:t>
      </w:r>
      <w:proofErr w:type="spellStart"/>
      <w:r w:rsidRPr="003857D7">
        <w:rPr>
          <w:rFonts w:cs="Times" w:hAnsi="Times" w:ascii="Times"/>
        </w:rPr>
        <w:t>skraćenom</w:t>
      </w:r>
      <w:proofErr w:type="spellEnd"/>
      <w:r w:rsidRPr="003857D7">
        <w:rPr>
          <w:rFonts w:cs="Times" w:hAnsi="Times" w:ascii="Times"/>
        </w:rPr>
        <w:t xml:space="preserve"> </w:t>
      </w:r>
      <w:proofErr w:type="spellStart"/>
      <w:r w:rsidRPr="003857D7">
        <w:rPr>
          <w:rFonts w:cs="Times" w:hAnsi="Times" w:ascii="Times"/>
        </w:rPr>
        <w:t>stečajnom</w:t>
      </w:r>
      <w:proofErr w:type="spellEnd"/>
      <w:r w:rsidRPr="003857D7">
        <w:rPr>
          <w:rFonts w:cs="Times" w:hAnsi="Times" w:ascii="Times"/>
        </w:rPr>
        <w:t xml:space="preserve"> </w:t>
      </w:r>
      <w:proofErr w:type="spellStart"/>
      <w:r w:rsidRPr="003857D7">
        <w:rPr>
          <w:rFonts w:cs="Times" w:hAnsi="Times" w:ascii="Times"/>
        </w:rPr>
        <w:t>postupku</w:t>
      </w:r>
      <w:proofErr w:type="spellEnd"/>
      <w:r w:rsidRPr="003857D7">
        <w:rPr>
          <w:rFonts w:cs="Times" w:hAnsi="Times" w:ascii="Times"/>
        </w:rPr>
        <w:t xml:space="preserve"> </w:t>
      </w:r>
      <w:proofErr w:type="spellStart"/>
      <w:r w:rsidRPr="003857D7">
        <w:rPr>
          <w:rFonts w:cs="Times" w:hAnsi="Times" w:ascii="Times"/>
        </w:rPr>
        <w:t>nad</w:t>
      </w:r>
      <w:proofErr w:type="spellEnd"/>
      <w:r w:rsidRPr="003857D7">
        <w:rPr>
          <w:rFonts w:cs="Times" w:hAnsi="Times" w:ascii="Times"/>
        </w:rPr>
        <w:t xml:space="preserve"> </w:t>
      </w:r>
      <w:proofErr w:type="spellStart"/>
      <w:r w:rsidRPr="003857D7">
        <w:rPr>
          <w:rFonts w:cs="Times" w:hAnsi="Times" w:ascii="Times"/>
        </w:rPr>
        <w:t>dužnikom</w:t>
      </w:r>
      <w:proofErr w:type="spellEnd"/>
      <w:r w:rsidRPr="003857D7">
        <w:rPr>
          <w:rFonts w:cs="Times" w:hAnsi="Times" w:ascii="Times"/>
        </w:rPr>
        <w:t xml:space="preserve"> </w:t>
      </w:r>
      <w:r w:rsidRPr="003857D7">
        <w:rPr>
          <w:rFonts w:hAnsi="Times" w:ascii="Times"/>
        </w:rPr>
        <w:t xml:space="preserve">PARDA MARINE </w:t>
      </w:r>
      <w:proofErr w:type="spellStart"/>
      <w:r w:rsidRPr="003857D7">
        <w:rPr>
          <w:rFonts w:hAnsi="Times" w:ascii="Times"/>
        </w:rPr>
        <w:t>j.d.o.o</w:t>
      </w:r>
      <w:proofErr w:type="spellEnd"/>
      <w:r w:rsidRPr="003857D7">
        <w:rPr>
          <w:rFonts w:hAnsi="Times" w:ascii="Times"/>
        </w:rPr>
        <w:t xml:space="preserve">., </w:t>
      </w:r>
      <w:proofErr w:type="spellStart"/>
      <w:r w:rsidRPr="003857D7">
        <w:rPr>
          <w:rFonts w:hAnsi="Times" w:ascii="Times"/>
        </w:rPr>
        <w:t>Zadar</w:t>
      </w:r>
      <w:proofErr w:type="spellEnd"/>
      <w:r w:rsidRPr="003857D7">
        <w:rPr>
          <w:rFonts w:hAnsi="Times" w:ascii="Times"/>
        </w:rPr>
        <w:t xml:space="preserve">, </w:t>
      </w:r>
      <w:proofErr w:type="spellStart"/>
      <w:r w:rsidRPr="003857D7">
        <w:rPr>
          <w:rFonts w:hAnsi="Times" w:ascii="Times"/>
        </w:rPr>
        <w:t>Ugljanska</w:t>
      </w:r>
      <w:proofErr w:type="spellEnd"/>
      <w:r w:rsidRPr="003857D7">
        <w:rPr>
          <w:rFonts w:hAnsi="Times" w:ascii="Times"/>
        </w:rPr>
        <w:t xml:space="preserve"> 6/A, OIB: 43407658547</w:t>
      </w:r>
      <w:r w:rsidRPr="003857D7">
        <w:rPr>
          <w:rFonts w:cstheme="minorBidi" w:eastAsiaTheme="minorHAnsi" w:hAnsi="Times" w:ascii="Times"/>
        </w:rPr>
        <w:t xml:space="preserve">, </w:t>
      </w:r>
      <w:proofErr w:type="spellStart"/>
      <w:r w:rsidRPr="003857D7">
        <w:rPr>
          <w:rFonts w:cstheme="minorBidi" w:eastAsiaTheme="minorHAnsi" w:hAnsi="Times" w:ascii="Times"/>
        </w:rPr>
        <w:t>odlučujući</w:t>
      </w:r>
      <w:proofErr w:type="spellEnd"/>
      <w:r w:rsidRPr="003857D7">
        <w:rPr>
          <w:rFonts w:cstheme="minorBidi" w:eastAsiaTheme="minorHAnsi" w:hAnsi="Times" w:ascii="Times"/>
        </w:rPr>
        <w:t xml:space="preserve"> o </w:t>
      </w:r>
      <w:proofErr w:type="spellStart"/>
      <w:r w:rsidRPr="003857D7">
        <w:rPr>
          <w:rFonts w:cstheme="minorBidi" w:eastAsiaTheme="minorHAnsi" w:hAnsi="Times" w:ascii="Times"/>
        </w:rPr>
        <w:t>žalbi</w:t>
      </w:r>
      <w:proofErr w:type="spellEnd"/>
      <w:r w:rsidRPr="003857D7">
        <w:rPr>
          <w:rFonts w:cstheme="minorBidi" w:eastAsiaTheme="minorHAnsi" w:hAnsi="Times" w:ascii="Times"/>
        </w:rPr>
        <w:t xml:space="preserve"> </w:t>
      </w:r>
      <w:proofErr w:type="spellStart"/>
      <w:r w:rsidRPr="003857D7">
        <w:rPr>
          <w:rFonts w:cstheme="minorBidi" w:eastAsiaTheme="minorHAnsi" w:hAnsi="Times" w:ascii="Times"/>
        </w:rPr>
        <w:t>dužnika</w:t>
      </w:r>
      <w:proofErr w:type="spellEnd"/>
      <w:r w:rsidRPr="003857D7">
        <w:rPr>
          <w:rFonts w:cstheme="minorBidi" w:eastAsiaTheme="minorHAnsi" w:hAnsi="Times" w:ascii="Times"/>
        </w:rPr>
        <w:t xml:space="preserve">, </w:t>
      </w:r>
      <w:proofErr w:type="spellStart"/>
      <w:r w:rsidRPr="003857D7">
        <w:rPr>
          <w:rFonts w:cstheme="minorBidi" w:eastAsiaTheme="minorHAnsi" w:hAnsi="Times" w:ascii="Times"/>
        </w:rPr>
        <w:t>dana</w:t>
      </w:r>
      <w:proofErr w:type="spellEnd"/>
      <w:r w:rsidRPr="003857D7">
        <w:rPr>
          <w:rFonts w:cs="Times" w:hAnsi="Times" w:ascii="Times"/>
        </w:rPr>
        <w:t xml:space="preserve"> 10. </w:t>
      </w:r>
      <w:proofErr w:type="spellStart"/>
      <w:proofErr w:type="gramStart"/>
      <w:r w:rsidRPr="003857D7">
        <w:rPr>
          <w:rFonts w:cs="Times" w:hAnsi="Times" w:ascii="Times"/>
        </w:rPr>
        <w:t>siječnja</w:t>
      </w:r>
      <w:proofErr w:type="spellEnd"/>
      <w:proofErr w:type="gramEnd"/>
      <w:r w:rsidRPr="003857D7">
        <w:rPr>
          <w:rFonts w:cs="Times" w:hAnsi="Times" w:ascii="Times"/>
        </w:rPr>
        <w:t xml:space="preserve"> 2018.</w:t>
      </w:r>
    </w:p>
    <w:p w:rsidRDefault="004B4A2E" w:rsidP="004B4A2E" w:rsidR="004B4A2E" w:rsidRPr="003857D7">
      <w:pPr>
        <w:rPr>
          <w:rFonts w:hAnsi="Times" w:ascii="Times"/>
        </w:rPr>
      </w:pPr>
    </w:p>
    <w:p w:rsidRDefault="004B4A2E" w:rsidP="004B4A2E" w:rsidR="004B4A2E" w:rsidRPr="003857D7">
      <w:pPr>
        <w:jc w:val="center"/>
        <w:rPr>
          <w:rFonts w:hAnsi="Times" w:ascii="Times"/>
        </w:rPr>
      </w:pPr>
      <w:proofErr w:type="gramStart"/>
      <w:r w:rsidRPr="003857D7">
        <w:rPr>
          <w:rFonts w:hAnsi="Times" w:ascii="Times"/>
        </w:rPr>
        <w:t>r</w:t>
      </w:r>
      <w:proofErr w:type="gramEnd"/>
      <w:r w:rsidRPr="003857D7">
        <w:rPr>
          <w:rFonts w:hAnsi="Times" w:ascii="Times"/>
        </w:rPr>
        <w:t xml:space="preserve"> i j e š i o  j e</w:t>
      </w:r>
    </w:p>
    <w:p w:rsidRDefault="004B4A2E" w:rsidP="004B4A2E" w:rsidR="004B4A2E" w:rsidRPr="003857D7">
      <w:pPr>
        <w:jc w:val="both"/>
        <w:rPr>
          <w:rFonts w:hAnsi="Times" w:ascii="Times"/>
        </w:rPr>
      </w:pPr>
    </w:p>
    <w:p w:rsidRDefault="004B4A2E" w:rsidP="004B4A2E" w:rsidR="004B4A2E" w:rsidRPr="003857D7">
      <w:pPr>
        <w:ind w:firstLine="708"/>
        <w:jc w:val="both"/>
        <w:rPr>
          <w:rFonts w:hAnsi="Times" w:ascii="Times"/>
        </w:rPr>
      </w:pPr>
      <w:proofErr w:type="spellStart"/>
      <w:r w:rsidRPr="003857D7">
        <w:rPr>
          <w:rFonts w:hAnsi="Times" w:ascii="Times"/>
        </w:rPr>
        <w:t>Odbacuje</w:t>
      </w:r>
      <w:proofErr w:type="spellEnd"/>
      <w:r w:rsidRPr="003857D7">
        <w:rPr>
          <w:rFonts w:hAnsi="Times" w:ascii="Times"/>
        </w:rPr>
        <w:t xml:space="preserve"> se </w:t>
      </w:r>
      <w:proofErr w:type="spellStart"/>
      <w:r w:rsidRPr="003857D7">
        <w:rPr>
          <w:rFonts w:hAnsi="Times" w:ascii="Times"/>
        </w:rPr>
        <w:t>žalba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dužnika</w:t>
      </w:r>
      <w:proofErr w:type="spellEnd"/>
      <w:r w:rsidRPr="003857D7">
        <w:rPr>
          <w:rFonts w:hAnsi="Times" w:ascii="Times"/>
        </w:rPr>
        <w:t xml:space="preserve"> </w:t>
      </w:r>
      <w:proofErr w:type="gramStart"/>
      <w:r w:rsidRPr="003857D7">
        <w:rPr>
          <w:rFonts w:hAnsi="Times" w:ascii="Times"/>
        </w:rPr>
        <w:t>od</w:t>
      </w:r>
      <w:proofErr w:type="gramEnd"/>
      <w:r w:rsidRPr="003857D7">
        <w:rPr>
          <w:rFonts w:hAnsi="Times" w:ascii="Times"/>
        </w:rPr>
        <w:t xml:space="preserve"> 8. </w:t>
      </w:r>
      <w:proofErr w:type="spellStart"/>
      <w:proofErr w:type="gramStart"/>
      <w:r w:rsidRPr="003857D7">
        <w:rPr>
          <w:rFonts w:hAnsi="Times" w:ascii="Times"/>
        </w:rPr>
        <w:t>siječnja</w:t>
      </w:r>
      <w:proofErr w:type="spellEnd"/>
      <w:proofErr w:type="gramEnd"/>
      <w:r w:rsidRPr="003857D7">
        <w:rPr>
          <w:rFonts w:hAnsi="Times" w:ascii="Times"/>
        </w:rPr>
        <w:t xml:space="preserve"> 2018. </w:t>
      </w:r>
      <w:proofErr w:type="spellStart"/>
      <w:proofErr w:type="gramStart"/>
      <w:r w:rsidRPr="003857D7">
        <w:rPr>
          <w:rFonts w:hAnsi="Times" w:ascii="Times"/>
        </w:rPr>
        <w:t>podnesena</w:t>
      </w:r>
      <w:proofErr w:type="spellEnd"/>
      <w:proofErr w:type="gram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protiv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rješenja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ovog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suda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poslovni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broj</w:t>
      </w:r>
      <w:proofErr w:type="spellEnd"/>
      <w:r w:rsidRPr="003857D7">
        <w:rPr>
          <w:rFonts w:hAnsi="Times" w:ascii="Times"/>
        </w:rPr>
        <w:t xml:space="preserve"> 6 St-414/17-8 </w:t>
      </w:r>
      <w:proofErr w:type="spellStart"/>
      <w:r w:rsidRPr="003857D7">
        <w:rPr>
          <w:rFonts w:hAnsi="Times" w:ascii="Times"/>
        </w:rPr>
        <w:t>od</w:t>
      </w:r>
      <w:proofErr w:type="spellEnd"/>
      <w:r w:rsidRPr="003857D7">
        <w:rPr>
          <w:rFonts w:hAnsi="Times" w:ascii="Times"/>
        </w:rPr>
        <w:t xml:space="preserve"> 19. </w:t>
      </w:r>
      <w:proofErr w:type="spellStart"/>
      <w:proofErr w:type="gramStart"/>
      <w:r w:rsidRPr="003857D7">
        <w:rPr>
          <w:rFonts w:hAnsi="Times" w:ascii="Times"/>
        </w:rPr>
        <w:t>prosinca</w:t>
      </w:r>
      <w:proofErr w:type="spellEnd"/>
      <w:proofErr w:type="gramEnd"/>
      <w:r w:rsidRPr="003857D7">
        <w:rPr>
          <w:rFonts w:hAnsi="Times" w:ascii="Times"/>
        </w:rPr>
        <w:t xml:space="preserve"> 2017., </w:t>
      </w:r>
      <w:proofErr w:type="spellStart"/>
      <w:r w:rsidRPr="003857D7">
        <w:rPr>
          <w:rFonts w:hAnsi="Times" w:ascii="Times"/>
        </w:rPr>
        <w:t>kao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nepravodobna</w:t>
      </w:r>
      <w:proofErr w:type="spellEnd"/>
      <w:r w:rsidRPr="003857D7">
        <w:rPr>
          <w:rFonts w:hAnsi="Times" w:ascii="Times"/>
        </w:rPr>
        <w:t xml:space="preserve">. </w:t>
      </w:r>
    </w:p>
    <w:p w:rsidRDefault="004B4A2E" w:rsidP="004B4A2E" w:rsidR="004B4A2E" w:rsidRPr="003857D7">
      <w:pPr>
        <w:jc w:val="both"/>
        <w:rPr>
          <w:rFonts w:hAnsi="Times" w:ascii="Times"/>
        </w:rPr>
      </w:pPr>
    </w:p>
    <w:p w:rsidRDefault="004B4A2E" w:rsidP="004B4A2E" w:rsidR="004B4A2E" w:rsidRPr="003857D7">
      <w:pPr>
        <w:jc w:val="center"/>
        <w:rPr>
          <w:rFonts w:hAnsi="Times" w:ascii="Times"/>
        </w:rPr>
      </w:pPr>
      <w:proofErr w:type="spellStart"/>
      <w:r w:rsidRPr="003857D7">
        <w:rPr>
          <w:rFonts w:hAnsi="Times" w:ascii="Times"/>
        </w:rPr>
        <w:t>Obrazloženje</w:t>
      </w:r>
      <w:proofErr w:type="spellEnd"/>
    </w:p>
    <w:p w:rsidRDefault="004B4A2E" w:rsidP="004B4A2E" w:rsidR="004B4A2E" w:rsidRPr="003857D7">
      <w:pPr>
        <w:jc w:val="both"/>
        <w:rPr>
          <w:rFonts w:hAnsi="Times" w:ascii="Times"/>
        </w:rPr>
      </w:pPr>
    </w:p>
    <w:p w:rsidRDefault="004B4A2E" w:rsidP="004B4A2E" w:rsidR="004B4A2E" w:rsidRPr="003857D7">
      <w:pPr>
        <w:ind w:firstLine="708"/>
        <w:jc w:val="both"/>
        <w:rPr>
          <w:rFonts w:hAnsi="Times" w:ascii="Times"/>
        </w:rPr>
      </w:pPr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Rješenjem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ovog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suda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poslovni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broj</w:t>
      </w:r>
      <w:proofErr w:type="spellEnd"/>
      <w:r w:rsidRPr="003857D7">
        <w:rPr>
          <w:rFonts w:hAnsi="Times" w:ascii="Times"/>
        </w:rPr>
        <w:t xml:space="preserve"> 6 St-414/17-8 </w:t>
      </w:r>
      <w:proofErr w:type="spellStart"/>
      <w:proofErr w:type="gramStart"/>
      <w:r w:rsidRPr="003857D7">
        <w:rPr>
          <w:rFonts w:hAnsi="Times" w:ascii="Times"/>
        </w:rPr>
        <w:t>od</w:t>
      </w:r>
      <w:proofErr w:type="spellEnd"/>
      <w:proofErr w:type="gramEnd"/>
      <w:r w:rsidRPr="003857D7">
        <w:rPr>
          <w:rFonts w:hAnsi="Times" w:ascii="Times"/>
        </w:rPr>
        <w:t xml:space="preserve"> 19. </w:t>
      </w:r>
      <w:proofErr w:type="spellStart"/>
      <w:proofErr w:type="gramStart"/>
      <w:r w:rsidRPr="003857D7">
        <w:rPr>
          <w:rFonts w:hAnsi="Times" w:ascii="Times"/>
        </w:rPr>
        <w:t>prosinca</w:t>
      </w:r>
      <w:proofErr w:type="spellEnd"/>
      <w:proofErr w:type="gramEnd"/>
      <w:r w:rsidRPr="003857D7">
        <w:rPr>
          <w:rFonts w:hAnsi="Times" w:ascii="Times"/>
        </w:rPr>
        <w:t xml:space="preserve"> 2017. </w:t>
      </w:r>
      <w:proofErr w:type="spellStart"/>
      <w:proofErr w:type="gramStart"/>
      <w:r w:rsidRPr="003857D7">
        <w:rPr>
          <w:rFonts w:hAnsi="Times" w:ascii="Times"/>
        </w:rPr>
        <w:t>otvoren</w:t>
      </w:r>
      <w:proofErr w:type="spellEnd"/>
      <w:proofErr w:type="gramEnd"/>
      <w:r w:rsidRPr="003857D7">
        <w:rPr>
          <w:rFonts w:hAnsi="Times" w:ascii="Times"/>
        </w:rPr>
        <w:t xml:space="preserve"> je i </w:t>
      </w:r>
      <w:proofErr w:type="spellStart"/>
      <w:r w:rsidRPr="003857D7">
        <w:rPr>
          <w:rFonts w:hAnsi="Times" w:ascii="Times"/>
        </w:rPr>
        <w:t>zaključen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skraćeni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stečajni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postupak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nad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uvodno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označenim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dužnikom</w:t>
      </w:r>
      <w:proofErr w:type="spellEnd"/>
      <w:r w:rsidRPr="003857D7">
        <w:rPr>
          <w:rFonts w:hAnsi="Times" w:ascii="Times"/>
        </w:rPr>
        <w:t xml:space="preserve">, a </w:t>
      </w:r>
      <w:proofErr w:type="spellStart"/>
      <w:r w:rsidRPr="003857D7">
        <w:rPr>
          <w:rFonts w:hAnsi="Times" w:ascii="Times"/>
        </w:rPr>
        <w:t>koje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rješenje</w:t>
      </w:r>
      <w:proofErr w:type="spellEnd"/>
      <w:r w:rsidRPr="003857D7">
        <w:rPr>
          <w:rFonts w:hAnsi="Times" w:ascii="Times"/>
        </w:rPr>
        <w:t xml:space="preserve"> je </w:t>
      </w:r>
      <w:proofErr w:type="spellStart"/>
      <w:r w:rsidRPr="003857D7">
        <w:rPr>
          <w:rFonts w:hAnsi="Times" w:ascii="Times"/>
        </w:rPr>
        <w:t>bilo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dostavljeno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dužniku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objavom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rješenja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mrežnoj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stranici</w:t>
      </w:r>
      <w:proofErr w:type="spellEnd"/>
      <w:r w:rsidRPr="003857D7">
        <w:rPr>
          <w:rFonts w:hAnsi="Times" w:ascii="Times"/>
        </w:rPr>
        <w:t xml:space="preserve"> e-</w:t>
      </w:r>
      <w:proofErr w:type="spellStart"/>
      <w:r w:rsidRPr="003857D7">
        <w:rPr>
          <w:rFonts w:hAnsi="Times" w:ascii="Times"/>
        </w:rPr>
        <w:t>Oglasna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ploča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sudova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dana</w:t>
      </w:r>
      <w:proofErr w:type="spellEnd"/>
      <w:r w:rsidRPr="003857D7">
        <w:rPr>
          <w:rFonts w:hAnsi="Times" w:ascii="Times"/>
        </w:rPr>
        <w:t xml:space="preserve"> 19. </w:t>
      </w:r>
      <w:proofErr w:type="spellStart"/>
      <w:proofErr w:type="gramStart"/>
      <w:r w:rsidRPr="003857D7">
        <w:rPr>
          <w:rFonts w:hAnsi="Times" w:ascii="Times"/>
        </w:rPr>
        <w:t>prosinca</w:t>
      </w:r>
      <w:proofErr w:type="spellEnd"/>
      <w:proofErr w:type="gramEnd"/>
      <w:r w:rsidRPr="003857D7">
        <w:rPr>
          <w:rFonts w:hAnsi="Times" w:ascii="Times"/>
        </w:rPr>
        <w:t xml:space="preserve"> 2017.</w:t>
      </w:r>
    </w:p>
    <w:p w:rsidRDefault="004B4A2E" w:rsidP="004B4A2E" w:rsidR="004B4A2E" w:rsidRPr="003857D7">
      <w:pPr>
        <w:ind w:firstLine="708"/>
        <w:jc w:val="both"/>
        <w:rPr>
          <w:rFonts w:hAnsi="Times" w:ascii="Times"/>
        </w:rPr>
      </w:pPr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Protiv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navedenog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rješenja</w:t>
      </w:r>
      <w:proofErr w:type="spellEnd"/>
      <w:r w:rsidRPr="003857D7">
        <w:rPr>
          <w:rFonts w:hAnsi="Times" w:ascii="Times"/>
        </w:rPr>
        <w:t xml:space="preserve"> </w:t>
      </w:r>
      <w:proofErr w:type="gramStart"/>
      <w:r w:rsidRPr="003857D7">
        <w:rPr>
          <w:rFonts w:hAnsi="Times" w:ascii="Times"/>
        </w:rPr>
        <w:t>od</w:t>
      </w:r>
      <w:proofErr w:type="gramEnd"/>
      <w:r w:rsidRPr="003857D7">
        <w:rPr>
          <w:rFonts w:hAnsi="Times" w:ascii="Times"/>
        </w:rPr>
        <w:t xml:space="preserve"> 19. </w:t>
      </w:r>
      <w:proofErr w:type="spellStart"/>
      <w:proofErr w:type="gramStart"/>
      <w:r w:rsidRPr="003857D7">
        <w:rPr>
          <w:rFonts w:hAnsi="Times" w:ascii="Times"/>
        </w:rPr>
        <w:t>prosinca</w:t>
      </w:r>
      <w:proofErr w:type="spellEnd"/>
      <w:proofErr w:type="gramEnd"/>
      <w:r w:rsidRPr="003857D7">
        <w:rPr>
          <w:rFonts w:hAnsi="Times" w:ascii="Times"/>
        </w:rPr>
        <w:t xml:space="preserve"> 2017. </w:t>
      </w:r>
      <w:proofErr w:type="spellStart"/>
      <w:proofErr w:type="gramStart"/>
      <w:r w:rsidRPr="003857D7">
        <w:rPr>
          <w:rFonts w:hAnsi="Times" w:ascii="Times"/>
        </w:rPr>
        <w:t>žalbu</w:t>
      </w:r>
      <w:proofErr w:type="spellEnd"/>
      <w:proofErr w:type="gramEnd"/>
      <w:r w:rsidRPr="003857D7">
        <w:rPr>
          <w:rFonts w:hAnsi="Times" w:ascii="Times"/>
        </w:rPr>
        <w:t xml:space="preserve"> je </w:t>
      </w:r>
      <w:proofErr w:type="spellStart"/>
      <w:r w:rsidRPr="003857D7">
        <w:rPr>
          <w:rFonts w:hAnsi="Times" w:ascii="Times"/>
        </w:rPr>
        <w:t>podnio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dužnik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cstheme="minorBidi" w:eastAsiaTheme="minorHAnsi" w:hAnsi="Times" w:ascii="Times"/>
        </w:rPr>
        <w:t>preko</w:t>
      </w:r>
      <w:proofErr w:type="spellEnd"/>
      <w:r w:rsidRPr="003857D7">
        <w:rPr>
          <w:rFonts w:cstheme="minorBidi" w:eastAsiaTheme="minorHAnsi" w:hAnsi="Times" w:ascii="Times"/>
        </w:rPr>
        <w:t xml:space="preserve"> </w:t>
      </w:r>
      <w:proofErr w:type="spellStart"/>
      <w:r w:rsidRPr="003857D7">
        <w:rPr>
          <w:rFonts w:cstheme="minorBidi" w:eastAsiaTheme="minorHAnsi" w:hAnsi="Times" w:ascii="Times"/>
        </w:rPr>
        <w:t>pošte</w:t>
      </w:r>
      <w:proofErr w:type="spellEnd"/>
      <w:r w:rsidRPr="003857D7">
        <w:rPr>
          <w:rFonts w:cstheme="minorBidi" w:eastAsiaTheme="minorHAnsi" w:hAnsi="Times" w:ascii="Times"/>
        </w:rPr>
        <w:t xml:space="preserve"> </w:t>
      </w:r>
      <w:proofErr w:type="spellStart"/>
      <w:r w:rsidRPr="003857D7">
        <w:rPr>
          <w:rFonts w:cstheme="minorBidi" w:eastAsiaTheme="minorHAnsi" w:hAnsi="Times" w:ascii="Times"/>
        </w:rPr>
        <w:t>preporučenom</w:t>
      </w:r>
      <w:proofErr w:type="spellEnd"/>
      <w:r w:rsidRPr="003857D7">
        <w:rPr>
          <w:rFonts w:cstheme="minorBidi" w:eastAsiaTheme="minorHAnsi" w:hAnsi="Times" w:ascii="Times"/>
        </w:rPr>
        <w:t xml:space="preserve"> </w:t>
      </w:r>
      <w:proofErr w:type="spellStart"/>
      <w:r w:rsidRPr="003857D7">
        <w:rPr>
          <w:rFonts w:cstheme="minorBidi" w:eastAsiaTheme="minorHAnsi" w:hAnsi="Times" w:ascii="Times"/>
        </w:rPr>
        <w:t>pošiljkom</w:t>
      </w:r>
      <w:proofErr w:type="spellEnd"/>
      <w:r w:rsidRPr="003857D7">
        <w:rPr>
          <w:rFonts w:cstheme="minorBidi" w:eastAsiaTheme="minorHAnsi" w:hAnsi="Times" w:ascii="Times"/>
        </w:rPr>
        <w:t xml:space="preserve"> </w:t>
      </w:r>
      <w:proofErr w:type="spellStart"/>
      <w:r w:rsidRPr="003857D7">
        <w:rPr>
          <w:rFonts w:cstheme="minorBidi" w:eastAsiaTheme="minorHAnsi" w:hAnsi="Times" w:ascii="Times"/>
        </w:rPr>
        <w:t>dana</w:t>
      </w:r>
      <w:proofErr w:type="spellEnd"/>
      <w:r w:rsidRPr="003857D7">
        <w:rPr>
          <w:rFonts w:cstheme="minorBidi" w:eastAsiaTheme="minorHAnsi" w:hAnsi="Times" w:ascii="Times"/>
        </w:rPr>
        <w:t xml:space="preserve"> 5. </w:t>
      </w:r>
      <w:proofErr w:type="spellStart"/>
      <w:proofErr w:type="gramStart"/>
      <w:r w:rsidRPr="003857D7">
        <w:rPr>
          <w:rFonts w:cstheme="minorBidi" w:eastAsiaTheme="minorHAnsi" w:hAnsi="Times" w:ascii="Times"/>
        </w:rPr>
        <w:t>siječnja</w:t>
      </w:r>
      <w:proofErr w:type="spellEnd"/>
      <w:proofErr w:type="gramEnd"/>
      <w:r w:rsidRPr="003857D7">
        <w:rPr>
          <w:rFonts w:cstheme="minorBidi" w:eastAsiaTheme="minorHAnsi" w:hAnsi="Times" w:ascii="Times"/>
        </w:rPr>
        <w:t xml:space="preserve"> 2018. </w:t>
      </w:r>
      <w:r w:rsidRPr="003857D7">
        <w:rPr>
          <w:rFonts w:hAnsi="Times" w:ascii="Times"/>
        </w:rPr>
        <w:t xml:space="preserve"> </w:t>
      </w:r>
    </w:p>
    <w:p w:rsidRDefault="004B4A2E" w:rsidP="004B4A2E" w:rsidR="004B4A2E" w:rsidRPr="003857D7">
      <w:pPr>
        <w:ind w:firstLine="708"/>
        <w:jc w:val="both"/>
        <w:rPr>
          <w:rFonts w:hAnsi="Times" w:ascii="Times"/>
        </w:rPr>
      </w:pPr>
      <w:r w:rsidRPr="003857D7">
        <w:rPr>
          <w:rFonts w:hAnsi="Times" w:ascii="Times"/>
        </w:rPr>
        <w:t xml:space="preserve"> </w:t>
      </w:r>
      <w:proofErr w:type="spellStart"/>
      <w:proofErr w:type="gramStart"/>
      <w:r w:rsidRPr="003857D7">
        <w:rPr>
          <w:rFonts w:hAnsi="Times" w:ascii="Times"/>
        </w:rPr>
        <w:t>Odredbom</w:t>
      </w:r>
      <w:proofErr w:type="spellEnd"/>
      <w:r w:rsidRPr="003857D7">
        <w:rPr>
          <w:rFonts w:hAnsi="Times" w:ascii="Times"/>
        </w:rPr>
        <w:t xml:space="preserve"> čl.12.</w:t>
      </w:r>
      <w:proofErr w:type="gram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st.</w:t>
      </w:r>
      <w:proofErr w:type="spellEnd"/>
      <w:r w:rsidRPr="003857D7">
        <w:rPr>
          <w:rFonts w:hAnsi="Times" w:ascii="Times"/>
        </w:rPr>
        <w:t xml:space="preserve"> 1. </w:t>
      </w:r>
      <w:proofErr w:type="spellStart"/>
      <w:r w:rsidRPr="003857D7">
        <w:rPr>
          <w:rFonts w:hAnsi="Times" w:ascii="Times"/>
        </w:rPr>
        <w:t>Stečajnog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zakona</w:t>
      </w:r>
      <w:proofErr w:type="spellEnd"/>
      <w:r w:rsidRPr="003857D7">
        <w:rPr>
          <w:rFonts w:hAnsi="Times" w:ascii="Times"/>
        </w:rPr>
        <w:t xml:space="preserve"> (</w:t>
      </w:r>
      <w:proofErr w:type="spellStart"/>
      <w:r w:rsidRPr="003857D7">
        <w:rPr>
          <w:rFonts w:hAnsi="Times" w:ascii="Times"/>
        </w:rPr>
        <w:t>Narodne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novine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broj</w:t>
      </w:r>
      <w:proofErr w:type="spellEnd"/>
      <w:r w:rsidRPr="003857D7">
        <w:rPr>
          <w:rFonts w:hAnsi="Times" w:ascii="Times"/>
        </w:rPr>
        <w:t xml:space="preserve"> 71/15, </w:t>
      </w:r>
      <w:proofErr w:type="spellStart"/>
      <w:r w:rsidRPr="003857D7">
        <w:rPr>
          <w:rFonts w:hAnsi="Times" w:ascii="Times"/>
        </w:rPr>
        <w:t>dalje</w:t>
      </w:r>
      <w:proofErr w:type="spellEnd"/>
      <w:r w:rsidRPr="003857D7">
        <w:rPr>
          <w:rFonts w:hAnsi="Times" w:ascii="Times"/>
        </w:rPr>
        <w:t xml:space="preserve"> u </w:t>
      </w:r>
      <w:proofErr w:type="spellStart"/>
      <w:r w:rsidRPr="003857D7">
        <w:rPr>
          <w:rFonts w:hAnsi="Times" w:ascii="Times"/>
        </w:rPr>
        <w:t>tekstu</w:t>
      </w:r>
      <w:proofErr w:type="spellEnd"/>
      <w:r w:rsidRPr="003857D7">
        <w:rPr>
          <w:rFonts w:hAnsi="Times" w:ascii="Times"/>
        </w:rPr>
        <w:t xml:space="preserve">: SZ) </w:t>
      </w:r>
      <w:proofErr w:type="spellStart"/>
      <w:r w:rsidRPr="003857D7">
        <w:rPr>
          <w:rFonts w:hAnsi="Times" w:ascii="Times"/>
        </w:rPr>
        <w:t>propisano</w:t>
      </w:r>
      <w:proofErr w:type="spellEnd"/>
      <w:r w:rsidRPr="003857D7">
        <w:rPr>
          <w:rFonts w:hAnsi="Times" w:ascii="Times"/>
        </w:rPr>
        <w:t xml:space="preserve"> je da se </w:t>
      </w:r>
      <w:proofErr w:type="spellStart"/>
      <w:r w:rsidRPr="003857D7">
        <w:rPr>
          <w:rFonts w:hAnsi="Times" w:ascii="Times"/>
        </w:rPr>
        <w:t>sudska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pismena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dostavljaju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objavom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pismena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proofErr w:type="gramStart"/>
      <w:r w:rsidRPr="003857D7">
        <w:rPr>
          <w:rFonts w:hAnsi="Times" w:ascii="Times"/>
        </w:rPr>
        <w:t>na</w:t>
      </w:r>
      <w:proofErr w:type="spellEnd"/>
      <w:proofErr w:type="gram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mrežnoj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stranici</w:t>
      </w:r>
      <w:proofErr w:type="spellEnd"/>
      <w:r w:rsidRPr="003857D7">
        <w:rPr>
          <w:rFonts w:hAnsi="Times" w:ascii="Times"/>
        </w:rPr>
        <w:t xml:space="preserve"> e-</w:t>
      </w:r>
      <w:proofErr w:type="spellStart"/>
      <w:r w:rsidRPr="003857D7">
        <w:rPr>
          <w:rFonts w:hAnsi="Times" w:ascii="Times"/>
        </w:rPr>
        <w:t>Oglasna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ploča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sudova</w:t>
      </w:r>
      <w:proofErr w:type="spellEnd"/>
      <w:r w:rsidRPr="003857D7">
        <w:rPr>
          <w:rFonts w:hAnsi="Times" w:ascii="Times"/>
        </w:rPr>
        <w:t xml:space="preserve">, </w:t>
      </w:r>
      <w:proofErr w:type="spellStart"/>
      <w:r w:rsidRPr="003857D7">
        <w:rPr>
          <w:rFonts w:hAnsi="Times" w:ascii="Times"/>
        </w:rPr>
        <w:t>ako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ovim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Zakonom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nije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drukčije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određeno</w:t>
      </w:r>
      <w:proofErr w:type="spellEnd"/>
      <w:r w:rsidRPr="003857D7">
        <w:rPr>
          <w:rFonts w:hAnsi="Times" w:ascii="Times"/>
        </w:rPr>
        <w:t xml:space="preserve">. </w:t>
      </w:r>
      <w:proofErr w:type="spellStart"/>
      <w:r w:rsidRPr="003857D7">
        <w:rPr>
          <w:rFonts w:hAnsi="Times" w:ascii="Times"/>
        </w:rPr>
        <w:t>Dostava</w:t>
      </w:r>
      <w:proofErr w:type="spellEnd"/>
      <w:r w:rsidRPr="003857D7">
        <w:rPr>
          <w:rFonts w:hAnsi="Times" w:ascii="Times"/>
        </w:rPr>
        <w:t xml:space="preserve"> se </w:t>
      </w:r>
      <w:proofErr w:type="spellStart"/>
      <w:r w:rsidRPr="003857D7">
        <w:rPr>
          <w:rFonts w:hAnsi="Times" w:ascii="Times"/>
        </w:rPr>
        <w:t>smatra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obavljenom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istekom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osmoga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proofErr w:type="gramStart"/>
      <w:r w:rsidRPr="003857D7">
        <w:rPr>
          <w:rFonts w:hAnsi="Times" w:ascii="Times"/>
        </w:rPr>
        <w:t>dana</w:t>
      </w:r>
      <w:proofErr w:type="spellEnd"/>
      <w:proofErr w:type="gramEnd"/>
      <w:r w:rsidRPr="003857D7">
        <w:rPr>
          <w:rFonts w:hAnsi="Times" w:ascii="Times"/>
        </w:rPr>
        <w:t xml:space="preserve"> od </w:t>
      </w:r>
      <w:proofErr w:type="spellStart"/>
      <w:r w:rsidRPr="003857D7">
        <w:rPr>
          <w:rFonts w:hAnsi="Times" w:ascii="Times"/>
        </w:rPr>
        <w:t>dana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objave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pismena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mrežnoj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stranici</w:t>
      </w:r>
      <w:proofErr w:type="spellEnd"/>
      <w:r w:rsidRPr="003857D7">
        <w:rPr>
          <w:rFonts w:hAnsi="Times" w:ascii="Times"/>
        </w:rPr>
        <w:t xml:space="preserve"> e-</w:t>
      </w:r>
      <w:proofErr w:type="spellStart"/>
      <w:r w:rsidRPr="003857D7">
        <w:rPr>
          <w:rFonts w:hAnsi="Times" w:ascii="Times"/>
        </w:rPr>
        <w:t>Oglasna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ploča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sudova</w:t>
      </w:r>
      <w:proofErr w:type="spellEnd"/>
      <w:r w:rsidRPr="003857D7">
        <w:rPr>
          <w:rFonts w:hAnsi="Times" w:ascii="Times"/>
        </w:rPr>
        <w:t xml:space="preserve">. </w:t>
      </w:r>
      <w:proofErr w:type="spellStart"/>
      <w:proofErr w:type="gramStart"/>
      <w:r w:rsidRPr="003857D7">
        <w:rPr>
          <w:rFonts w:hAnsi="Times" w:ascii="Times"/>
        </w:rPr>
        <w:t>Nadalje</w:t>
      </w:r>
      <w:proofErr w:type="spellEnd"/>
      <w:r w:rsidRPr="003857D7">
        <w:rPr>
          <w:rFonts w:hAnsi="Times" w:ascii="Times"/>
        </w:rPr>
        <w:t xml:space="preserve">, </w:t>
      </w:r>
      <w:proofErr w:type="spellStart"/>
      <w:r w:rsidRPr="003857D7">
        <w:rPr>
          <w:rFonts w:hAnsi="Times" w:ascii="Times"/>
        </w:rPr>
        <w:t>odredbom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čl</w:t>
      </w:r>
      <w:proofErr w:type="spellEnd"/>
      <w:r w:rsidRPr="003857D7">
        <w:rPr>
          <w:rFonts w:hAnsi="Times" w:ascii="Times"/>
        </w:rPr>
        <w:t>.</w:t>
      </w:r>
      <w:proofErr w:type="gramEnd"/>
      <w:r w:rsidRPr="003857D7">
        <w:rPr>
          <w:rFonts w:hAnsi="Times" w:ascii="Times"/>
        </w:rPr>
        <w:t xml:space="preserve"> 19. </w:t>
      </w:r>
      <w:proofErr w:type="spellStart"/>
      <w:r w:rsidRPr="003857D7">
        <w:rPr>
          <w:rFonts w:hAnsi="Times" w:ascii="Times"/>
        </w:rPr>
        <w:t>st.</w:t>
      </w:r>
      <w:proofErr w:type="spellEnd"/>
      <w:r w:rsidRPr="003857D7">
        <w:rPr>
          <w:rFonts w:hAnsi="Times" w:ascii="Times"/>
        </w:rPr>
        <w:t xml:space="preserve"> 2. SZ-a </w:t>
      </w:r>
      <w:proofErr w:type="spellStart"/>
      <w:r w:rsidRPr="003857D7">
        <w:rPr>
          <w:rFonts w:hAnsi="Times" w:ascii="Times"/>
        </w:rPr>
        <w:t>propisano</w:t>
      </w:r>
      <w:proofErr w:type="spellEnd"/>
      <w:r w:rsidRPr="003857D7">
        <w:rPr>
          <w:rFonts w:hAnsi="Times" w:ascii="Times"/>
        </w:rPr>
        <w:t xml:space="preserve"> je da se </w:t>
      </w:r>
      <w:proofErr w:type="spellStart"/>
      <w:r w:rsidRPr="003857D7">
        <w:rPr>
          <w:rFonts w:hAnsi="Times" w:ascii="Times"/>
        </w:rPr>
        <w:t>žalba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izjavljuje</w:t>
      </w:r>
      <w:proofErr w:type="spellEnd"/>
      <w:r w:rsidRPr="003857D7">
        <w:rPr>
          <w:rFonts w:hAnsi="Times" w:ascii="Times"/>
        </w:rPr>
        <w:t xml:space="preserve"> u </w:t>
      </w:r>
      <w:proofErr w:type="spellStart"/>
      <w:r w:rsidRPr="003857D7">
        <w:rPr>
          <w:rFonts w:hAnsi="Times" w:ascii="Times"/>
        </w:rPr>
        <w:t>roku</w:t>
      </w:r>
      <w:proofErr w:type="spellEnd"/>
      <w:r w:rsidRPr="003857D7">
        <w:rPr>
          <w:rFonts w:hAnsi="Times" w:ascii="Times"/>
        </w:rPr>
        <w:t xml:space="preserve"> </w:t>
      </w:r>
      <w:proofErr w:type="gramStart"/>
      <w:r w:rsidRPr="003857D7">
        <w:rPr>
          <w:rFonts w:hAnsi="Times" w:ascii="Times"/>
        </w:rPr>
        <w:t>od</w:t>
      </w:r>
      <w:proofErr w:type="gram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osam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dana</w:t>
      </w:r>
      <w:proofErr w:type="spellEnd"/>
      <w:r w:rsidRPr="003857D7">
        <w:rPr>
          <w:rFonts w:hAnsi="Times" w:ascii="Times"/>
        </w:rPr>
        <w:t xml:space="preserve"> od </w:t>
      </w:r>
      <w:proofErr w:type="spellStart"/>
      <w:r w:rsidRPr="003857D7">
        <w:rPr>
          <w:rFonts w:hAnsi="Times" w:ascii="Times"/>
        </w:rPr>
        <w:t>dostave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prvostupanjskog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rješenja</w:t>
      </w:r>
      <w:proofErr w:type="spellEnd"/>
      <w:r w:rsidRPr="003857D7">
        <w:rPr>
          <w:rFonts w:hAnsi="Times" w:ascii="Times"/>
        </w:rPr>
        <w:t xml:space="preserve">, </w:t>
      </w:r>
      <w:proofErr w:type="spellStart"/>
      <w:r w:rsidRPr="003857D7">
        <w:rPr>
          <w:rFonts w:hAnsi="Times" w:ascii="Times"/>
        </w:rPr>
        <w:t>ako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istim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Zakonom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nije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drukčije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određeno</w:t>
      </w:r>
      <w:proofErr w:type="spellEnd"/>
      <w:r w:rsidRPr="003857D7">
        <w:rPr>
          <w:rFonts w:hAnsi="Times" w:ascii="Times"/>
        </w:rPr>
        <w:t>.</w:t>
      </w:r>
    </w:p>
    <w:p w:rsidRDefault="004B4A2E" w:rsidP="004B4A2E" w:rsidR="004B4A2E" w:rsidRPr="003857D7">
      <w:pPr>
        <w:tabs>
          <w:tab w:pos="4438" w:val="left"/>
        </w:tabs>
        <w:jc w:val="both"/>
        <w:rPr>
          <w:rFonts w:hAnsi="Times" w:ascii="Times"/>
        </w:rPr>
      </w:pPr>
      <w:r w:rsidRPr="003857D7">
        <w:rPr>
          <w:rFonts w:hAnsi="Times" w:ascii="Times"/>
        </w:rPr>
        <w:t xml:space="preserve">             </w:t>
      </w:r>
      <w:proofErr w:type="spellStart"/>
      <w:r w:rsidRPr="003857D7">
        <w:rPr>
          <w:rFonts w:hAnsi="Times" w:ascii="Times"/>
        </w:rPr>
        <w:t>Kako</w:t>
      </w:r>
      <w:proofErr w:type="spellEnd"/>
      <w:r w:rsidRPr="003857D7">
        <w:rPr>
          <w:rFonts w:hAnsi="Times" w:ascii="Times"/>
        </w:rPr>
        <w:t xml:space="preserve"> je </w:t>
      </w:r>
      <w:proofErr w:type="spellStart"/>
      <w:r w:rsidRPr="003857D7">
        <w:rPr>
          <w:rFonts w:hAnsi="Times" w:ascii="Times"/>
        </w:rPr>
        <w:t>rješenje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suda</w:t>
      </w:r>
      <w:proofErr w:type="spellEnd"/>
      <w:r w:rsidRPr="003857D7">
        <w:rPr>
          <w:rFonts w:hAnsi="Times" w:ascii="Times"/>
        </w:rPr>
        <w:t xml:space="preserve"> </w:t>
      </w:r>
      <w:proofErr w:type="gramStart"/>
      <w:r w:rsidRPr="003857D7">
        <w:rPr>
          <w:rFonts w:hAnsi="Times" w:ascii="Times"/>
        </w:rPr>
        <w:t>od</w:t>
      </w:r>
      <w:proofErr w:type="gramEnd"/>
      <w:r w:rsidRPr="003857D7">
        <w:rPr>
          <w:rFonts w:hAnsi="Times" w:ascii="Times"/>
        </w:rPr>
        <w:t xml:space="preserve"> 19. </w:t>
      </w:r>
      <w:proofErr w:type="spellStart"/>
      <w:proofErr w:type="gramStart"/>
      <w:r w:rsidRPr="003857D7">
        <w:rPr>
          <w:rFonts w:hAnsi="Times" w:ascii="Times"/>
        </w:rPr>
        <w:t>prosinca</w:t>
      </w:r>
      <w:proofErr w:type="spellEnd"/>
      <w:proofErr w:type="gramEnd"/>
      <w:r w:rsidRPr="003857D7">
        <w:rPr>
          <w:rFonts w:hAnsi="Times" w:ascii="Times"/>
        </w:rPr>
        <w:t xml:space="preserve"> 2017. </w:t>
      </w:r>
      <w:proofErr w:type="spellStart"/>
      <w:proofErr w:type="gramStart"/>
      <w:r w:rsidRPr="003857D7">
        <w:rPr>
          <w:rFonts w:hAnsi="Times" w:ascii="Times"/>
        </w:rPr>
        <w:t>istog</w:t>
      </w:r>
      <w:proofErr w:type="spellEnd"/>
      <w:proofErr w:type="gram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dana</w:t>
      </w:r>
      <w:proofErr w:type="spellEnd"/>
      <w:r w:rsidRPr="003857D7">
        <w:rPr>
          <w:rFonts w:hAnsi="Times" w:ascii="Times"/>
        </w:rPr>
        <w:t xml:space="preserve"> i </w:t>
      </w:r>
      <w:proofErr w:type="spellStart"/>
      <w:r w:rsidRPr="003857D7">
        <w:rPr>
          <w:rFonts w:hAnsi="Times" w:ascii="Times"/>
        </w:rPr>
        <w:t>objavljeno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mrežnoj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stranici</w:t>
      </w:r>
      <w:proofErr w:type="spellEnd"/>
      <w:r w:rsidRPr="003857D7">
        <w:rPr>
          <w:rFonts w:hAnsi="Times" w:ascii="Times"/>
        </w:rPr>
        <w:t xml:space="preserve"> e-</w:t>
      </w:r>
      <w:proofErr w:type="spellStart"/>
      <w:r w:rsidRPr="003857D7">
        <w:rPr>
          <w:rFonts w:hAnsi="Times" w:ascii="Times"/>
        </w:rPr>
        <w:t>Oglasna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ploča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sudova</w:t>
      </w:r>
      <w:proofErr w:type="spellEnd"/>
      <w:r w:rsidRPr="003857D7">
        <w:rPr>
          <w:rFonts w:hAnsi="Times" w:ascii="Times"/>
        </w:rPr>
        <w:t xml:space="preserve">, to </w:t>
      </w:r>
      <w:proofErr w:type="spellStart"/>
      <w:r w:rsidRPr="003857D7">
        <w:rPr>
          <w:rFonts w:hAnsi="Times" w:ascii="Times"/>
        </w:rPr>
        <w:t>proizlazi</w:t>
      </w:r>
      <w:proofErr w:type="spellEnd"/>
      <w:r w:rsidRPr="003857D7">
        <w:rPr>
          <w:rFonts w:hAnsi="Times" w:ascii="Times"/>
        </w:rPr>
        <w:t xml:space="preserve"> da je </w:t>
      </w:r>
      <w:proofErr w:type="spellStart"/>
      <w:r w:rsidRPr="003857D7">
        <w:rPr>
          <w:rFonts w:hAnsi="Times" w:ascii="Times"/>
        </w:rPr>
        <w:t>dostava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istoga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uredno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obavljena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dana</w:t>
      </w:r>
      <w:proofErr w:type="spellEnd"/>
      <w:r w:rsidRPr="003857D7">
        <w:rPr>
          <w:rFonts w:hAnsi="Times" w:ascii="Times"/>
        </w:rPr>
        <w:t xml:space="preserve"> 27. </w:t>
      </w:r>
      <w:proofErr w:type="spellStart"/>
      <w:proofErr w:type="gramStart"/>
      <w:r w:rsidRPr="003857D7">
        <w:rPr>
          <w:rFonts w:hAnsi="Times" w:ascii="Times"/>
        </w:rPr>
        <w:t>prosinca</w:t>
      </w:r>
      <w:proofErr w:type="spellEnd"/>
      <w:proofErr w:type="gramEnd"/>
      <w:r w:rsidRPr="003857D7">
        <w:rPr>
          <w:rFonts w:hAnsi="Times" w:ascii="Times"/>
        </w:rPr>
        <w:t xml:space="preserve"> 2017.,  </w:t>
      </w:r>
      <w:proofErr w:type="spellStart"/>
      <w:r w:rsidRPr="003857D7">
        <w:rPr>
          <w:rFonts w:hAnsi="Times" w:ascii="Times"/>
        </w:rPr>
        <w:t>te</w:t>
      </w:r>
      <w:proofErr w:type="spellEnd"/>
      <w:r w:rsidRPr="003857D7">
        <w:rPr>
          <w:rFonts w:hAnsi="Times" w:ascii="Times"/>
        </w:rPr>
        <w:t xml:space="preserve"> da je od </w:t>
      </w:r>
      <w:proofErr w:type="spellStart"/>
      <w:r w:rsidRPr="003857D7">
        <w:rPr>
          <w:rFonts w:hAnsi="Times" w:ascii="Times"/>
        </w:rPr>
        <w:t>prvog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slijedećeg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radnog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dana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tj</w:t>
      </w:r>
      <w:proofErr w:type="spellEnd"/>
      <w:r w:rsidRPr="003857D7">
        <w:rPr>
          <w:rFonts w:hAnsi="Times" w:ascii="Times"/>
        </w:rPr>
        <w:t xml:space="preserve">. 28. </w:t>
      </w:r>
      <w:proofErr w:type="spellStart"/>
      <w:proofErr w:type="gramStart"/>
      <w:r w:rsidRPr="003857D7">
        <w:rPr>
          <w:rFonts w:hAnsi="Times" w:ascii="Times"/>
        </w:rPr>
        <w:t>prosinca</w:t>
      </w:r>
      <w:proofErr w:type="spellEnd"/>
      <w:proofErr w:type="gramEnd"/>
      <w:r w:rsidRPr="003857D7">
        <w:rPr>
          <w:rFonts w:hAnsi="Times" w:ascii="Times"/>
        </w:rPr>
        <w:t xml:space="preserve"> 2017. </w:t>
      </w:r>
      <w:proofErr w:type="spellStart"/>
      <w:proofErr w:type="gramStart"/>
      <w:r w:rsidRPr="003857D7">
        <w:rPr>
          <w:rFonts w:hAnsi="Times" w:ascii="Times"/>
        </w:rPr>
        <w:t>počeo</w:t>
      </w:r>
      <w:proofErr w:type="spellEnd"/>
      <w:proofErr w:type="gram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teći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rok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za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žalbu</w:t>
      </w:r>
      <w:proofErr w:type="spellEnd"/>
      <w:r w:rsidRPr="003857D7">
        <w:rPr>
          <w:rFonts w:hAnsi="Times" w:ascii="Times"/>
        </w:rPr>
        <w:t xml:space="preserve"> od 8 (</w:t>
      </w:r>
      <w:proofErr w:type="spellStart"/>
      <w:r w:rsidRPr="003857D7">
        <w:rPr>
          <w:rFonts w:hAnsi="Times" w:ascii="Times"/>
        </w:rPr>
        <w:t>osam</w:t>
      </w:r>
      <w:proofErr w:type="spellEnd"/>
      <w:r w:rsidRPr="003857D7">
        <w:rPr>
          <w:rFonts w:hAnsi="Times" w:ascii="Times"/>
        </w:rPr>
        <w:t xml:space="preserve">) </w:t>
      </w:r>
      <w:proofErr w:type="spellStart"/>
      <w:r w:rsidRPr="003857D7">
        <w:rPr>
          <w:rFonts w:hAnsi="Times" w:ascii="Times"/>
        </w:rPr>
        <w:t>dana</w:t>
      </w:r>
      <w:proofErr w:type="spellEnd"/>
      <w:r w:rsidRPr="003857D7">
        <w:rPr>
          <w:rFonts w:hAnsi="Times" w:ascii="Times"/>
        </w:rPr>
        <w:t xml:space="preserve">, a </w:t>
      </w:r>
      <w:proofErr w:type="spellStart"/>
      <w:r w:rsidRPr="003857D7">
        <w:rPr>
          <w:rFonts w:hAnsi="Times" w:ascii="Times"/>
        </w:rPr>
        <w:t>koji</w:t>
      </w:r>
      <w:proofErr w:type="spellEnd"/>
      <w:r w:rsidRPr="003857D7">
        <w:rPr>
          <w:rFonts w:hAnsi="Times" w:ascii="Times"/>
        </w:rPr>
        <w:t xml:space="preserve"> je </w:t>
      </w:r>
      <w:proofErr w:type="spellStart"/>
      <w:r w:rsidRPr="003857D7">
        <w:rPr>
          <w:rFonts w:hAnsi="Times" w:ascii="Times"/>
        </w:rPr>
        <w:t>onda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istekao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dana</w:t>
      </w:r>
      <w:proofErr w:type="spellEnd"/>
      <w:r w:rsidRPr="003857D7">
        <w:rPr>
          <w:rFonts w:hAnsi="Times" w:ascii="Times"/>
        </w:rPr>
        <w:t xml:space="preserve"> 4. </w:t>
      </w:r>
      <w:proofErr w:type="spellStart"/>
      <w:proofErr w:type="gramStart"/>
      <w:r w:rsidRPr="003857D7">
        <w:rPr>
          <w:rFonts w:hAnsi="Times" w:ascii="Times"/>
        </w:rPr>
        <w:t>siječnja</w:t>
      </w:r>
      <w:proofErr w:type="spellEnd"/>
      <w:proofErr w:type="gramEnd"/>
      <w:r w:rsidRPr="003857D7">
        <w:rPr>
          <w:rFonts w:hAnsi="Times" w:ascii="Times"/>
        </w:rPr>
        <w:t xml:space="preserve"> 2018. </w:t>
      </w:r>
    </w:p>
    <w:p w:rsidRDefault="004B4A2E" w:rsidP="004B4A2E" w:rsidR="004B4A2E" w:rsidRPr="003857D7">
      <w:pPr>
        <w:tabs>
          <w:tab w:pos="851" w:val="left"/>
          <w:tab w:pos="4438" w:val="left"/>
        </w:tabs>
        <w:jc w:val="both"/>
        <w:rPr>
          <w:rFonts w:hAnsi="Times" w:ascii="Times"/>
        </w:rPr>
      </w:pPr>
      <w:r w:rsidRPr="003857D7">
        <w:rPr>
          <w:rFonts w:hAnsi="Times" w:ascii="Times"/>
        </w:rPr>
        <w:t xml:space="preserve">            </w:t>
      </w:r>
      <w:proofErr w:type="spellStart"/>
      <w:r w:rsidRPr="003857D7">
        <w:rPr>
          <w:rFonts w:hAnsi="Times" w:ascii="Times"/>
        </w:rPr>
        <w:t>Dužnik</w:t>
      </w:r>
      <w:proofErr w:type="spellEnd"/>
      <w:r w:rsidRPr="003857D7">
        <w:rPr>
          <w:rFonts w:hAnsi="Times" w:ascii="Times"/>
        </w:rPr>
        <w:t xml:space="preserve"> je </w:t>
      </w:r>
      <w:proofErr w:type="spellStart"/>
      <w:r w:rsidRPr="003857D7">
        <w:rPr>
          <w:rFonts w:hAnsi="Times" w:ascii="Times"/>
        </w:rPr>
        <w:t>žalbu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uputio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preko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pošte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preporučenom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pošiljkom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proofErr w:type="gramStart"/>
      <w:r w:rsidRPr="003857D7">
        <w:rPr>
          <w:rFonts w:hAnsi="Times" w:ascii="Times"/>
        </w:rPr>
        <w:t>dana</w:t>
      </w:r>
      <w:proofErr w:type="spellEnd"/>
      <w:proofErr w:type="gramEnd"/>
      <w:r w:rsidRPr="003857D7">
        <w:rPr>
          <w:rFonts w:hAnsi="Times" w:ascii="Times"/>
        </w:rPr>
        <w:t xml:space="preserve"> 5. </w:t>
      </w:r>
      <w:proofErr w:type="spellStart"/>
      <w:proofErr w:type="gramStart"/>
      <w:r w:rsidRPr="003857D7">
        <w:rPr>
          <w:rFonts w:hAnsi="Times" w:ascii="Times"/>
        </w:rPr>
        <w:t>siječnja</w:t>
      </w:r>
      <w:proofErr w:type="spellEnd"/>
      <w:proofErr w:type="gramEnd"/>
      <w:r w:rsidRPr="003857D7">
        <w:rPr>
          <w:rFonts w:hAnsi="Times" w:ascii="Times"/>
        </w:rPr>
        <w:t xml:space="preserve"> 2018., a </w:t>
      </w:r>
      <w:proofErr w:type="spellStart"/>
      <w:r w:rsidRPr="003857D7">
        <w:rPr>
          <w:rFonts w:hAnsi="Times" w:ascii="Times"/>
        </w:rPr>
        <w:t>koji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dan</w:t>
      </w:r>
      <w:proofErr w:type="spellEnd"/>
      <w:r w:rsidRPr="003857D7">
        <w:rPr>
          <w:rFonts w:hAnsi="Times" w:ascii="Times"/>
        </w:rPr>
        <w:t xml:space="preserve"> se </w:t>
      </w:r>
      <w:proofErr w:type="spellStart"/>
      <w:r w:rsidRPr="003857D7">
        <w:rPr>
          <w:rFonts w:hAnsi="Times" w:ascii="Times"/>
        </w:rPr>
        <w:t>ima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smatrati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danom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predaje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ovom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sudu</w:t>
      </w:r>
      <w:proofErr w:type="spellEnd"/>
      <w:r w:rsidRPr="003857D7">
        <w:rPr>
          <w:rFonts w:hAnsi="Times" w:ascii="Times"/>
        </w:rPr>
        <w:t xml:space="preserve">, </w:t>
      </w:r>
      <w:proofErr w:type="spellStart"/>
      <w:r w:rsidRPr="003857D7">
        <w:rPr>
          <w:rFonts w:hAnsi="Times" w:ascii="Times"/>
        </w:rPr>
        <w:t>sukladno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odredbi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čl</w:t>
      </w:r>
      <w:proofErr w:type="spellEnd"/>
      <w:r w:rsidRPr="003857D7">
        <w:rPr>
          <w:rFonts w:hAnsi="Times" w:ascii="Times"/>
        </w:rPr>
        <w:t xml:space="preserve">. 113. </w:t>
      </w:r>
      <w:proofErr w:type="spellStart"/>
      <w:r w:rsidRPr="003857D7">
        <w:rPr>
          <w:rFonts w:hAnsi="Times" w:ascii="Times"/>
        </w:rPr>
        <w:t>st.</w:t>
      </w:r>
      <w:proofErr w:type="spellEnd"/>
      <w:r w:rsidRPr="003857D7">
        <w:rPr>
          <w:rFonts w:hAnsi="Times" w:ascii="Times"/>
        </w:rPr>
        <w:t xml:space="preserve"> 2. </w:t>
      </w:r>
      <w:proofErr w:type="spellStart"/>
      <w:r w:rsidRPr="003857D7">
        <w:rPr>
          <w:rFonts w:hAnsi="Times" w:ascii="Times"/>
        </w:rPr>
        <w:t>Zakona</w:t>
      </w:r>
      <w:proofErr w:type="spellEnd"/>
      <w:r w:rsidRPr="003857D7">
        <w:rPr>
          <w:rFonts w:hAnsi="Times" w:ascii="Times"/>
        </w:rPr>
        <w:t xml:space="preserve"> o </w:t>
      </w:r>
      <w:proofErr w:type="spellStart"/>
      <w:r w:rsidRPr="003857D7">
        <w:rPr>
          <w:rFonts w:hAnsi="Times" w:ascii="Times"/>
        </w:rPr>
        <w:t>parničnom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postupku</w:t>
      </w:r>
      <w:proofErr w:type="spellEnd"/>
      <w:r w:rsidRPr="003857D7">
        <w:rPr>
          <w:rFonts w:hAnsi="Times" w:ascii="Times"/>
        </w:rPr>
        <w:t xml:space="preserve"> (</w:t>
      </w:r>
      <w:proofErr w:type="spellStart"/>
      <w:r w:rsidRPr="003857D7">
        <w:rPr>
          <w:rFonts w:hAnsi="Times" w:ascii="Times"/>
        </w:rPr>
        <w:t>Narodne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novine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broj</w:t>
      </w:r>
      <w:proofErr w:type="spellEnd"/>
      <w:r w:rsidRPr="003857D7">
        <w:rPr>
          <w:rFonts w:hAnsi="Times" w:ascii="Times"/>
        </w:rPr>
        <w:t xml:space="preserve"> 53/91, 91/92, 112/99, 117/03, 88/05, 2/07, 84/08, 123/08, 57/11, 25/13 i 89/14, </w:t>
      </w:r>
      <w:proofErr w:type="spellStart"/>
      <w:r w:rsidRPr="003857D7">
        <w:rPr>
          <w:rFonts w:hAnsi="Times" w:ascii="Times"/>
        </w:rPr>
        <w:t>dalje</w:t>
      </w:r>
      <w:proofErr w:type="spellEnd"/>
      <w:r w:rsidRPr="003857D7">
        <w:rPr>
          <w:rFonts w:hAnsi="Times" w:ascii="Times"/>
        </w:rPr>
        <w:t xml:space="preserve"> u </w:t>
      </w:r>
      <w:proofErr w:type="spellStart"/>
      <w:r w:rsidRPr="003857D7">
        <w:rPr>
          <w:rFonts w:hAnsi="Times" w:ascii="Times"/>
        </w:rPr>
        <w:t>tekstu</w:t>
      </w:r>
      <w:proofErr w:type="spellEnd"/>
      <w:r w:rsidRPr="003857D7">
        <w:rPr>
          <w:rFonts w:hAnsi="Times" w:ascii="Times"/>
        </w:rPr>
        <w:t xml:space="preserve">: ZPP) </w:t>
      </w:r>
      <w:proofErr w:type="spellStart"/>
      <w:r w:rsidRPr="003857D7">
        <w:rPr>
          <w:rFonts w:hAnsi="Times" w:ascii="Times"/>
        </w:rPr>
        <w:t>koji</w:t>
      </w:r>
      <w:proofErr w:type="spellEnd"/>
      <w:r w:rsidRPr="003857D7">
        <w:rPr>
          <w:rFonts w:hAnsi="Times" w:ascii="Times"/>
        </w:rPr>
        <w:t xml:space="preserve"> se </w:t>
      </w:r>
      <w:proofErr w:type="spellStart"/>
      <w:r w:rsidRPr="003857D7">
        <w:rPr>
          <w:rFonts w:hAnsi="Times" w:ascii="Times"/>
        </w:rPr>
        <w:t>primjenjuje</w:t>
      </w:r>
      <w:proofErr w:type="spellEnd"/>
      <w:r w:rsidRPr="003857D7">
        <w:rPr>
          <w:rFonts w:hAnsi="Times" w:ascii="Times"/>
        </w:rPr>
        <w:t xml:space="preserve"> u </w:t>
      </w:r>
      <w:proofErr w:type="spellStart"/>
      <w:r w:rsidRPr="003857D7">
        <w:rPr>
          <w:rFonts w:hAnsi="Times" w:ascii="Times"/>
        </w:rPr>
        <w:t>ovom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postupku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sukladno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odredbi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čl</w:t>
      </w:r>
      <w:proofErr w:type="spellEnd"/>
      <w:r w:rsidRPr="003857D7">
        <w:rPr>
          <w:rFonts w:hAnsi="Times" w:ascii="Times"/>
        </w:rPr>
        <w:t>. 10. SZ-a.</w:t>
      </w:r>
    </w:p>
    <w:p w:rsidRDefault="004B4A2E" w:rsidP="004B4A2E" w:rsidR="004B4A2E" w:rsidRPr="003857D7">
      <w:pPr>
        <w:ind w:firstLine="708"/>
        <w:jc w:val="both"/>
        <w:rPr>
          <w:rFonts w:hAnsi="Times" w:ascii="Times"/>
        </w:rPr>
      </w:pPr>
      <w:proofErr w:type="spellStart"/>
      <w:r w:rsidRPr="003857D7">
        <w:rPr>
          <w:rFonts w:hAnsi="Times" w:ascii="Times"/>
        </w:rPr>
        <w:lastRenderedPageBreak/>
        <w:t>Međutim</w:t>
      </w:r>
      <w:proofErr w:type="spellEnd"/>
      <w:r w:rsidRPr="003857D7">
        <w:rPr>
          <w:rFonts w:hAnsi="Times" w:ascii="Times"/>
        </w:rPr>
        <w:t xml:space="preserve">, </w:t>
      </w:r>
      <w:proofErr w:type="spellStart"/>
      <w:r w:rsidRPr="003857D7">
        <w:rPr>
          <w:rFonts w:hAnsi="Times" w:ascii="Times"/>
        </w:rPr>
        <w:t>kako</w:t>
      </w:r>
      <w:proofErr w:type="spellEnd"/>
      <w:r w:rsidRPr="003857D7">
        <w:rPr>
          <w:rFonts w:hAnsi="Times" w:ascii="Times"/>
        </w:rPr>
        <w:t xml:space="preserve"> je </w:t>
      </w:r>
      <w:proofErr w:type="spellStart"/>
      <w:r w:rsidRPr="003857D7">
        <w:rPr>
          <w:rFonts w:hAnsi="Times" w:ascii="Times"/>
        </w:rPr>
        <w:t>rok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za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žalbu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proofErr w:type="gramStart"/>
      <w:r w:rsidRPr="003857D7">
        <w:rPr>
          <w:rFonts w:hAnsi="Times" w:ascii="Times"/>
        </w:rPr>
        <w:t>na</w:t>
      </w:r>
      <w:proofErr w:type="spellEnd"/>
      <w:proofErr w:type="gram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rješenje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suda</w:t>
      </w:r>
      <w:proofErr w:type="spellEnd"/>
      <w:r w:rsidRPr="003857D7">
        <w:rPr>
          <w:rFonts w:hAnsi="Times" w:ascii="Times"/>
        </w:rPr>
        <w:t xml:space="preserve"> od 19. </w:t>
      </w:r>
      <w:proofErr w:type="spellStart"/>
      <w:proofErr w:type="gramStart"/>
      <w:r w:rsidRPr="003857D7">
        <w:rPr>
          <w:rFonts w:hAnsi="Times" w:ascii="Times"/>
        </w:rPr>
        <w:t>prosinca</w:t>
      </w:r>
      <w:proofErr w:type="spellEnd"/>
      <w:proofErr w:type="gramEnd"/>
      <w:r w:rsidRPr="003857D7">
        <w:rPr>
          <w:rFonts w:hAnsi="Times" w:ascii="Times"/>
        </w:rPr>
        <w:t xml:space="preserve"> 2017. </w:t>
      </w:r>
      <w:proofErr w:type="spellStart"/>
      <w:proofErr w:type="gramStart"/>
      <w:r w:rsidRPr="003857D7">
        <w:rPr>
          <w:rFonts w:hAnsi="Times" w:ascii="Times"/>
        </w:rPr>
        <w:t>istekao</w:t>
      </w:r>
      <w:proofErr w:type="spellEnd"/>
      <w:proofErr w:type="gram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dana</w:t>
      </w:r>
      <w:proofErr w:type="spellEnd"/>
      <w:r w:rsidRPr="003857D7">
        <w:rPr>
          <w:rFonts w:hAnsi="Times" w:ascii="Times"/>
        </w:rPr>
        <w:t xml:space="preserve"> 4. </w:t>
      </w:r>
      <w:proofErr w:type="spellStart"/>
      <w:proofErr w:type="gramStart"/>
      <w:r w:rsidRPr="003857D7">
        <w:rPr>
          <w:rFonts w:hAnsi="Times" w:ascii="Times"/>
        </w:rPr>
        <w:t>siječnja</w:t>
      </w:r>
      <w:proofErr w:type="spellEnd"/>
      <w:proofErr w:type="gramEnd"/>
      <w:r w:rsidRPr="003857D7">
        <w:rPr>
          <w:rFonts w:hAnsi="Times" w:ascii="Times"/>
        </w:rPr>
        <w:t xml:space="preserve"> 2018. </w:t>
      </w:r>
      <w:proofErr w:type="gramStart"/>
      <w:r w:rsidRPr="003857D7">
        <w:rPr>
          <w:rFonts w:hAnsi="Times" w:ascii="Times"/>
        </w:rPr>
        <w:t>to</w:t>
      </w:r>
      <w:proofErr w:type="gramEnd"/>
      <w:r w:rsidRPr="003857D7">
        <w:rPr>
          <w:rFonts w:hAnsi="Times" w:ascii="Times"/>
        </w:rPr>
        <w:t xml:space="preserve"> se </w:t>
      </w:r>
      <w:proofErr w:type="spellStart"/>
      <w:r w:rsidRPr="003857D7">
        <w:rPr>
          <w:rFonts w:hAnsi="Times" w:ascii="Times"/>
        </w:rPr>
        <w:t>onda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žalba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dužnika</w:t>
      </w:r>
      <w:proofErr w:type="spellEnd"/>
      <w:r w:rsidRPr="003857D7">
        <w:rPr>
          <w:rFonts w:hAnsi="Times" w:ascii="Times"/>
        </w:rPr>
        <w:t xml:space="preserve"> od 5. </w:t>
      </w:r>
      <w:proofErr w:type="spellStart"/>
      <w:proofErr w:type="gramStart"/>
      <w:r w:rsidRPr="003857D7">
        <w:rPr>
          <w:rFonts w:hAnsi="Times" w:ascii="Times"/>
        </w:rPr>
        <w:t>siječnja</w:t>
      </w:r>
      <w:proofErr w:type="spellEnd"/>
      <w:proofErr w:type="gramEnd"/>
      <w:r w:rsidRPr="003857D7">
        <w:rPr>
          <w:rFonts w:hAnsi="Times" w:ascii="Times"/>
        </w:rPr>
        <w:t xml:space="preserve"> 2018. </w:t>
      </w:r>
      <w:proofErr w:type="spellStart"/>
      <w:proofErr w:type="gramStart"/>
      <w:r w:rsidRPr="003857D7">
        <w:rPr>
          <w:rFonts w:hAnsi="Times" w:ascii="Times"/>
        </w:rPr>
        <w:t>ukazuje</w:t>
      </w:r>
      <w:proofErr w:type="spellEnd"/>
      <w:proofErr w:type="gram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kao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nepravodobna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slijedom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čega</w:t>
      </w:r>
      <w:proofErr w:type="spellEnd"/>
      <w:r w:rsidRPr="003857D7">
        <w:rPr>
          <w:rFonts w:hAnsi="Times" w:ascii="Times"/>
        </w:rPr>
        <w:t xml:space="preserve"> je </w:t>
      </w:r>
      <w:proofErr w:type="spellStart"/>
      <w:r w:rsidRPr="003857D7">
        <w:rPr>
          <w:rFonts w:hAnsi="Times" w:ascii="Times"/>
        </w:rPr>
        <w:t>sud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istu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odbacio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sukladno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odredbi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čl</w:t>
      </w:r>
      <w:proofErr w:type="spellEnd"/>
      <w:r w:rsidRPr="003857D7">
        <w:rPr>
          <w:rFonts w:hAnsi="Times" w:ascii="Times"/>
        </w:rPr>
        <w:t xml:space="preserve">. 358. </w:t>
      </w:r>
      <w:proofErr w:type="spellStart"/>
      <w:r w:rsidRPr="003857D7">
        <w:rPr>
          <w:rFonts w:hAnsi="Times" w:ascii="Times"/>
        </w:rPr>
        <w:t>st.</w:t>
      </w:r>
      <w:proofErr w:type="spellEnd"/>
      <w:r w:rsidRPr="003857D7">
        <w:rPr>
          <w:rFonts w:hAnsi="Times" w:ascii="Times"/>
        </w:rPr>
        <w:t xml:space="preserve"> 1. </w:t>
      </w:r>
      <w:proofErr w:type="gramStart"/>
      <w:r w:rsidRPr="003857D7">
        <w:rPr>
          <w:rFonts w:hAnsi="Times" w:ascii="Times"/>
        </w:rPr>
        <w:t>i</w:t>
      </w:r>
      <w:proofErr w:type="gram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st.</w:t>
      </w:r>
      <w:proofErr w:type="spellEnd"/>
      <w:r w:rsidRPr="003857D7">
        <w:rPr>
          <w:rFonts w:hAnsi="Times" w:ascii="Times"/>
        </w:rPr>
        <w:t xml:space="preserve"> 2. </w:t>
      </w:r>
      <w:proofErr w:type="gramStart"/>
      <w:r w:rsidRPr="003857D7">
        <w:rPr>
          <w:rFonts w:hAnsi="Times" w:ascii="Times"/>
        </w:rPr>
        <w:t xml:space="preserve">ZPP-a, a u </w:t>
      </w:r>
      <w:proofErr w:type="spellStart"/>
      <w:r w:rsidRPr="003857D7">
        <w:rPr>
          <w:rFonts w:hAnsi="Times" w:ascii="Times"/>
        </w:rPr>
        <w:t>svezi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čl</w:t>
      </w:r>
      <w:proofErr w:type="spellEnd"/>
      <w:r w:rsidRPr="003857D7">
        <w:rPr>
          <w:rFonts w:hAnsi="Times" w:ascii="Times"/>
        </w:rPr>
        <w:t>.</w:t>
      </w:r>
      <w:proofErr w:type="gramEnd"/>
      <w:r w:rsidRPr="003857D7">
        <w:rPr>
          <w:rFonts w:hAnsi="Times" w:ascii="Times"/>
        </w:rPr>
        <w:t xml:space="preserve"> 10. SZ-a </w:t>
      </w:r>
      <w:proofErr w:type="spellStart"/>
      <w:proofErr w:type="gramStart"/>
      <w:r w:rsidRPr="003857D7">
        <w:rPr>
          <w:rFonts w:hAnsi="Times" w:ascii="Times"/>
        </w:rPr>
        <w:t>te</w:t>
      </w:r>
      <w:proofErr w:type="spellEnd"/>
      <w:proofErr w:type="gram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odlučio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kao</w:t>
      </w:r>
      <w:proofErr w:type="spellEnd"/>
      <w:r w:rsidRPr="003857D7">
        <w:rPr>
          <w:rFonts w:hAnsi="Times" w:ascii="Times"/>
        </w:rPr>
        <w:t xml:space="preserve"> u </w:t>
      </w:r>
      <w:proofErr w:type="spellStart"/>
      <w:r w:rsidRPr="003857D7">
        <w:rPr>
          <w:rFonts w:hAnsi="Times" w:ascii="Times"/>
        </w:rPr>
        <w:t>izreci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ovog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rješenja</w:t>
      </w:r>
      <w:proofErr w:type="spellEnd"/>
      <w:r w:rsidRPr="003857D7">
        <w:rPr>
          <w:rFonts w:hAnsi="Times" w:ascii="Times"/>
        </w:rPr>
        <w:t xml:space="preserve">. </w:t>
      </w:r>
    </w:p>
    <w:p w:rsidRDefault="004B4A2E" w:rsidP="004B4A2E" w:rsidR="004B4A2E" w:rsidRPr="003857D7">
      <w:pPr>
        <w:rPr>
          <w:rFonts w:hAnsi="Times" w:ascii="Times"/>
        </w:rPr>
      </w:pPr>
    </w:p>
    <w:p w:rsidRDefault="004B4A2E" w:rsidP="004B4A2E" w:rsidR="004B4A2E" w:rsidRPr="003857D7">
      <w:pPr>
        <w:rPr>
          <w:rFonts w:hAnsi="Times" w:ascii="Times"/>
        </w:rPr>
      </w:pPr>
    </w:p>
    <w:p w:rsidRDefault="004B4A2E" w:rsidP="004B4A2E" w:rsidR="004B4A2E" w:rsidRPr="003857D7">
      <w:pPr>
        <w:jc w:val="center"/>
        <w:rPr>
          <w:rFonts w:hAnsi="Times" w:ascii="Times"/>
        </w:rPr>
      </w:pPr>
      <w:proofErr w:type="gramStart"/>
      <w:r w:rsidRPr="003857D7">
        <w:rPr>
          <w:rFonts w:hAnsi="Times" w:ascii="Times"/>
        </w:rPr>
        <w:t xml:space="preserve">U </w:t>
      </w:r>
      <w:proofErr w:type="spellStart"/>
      <w:r w:rsidRPr="003857D7">
        <w:rPr>
          <w:rFonts w:hAnsi="Times" w:ascii="Times"/>
        </w:rPr>
        <w:t>Zadru</w:t>
      </w:r>
      <w:proofErr w:type="spellEnd"/>
      <w:r w:rsidRPr="003857D7">
        <w:rPr>
          <w:rFonts w:hAnsi="Times" w:ascii="Times"/>
        </w:rPr>
        <w:t xml:space="preserve"> 10.</w:t>
      </w:r>
      <w:proofErr w:type="gramEnd"/>
      <w:r w:rsidRPr="003857D7">
        <w:rPr>
          <w:rFonts w:hAnsi="Times" w:ascii="Times"/>
        </w:rPr>
        <w:t xml:space="preserve"> </w:t>
      </w:r>
      <w:proofErr w:type="spellStart"/>
      <w:proofErr w:type="gramStart"/>
      <w:r w:rsidRPr="003857D7">
        <w:rPr>
          <w:rFonts w:hAnsi="Times" w:ascii="Times"/>
        </w:rPr>
        <w:t>siječnja</w:t>
      </w:r>
      <w:proofErr w:type="spellEnd"/>
      <w:proofErr w:type="gramEnd"/>
      <w:r w:rsidRPr="003857D7">
        <w:rPr>
          <w:rFonts w:hAnsi="Times" w:ascii="Times"/>
        </w:rPr>
        <w:t xml:space="preserve"> 2018.</w:t>
      </w:r>
    </w:p>
    <w:p w:rsidRDefault="004B4A2E" w:rsidP="004B4A2E" w:rsidR="004B4A2E" w:rsidRPr="003857D7">
      <w:pPr>
        <w:jc w:val="both"/>
        <w:rPr>
          <w:rFonts w:hAnsi="Times" w:ascii="Times"/>
        </w:rPr>
      </w:pPr>
    </w:p>
    <w:p w:rsidRDefault="004B4A2E" w:rsidP="004B4A2E" w:rsidR="004B4A2E" w:rsidRPr="003857D7">
      <w:pPr>
        <w:jc w:val="both"/>
        <w:rPr>
          <w:rFonts w:hAnsi="Times" w:ascii="Times"/>
        </w:rPr>
      </w:pPr>
    </w:p>
    <w:p w:rsidRDefault="004B4A2E" w:rsidP="004B4A2E" w:rsidR="004B4A2E" w:rsidRPr="003857D7">
      <w:pPr>
        <w:jc w:val="both"/>
        <w:rPr>
          <w:rFonts w:hAnsi="Times" w:ascii="Times"/>
        </w:rPr>
      </w:pPr>
      <w:proofErr w:type="spellStart"/>
      <w:r w:rsidRPr="003857D7">
        <w:rPr>
          <w:rFonts w:hAnsi="Times" w:ascii="Times"/>
        </w:rPr>
        <w:t>Sudska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savjetnica</w:t>
      </w:r>
      <w:proofErr w:type="spellEnd"/>
      <w:r w:rsidRPr="003857D7">
        <w:rPr>
          <w:rFonts w:hAnsi="Times" w:ascii="Times"/>
        </w:rPr>
        <w:t xml:space="preserve"> </w:t>
      </w:r>
      <w:r w:rsidRPr="003857D7">
        <w:rPr>
          <w:rFonts w:hAnsi="Times" w:ascii="Times"/>
        </w:rPr>
        <w:tab/>
      </w:r>
      <w:r w:rsidRPr="003857D7">
        <w:rPr>
          <w:rFonts w:hAnsi="Times" w:ascii="Times"/>
        </w:rPr>
        <w:tab/>
      </w:r>
      <w:r w:rsidRPr="003857D7">
        <w:rPr>
          <w:rFonts w:hAnsi="Times" w:ascii="Times"/>
        </w:rPr>
        <w:tab/>
      </w:r>
      <w:r w:rsidRPr="003857D7">
        <w:rPr>
          <w:rFonts w:hAnsi="Times" w:ascii="Times"/>
        </w:rPr>
        <w:tab/>
      </w:r>
      <w:r w:rsidRPr="003857D7">
        <w:rPr>
          <w:rFonts w:hAnsi="Times" w:ascii="Times"/>
        </w:rPr>
        <w:tab/>
      </w:r>
      <w:r w:rsidRPr="003857D7">
        <w:rPr>
          <w:rFonts w:hAnsi="Times" w:ascii="Times"/>
        </w:rPr>
        <w:tab/>
      </w:r>
      <w:r w:rsidRPr="003857D7">
        <w:rPr>
          <w:rFonts w:hAnsi="Times" w:ascii="Times"/>
        </w:rPr>
        <w:tab/>
      </w:r>
      <w:r w:rsidRPr="003857D7">
        <w:rPr>
          <w:rFonts w:hAnsi="Times" w:ascii="Times"/>
        </w:rPr>
        <w:tab/>
      </w:r>
      <w:r w:rsidRPr="003857D7">
        <w:rPr>
          <w:rFonts w:hAnsi="Times" w:ascii="Times"/>
        </w:rPr>
        <w:tab/>
        <w:t xml:space="preserve">      </w:t>
      </w:r>
      <w:proofErr w:type="spellStart"/>
      <w:r w:rsidRPr="003857D7">
        <w:rPr>
          <w:rFonts w:hAnsi="Times" w:ascii="Times"/>
        </w:rPr>
        <w:t>Sutkinja</w:t>
      </w:r>
      <w:proofErr w:type="spellEnd"/>
    </w:p>
    <w:p w:rsidRDefault="004B4A2E" w:rsidP="004B4A2E" w:rsidR="004B4A2E" w:rsidRPr="003857D7">
      <w:pPr>
        <w:rPr>
          <w:rFonts w:hAnsi="Times" w:ascii="Times"/>
        </w:rPr>
      </w:pPr>
      <w:r w:rsidRPr="003857D7">
        <w:rPr>
          <w:rFonts w:hAnsi="Times" w:ascii="Times"/>
        </w:rPr>
        <w:t xml:space="preserve">Anamarija Kovačić Milković                                                                                    Ana Markač </w:t>
      </w:r>
    </w:p>
    <w:p w:rsidRDefault="004B4A2E" w:rsidP="004B4A2E" w:rsidR="004B4A2E">
      <w:pPr>
        <w:tabs>
          <w:tab w:pos="9072" w:val="right"/>
        </w:tabs>
        <w:rPr>
          <w:rFonts w:hAnsi="Times" w:ascii="Times"/>
        </w:rPr>
      </w:pPr>
    </w:p>
    <w:p w:rsidRDefault="004B4A2E" w:rsidP="004B4A2E" w:rsidR="004B4A2E">
      <w:pPr>
        <w:tabs>
          <w:tab w:pos="9072" w:val="right"/>
        </w:tabs>
        <w:rPr>
          <w:rFonts w:hAnsi="Times" w:ascii="Times"/>
        </w:rPr>
      </w:pPr>
    </w:p>
    <w:p w:rsidRDefault="004B4A2E" w:rsidP="004B4A2E" w:rsidR="004B4A2E" w:rsidRPr="003857D7">
      <w:pPr>
        <w:tabs>
          <w:tab w:pos="9072" w:val="right"/>
        </w:tabs>
        <w:rPr>
          <w:rFonts w:hAnsi="Times" w:ascii="Times"/>
        </w:rPr>
      </w:pPr>
      <w:r w:rsidRPr="003857D7">
        <w:rPr>
          <w:rFonts w:hAnsi="Times" w:ascii="Times"/>
        </w:rPr>
        <w:tab/>
      </w:r>
      <w:r w:rsidRPr="003857D7">
        <w:rPr>
          <w:rFonts w:hAnsi="Times" w:ascii="Times"/>
        </w:rPr>
        <w:tab/>
      </w:r>
    </w:p>
    <w:p w:rsidRDefault="004B4A2E" w:rsidP="004B4A2E" w:rsidR="004B4A2E" w:rsidRPr="003857D7">
      <w:pPr>
        <w:tabs>
          <w:tab w:pos="9072" w:val="right"/>
        </w:tabs>
        <w:rPr>
          <w:rFonts w:hAnsi="Times" w:ascii="Times"/>
        </w:rPr>
      </w:pPr>
    </w:p>
    <w:p w:rsidRDefault="004B4A2E" w:rsidP="004B4A2E" w:rsidR="004B4A2E" w:rsidRPr="003857D7">
      <w:pPr>
        <w:jc w:val="both"/>
        <w:rPr>
          <w:rFonts w:hAnsi="Times" w:ascii="Times"/>
        </w:rPr>
      </w:pPr>
      <w:proofErr w:type="spellStart"/>
      <w:r w:rsidRPr="003857D7">
        <w:rPr>
          <w:rFonts w:hAnsi="Times" w:ascii="Times"/>
        </w:rPr>
        <w:t>Uputa</w:t>
      </w:r>
      <w:proofErr w:type="spellEnd"/>
      <w:r w:rsidRPr="003857D7">
        <w:rPr>
          <w:rFonts w:hAnsi="Times" w:ascii="Times"/>
        </w:rPr>
        <w:t xml:space="preserve"> o </w:t>
      </w:r>
      <w:proofErr w:type="spellStart"/>
      <w:r w:rsidRPr="003857D7">
        <w:rPr>
          <w:rFonts w:hAnsi="Times" w:ascii="Times"/>
        </w:rPr>
        <w:t>pravnom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lijeku</w:t>
      </w:r>
      <w:proofErr w:type="spellEnd"/>
    </w:p>
    <w:p w:rsidRDefault="004B4A2E" w:rsidP="004B4A2E" w:rsidR="004B4A2E" w:rsidRPr="003857D7">
      <w:pPr>
        <w:jc w:val="both"/>
        <w:rPr>
          <w:rFonts w:hAnsi="Times" w:ascii="Times"/>
        </w:rPr>
      </w:pPr>
      <w:r w:rsidRPr="003857D7">
        <w:rPr>
          <w:rFonts w:hAnsi="Times" w:ascii="Times"/>
        </w:rPr>
        <w:t xml:space="preserve">           </w:t>
      </w:r>
      <w:proofErr w:type="spellStart"/>
      <w:r w:rsidRPr="003857D7">
        <w:rPr>
          <w:rFonts w:hAnsi="Times" w:ascii="Times"/>
        </w:rPr>
        <w:t>Protiv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ovoga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rješenja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može</w:t>
      </w:r>
      <w:proofErr w:type="spellEnd"/>
      <w:r w:rsidRPr="003857D7">
        <w:rPr>
          <w:rFonts w:hAnsi="Times" w:ascii="Times"/>
        </w:rPr>
        <w:t xml:space="preserve"> se </w:t>
      </w:r>
      <w:proofErr w:type="spellStart"/>
      <w:r w:rsidRPr="003857D7">
        <w:rPr>
          <w:rFonts w:hAnsi="Times" w:ascii="Times"/>
        </w:rPr>
        <w:t>izjaviti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žalba</w:t>
      </w:r>
      <w:proofErr w:type="spellEnd"/>
      <w:r w:rsidRPr="003857D7">
        <w:rPr>
          <w:rFonts w:hAnsi="Times" w:ascii="Times"/>
        </w:rPr>
        <w:t xml:space="preserve"> u </w:t>
      </w:r>
      <w:proofErr w:type="spellStart"/>
      <w:r w:rsidRPr="003857D7">
        <w:rPr>
          <w:rFonts w:hAnsi="Times" w:ascii="Times"/>
        </w:rPr>
        <w:t>roku</w:t>
      </w:r>
      <w:proofErr w:type="spellEnd"/>
      <w:r w:rsidRPr="003857D7">
        <w:rPr>
          <w:rFonts w:hAnsi="Times" w:ascii="Times"/>
        </w:rPr>
        <w:t xml:space="preserve"> </w:t>
      </w:r>
      <w:proofErr w:type="gramStart"/>
      <w:r w:rsidRPr="003857D7">
        <w:rPr>
          <w:rFonts w:hAnsi="Times" w:ascii="Times"/>
        </w:rPr>
        <w:t>od</w:t>
      </w:r>
      <w:proofErr w:type="gramEnd"/>
      <w:r w:rsidRPr="003857D7">
        <w:rPr>
          <w:rFonts w:hAnsi="Times" w:ascii="Times"/>
        </w:rPr>
        <w:t xml:space="preserve"> 8 (</w:t>
      </w:r>
      <w:proofErr w:type="spellStart"/>
      <w:r w:rsidRPr="003857D7">
        <w:rPr>
          <w:rFonts w:hAnsi="Times" w:ascii="Times"/>
        </w:rPr>
        <w:t>osam</w:t>
      </w:r>
      <w:proofErr w:type="spellEnd"/>
      <w:r w:rsidRPr="003857D7">
        <w:rPr>
          <w:rFonts w:hAnsi="Times" w:ascii="Times"/>
        </w:rPr>
        <w:t xml:space="preserve">) </w:t>
      </w:r>
      <w:proofErr w:type="spellStart"/>
      <w:r w:rsidRPr="003857D7">
        <w:rPr>
          <w:rFonts w:hAnsi="Times" w:ascii="Times"/>
        </w:rPr>
        <w:t>dana</w:t>
      </w:r>
      <w:proofErr w:type="spellEnd"/>
      <w:r w:rsidRPr="003857D7">
        <w:rPr>
          <w:rFonts w:hAnsi="Times" w:ascii="Times"/>
        </w:rPr>
        <w:t xml:space="preserve"> od </w:t>
      </w:r>
      <w:proofErr w:type="spellStart"/>
      <w:r w:rsidRPr="003857D7">
        <w:rPr>
          <w:rFonts w:hAnsi="Times" w:ascii="Times"/>
        </w:rPr>
        <w:t>dostave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istog</w:t>
      </w:r>
      <w:proofErr w:type="spellEnd"/>
      <w:r w:rsidRPr="003857D7">
        <w:rPr>
          <w:rFonts w:hAnsi="Times" w:ascii="Times"/>
        </w:rPr>
        <w:t xml:space="preserve">, a </w:t>
      </w:r>
      <w:proofErr w:type="spellStart"/>
      <w:r w:rsidRPr="003857D7">
        <w:rPr>
          <w:rFonts w:hAnsi="Times" w:ascii="Times"/>
        </w:rPr>
        <w:t>dostava</w:t>
      </w:r>
      <w:proofErr w:type="spellEnd"/>
      <w:r w:rsidRPr="003857D7">
        <w:rPr>
          <w:rFonts w:hAnsi="Times" w:ascii="Times"/>
        </w:rPr>
        <w:t xml:space="preserve"> se </w:t>
      </w:r>
      <w:proofErr w:type="spellStart"/>
      <w:r w:rsidRPr="003857D7">
        <w:rPr>
          <w:rFonts w:hAnsi="Times" w:ascii="Times"/>
        </w:rPr>
        <w:t>smatra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obavljenom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istekom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osmog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dana</w:t>
      </w:r>
      <w:proofErr w:type="spellEnd"/>
      <w:r w:rsidRPr="003857D7">
        <w:rPr>
          <w:rFonts w:hAnsi="Times" w:ascii="Times"/>
        </w:rPr>
        <w:t xml:space="preserve"> od </w:t>
      </w:r>
      <w:proofErr w:type="spellStart"/>
      <w:r w:rsidRPr="003857D7">
        <w:rPr>
          <w:rFonts w:hAnsi="Times" w:ascii="Times"/>
        </w:rPr>
        <w:t>dana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objave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rješenja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mrežnoj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stranici</w:t>
      </w:r>
      <w:proofErr w:type="spellEnd"/>
      <w:r w:rsidRPr="003857D7">
        <w:rPr>
          <w:rFonts w:hAnsi="Times" w:ascii="Times"/>
        </w:rPr>
        <w:t xml:space="preserve"> e-</w:t>
      </w:r>
      <w:proofErr w:type="spellStart"/>
      <w:r w:rsidRPr="003857D7">
        <w:rPr>
          <w:rFonts w:hAnsi="Times" w:ascii="Times"/>
        </w:rPr>
        <w:t>Oglasna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ploča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sudova</w:t>
      </w:r>
      <w:proofErr w:type="spellEnd"/>
      <w:r w:rsidRPr="003857D7">
        <w:rPr>
          <w:rFonts w:hAnsi="Times" w:ascii="Times"/>
        </w:rPr>
        <w:t xml:space="preserve"> (</w:t>
      </w:r>
      <w:proofErr w:type="spellStart"/>
      <w:r w:rsidRPr="003857D7">
        <w:rPr>
          <w:rFonts w:hAnsi="Times" w:ascii="Times"/>
        </w:rPr>
        <w:t>čl</w:t>
      </w:r>
      <w:proofErr w:type="spellEnd"/>
      <w:r w:rsidRPr="003857D7">
        <w:rPr>
          <w:rFonts w:hAnsi="Times" w:ascii="Times"/>
        </w:rPr>
        <w:t xml:space="preserve">. 12. </w:t>
      </w:r>
      <w:proofErr w:type="gramStart"/>
      <w:r w:rsidRPr="003857D7">
        <w:rPr>
          <w:rFonts w:hAnsi="Times" w:ascii="Times"/>
        </w:rPr>
        <w:t>st.1</w:t>
      </w:r>
      <w:proofErr w:type="gramEnd"/>
      <w:r w:rsidRPr="003857D7">
        <w:rPr>
          <w:rFonts w:hAnsi="Times" w:ascii="Times"/>
        </w:rPr>
        <w:t xml:space="preserve">. </w:t>
      </w:r>
      <w:proofErr w:type="gramStart"/>
      <w:r w:rsidRPr="003857D7">
        <w:rPr>
          <w:rFonts w:hAnsi="Times" w:ascii="Times"/>
        </w:rPr>
        <w:t>i</w:t>
      </w:r>
      <w:proofErr w:type="gram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čl</w:t>
      </w:r>
      <w:proofErr w:type="spellEnd"/>
      <w:r w:rsidRPr="003857D7">
        <w:rPr>
          <w:rFonts w:hAnsi="Times" w:ascii="Times"/>
        </w:rPr>
        <w:t xml:space="preserve">. 19. </w:t>
      </w:r>
      <w:proofErr w:type="gramStart"/>
      <w:r w:rsidRPr="003857D7">
        <w:rPr>
          <w:rFonts w:hAnsi="Times" w:ascii="Times"/>
        </w:rPr>
        <w:t>st.1</w:t>
      </w:r>
      <w:proofErr w:type="gramEnd"/>
      <w:r w:rsidRPr="003857D7">
        <w:rPr>
          <w:rFonts w:hAnsi="Times" w:ascii="Times"/>
        </w:rPr>
        <w:t xml:space="preserve">. </w:t>
      </w:r>
      <w:proofErr w:type="gramStart"/>
      <w:r w:rsidRPr="003857D7">
        <w:rPr>
          <w:rFonts w:hAnsi="Times" w:ascii="Times"/>
        </w:rPr>
        <w:t>i</w:t>
      </w:r>
      <w:proofErr w:type="gramEnd"/>
      <w:r w:rsidRPr="003857D7">
        <w:rPr>
          <w:rFonts w:hAnsi="Times" w:ascii="Times"/>
        </w:rPr>
        <w:t xml:space="preserve"> 2. </w:t>
      </w:r>
      <w:proofErr w:type="gramStart"/>
      <w:r w:rsidRPr="003857D7">
        <w:rPr>
          <w:rFonts w:hAnsi="Times" w:ascii="Times"/>
        </w:rPr>
        <w:t>SZ-a).</w:t>
      </w:r>
      <w:proofErr w:type="gram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Žalba</w:t>
      </w:r>
      <w:proofErr w:type="spellEnd"/>
      <w:r w:rsidRPr="003857D7">
        <w:rPr>
          <w:rFonts w:hAnsi="Times" w:ascii="Times"/>
        </w:rPr>
        <w:t xml:space="preserve"> se </w:t>
      </w:r>
      <w:proofErr w:type="spellStart"/>
      <w:r w:rsidRPr="003857D7">
        <w:rPr>
          <w:rFonts w:hAnsi="Times" w:ascii="Times"/>
        </w:rPr>
        <w:t>podnosi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ovom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sudu</w:t>
      </w:r>
      <w:proofErr w:type="spellEnd"/>
      <w:r w:rsidRPr="003857D7">
        <w:rPr>
          <w:rFonts w:hAnsi="Times" w:ascii="Times"/>
        </w:rPr>
        <w:t xml:space="preserve"> u tri </w:t>
      </w:r>
      <w:proofErr w:type="spellStart"/>
      <w:r w:rsidRPr="003857D7">
        <w:rPr>
          <w:rFonts w:hAnsi="Times" w:ascii="Times"/>
        </w:rPr>
        <w:t>istovjetna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primjerka</w:t>
      </w:r>
      <w:proofErr w:type="spellEnd"/>
      <w:r w:rsidRPr="003857D7">
        <w:rPr>
          <w:rFonts w:hAnsi="Times" w:ascii="Times"/>
        </w:rPr>
        <w:t xml:space="preserve">, </w:t>
      </w:r>
      <w:proofErr w:type="gramStart"/>
      <w:r w:rsidRPr="003857D7">
        <w:rPr>
          <w:rFonts w:hAnsi="Times" w:ascii="Times"/>
        </w:rPr>
        <w:t>a</w:t>
      </w:r>
      <w:proofErr w:type="gramEnd"/>
      <w:r w:rsidRPr="003857D7">
        <w:rPr>
          <w:rFonts w:hAnsi="Times" w:ascii="Times"/>
        </w:rPr>
        <w:t xml:space="preserve"> o </w:t>
      </w:r>
      <w:proofErr w:type="spellStart"/>
      <w:r w:rsidRPr="003857D7">
        <w:rPr>
          <w:rFonts w:hAnsi="Times" w:ascii="Times"/>
        </w:rPr>
        <w:t>istoj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odlučuje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Visoki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trgovački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sud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Republike</w:t>
      </w:r>
      <w:proofErr w:type="spell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Hrvatske</w:t>
      </w:r>
      <w:proofErr w:type="spellEnd"/>
      <w:r w:rsidRPr="003857D7">
        <w:rPr>
          <w:rFonts w:hAnsi="Times" w:ascii="Times"/>
        </w:rPr>
        <w:t xml:space="preserve">. </w:t>
      </w:r>
    </w:p>
    <w:p w:rsidRDefault="004B4A2E" w:rsidP="004B4A2E" w:rsidR="004B4A2E" w:rsidRPr="003857D7">
      <w:pPr>
        <w:rPr>
          <w:rFonts w:hAnsi="Times" w:ascii="Times"/>
        </w:rPr>
      </w:pPr>
    </w:p>
    <w:p w:rsidRDefault="004B4A2E" w:rsidP="004B4A2E" w:rsidR="004B4A2E" w:rsidRPr="003857D7">
      <w:pPr>
        <w:rPr>
          <w:rFonts w:hAnsi="Times" w:ascii="Times"/>
          <w:b/>
        </w:rPr>
      </w:pPr>
      <w:r w:rsidRPr="003857D7">
        <w:rPr>
          <w:rFonts w:hAnsi="Times" w:ascii="Times"/>
        </w:rPr>
        <w:t>DNA:</w:t>
      </w:r>
    </w:p>
    <w:p w:rsidRDefault="004B4A2E" w:rsidP="004B4A2E" w:rsidR="004B4A2E" w:rsidRPr="003857D7">
      <w:pPr>
        <w:rPr>
          <w:rFonts w:hAnsi="Times" w:ascii="Times"/>
        </w:rPr>
      </w:pPr>
      <w:r w:rsidRPr="003857D7">
        <w:rPr>
          <w:rFonts w:hAnsi="Times" w:ascii="Times"/>
        </w:rPr>
        <w:t xml:space="preserve">         - </w:t>
      </w:r>
      <w:proofErr w:type="spellStart"/>
      <w:r w:rsidRPr="003857D7">
        <w:rPr>
          <w:rFonts w:hAnsi="Times" w:ascii="Times"/>
        </w:rPr>
        <w:t>Dužniku</w:t>
      </w:r>
      <w:proofErr w:type="spellEnd"/>
      <w:r w:rsidRPr="003857D7">
        <w:rPr>
          <w:rFonts w:hAnsi="Times" w:ascii="Times"/>
        </w:rPr>
        <w:t>,</w:t>
      </w:r>
    </w:p>
    <w:p w:rsidRDefault="004B4A2E" w:rsidP="004B4A2E" w:rsidR="004B4A2E" w:rsidRPr="003857D7">
      <w:pPr>
        <w:rPr>
          <w:rFonts w:hAnsi="Times" w:ascii="Times"/>
        </w:rPr>
      </w:pPr>
      <w:r w:rsidRPr="003857D7">
        <w:rPr>
          <w:rFonts w:hAnsi="Times" w:ascii="Times"/>
        </w:rPr>
        <w:t xml:space="preserve">         - </w:t>
      </w:r>
      <w:proofErr w:type="gramStart"/>
      <w:r w:rsidRPr="003857D7">
        <w:rPr>
          <w:rFonts w:hAnsi="Times" w:ascii="Times"/>
        </w:rPr>
        <w:t>e-</w:t>
      </w:r>
      <w:proofErr w:type="spellStart"/>
      <w:r w:rsidRPr="003857D7">
        <w:rPr>
          <w:rFonts w:hAnsi="Times" w:ascii="Times"/>
        </w:rPr>
        <w:t>Oglasna</w:t>
      </w:r>
      <w:proofErr w:type="spellEnd"/>
      <w:proofErr w:type="gramEnd"/>
      <w:r w:rsidRPr="003857D7">
        <w:rPr>
          <w:rFonts w:hAnsi="Times" w:ascii="Times"/>
        </w:rPr>
        <w:t xml:space="preserve"> </w:t>
      </w:r>
      <w:proofErr w:type="spellStart"/>
      <w:r w:rsidRPr="003857D7">
        <w:rPr>
          <w:rFonts w:hAnsi="Times" w:ascii="Times"/>
        </w:rPr>
        <w:t>ploča</w:t>
      </w:r>
      <w:proofErr w:type="spellEnd"/>
      <w:r w:rsidRPr="003857D7">
        <w:rPr>
          <w:rFonts w:hAnsi="Times" w:ascii="Times"/>
        </w:rPr>
        <w:t>,</w:t>
      </w:r>
    </w:p>
    <w:p w:rsidRDefault="004B4A2E" w:rsidP="004B4A2E" w:rsidR="004B4A2E">
      <w:pPr>
        <w:rPr>
          <w:rFonts w:hAnsi="Times" w:ascii="Times"/>
        </w:rPr>
      </w:pPr>
      <w:r>
        <w:rPr>
          <w:rFonts w:hAnsi="Times" w:ascii="Times"/>
        </w:rPr>
        <w:t xml:space="preserve">         - </w:t>
      </w:r>
      <w:proofErr w:type="gramStart"/>
      <w:r>
        <w:rPr>
          <w:rFonts w:hAnsi="Times" w:ascii="Times"/>
        </w:rPr>
        <w:t>u</w:t>
      </w:r>
      <w:proofErr w:type="gram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spis</w:t>
      </w:r>
      <w:proofErr w:type="spellEnd"/>
      <w:r>
        <w:rPr>
          <w:rFonts w:hAnsi="Times" w:ascii="Times"/>
        </w:rPr>
        <w:t>.</w:t>
      </w:r>
    </w:p>
    <w:p w:rsidRDefault="004B4A2E" w:rsidP="004B4A2E" w:rsidR="004B4A2E">
      <w:pPr>
        <w:rPr>
          <w:rFonts w:cs="Arial" w:hAnsi="Times" w:ascii="Times"/>
        </w:rPr>
      </w:pPr>
    </w:p>
    <w:p w:rsidRDefault="004B4A2E" w:rsidP="004B4A2E" w:rsidR="004B4A2E">
      <w:pPr>
        <w:rPr>
          <w:rFonts w:hAnsi="Times" w:ascii="Times"/>
        </w:rPr>
      </w:pPr>
    </w:p>
    <w:p w:rsidRDefault="004B4A2E" w:rsidP="004B4A2E" w:rsidR="004B4A2E"/>
    <w:p w:rsidRDefault="00173265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857" w:rsidP="00932362" w:rsidR="006D6857">
      <w:r>
        <w:separator/>
      </w:r>
    </w:p>
  </w:endnote>
  <w:endnote w:id="0" w:type="continuationSeparator">
    <w:p w:rsidRDefault="006D6857" w:rsidP="00932362" w:rsidR="006D6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857" w:rsidP="00932362" w:rsidR="006D6857">
      <w:r>
        <w:separator/>
      </w:r>
    </w:p>
  </w:footnote>
  <w:footnote w:id="0" w:type="continuationSeparator">
    <w:p w:rsidRDefault="006D6857" w:rsidP="00932362" w:rsidR="006D68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265" w:rsidRPr="0017326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173265" w:rsidP="00173265" w:rsidR="00173265">
    <w:pPr>
      <w:jc w:val="right"/>
      <w:rPr>
        <w:rFonts w:hAnsi="Times" w:ascii="Times"/>
      </w:rPr>
    </w:pPr>
    <w:proofErr w:type="spellStart"/>
    <w:r>
      <w:rPr>
        <w:rFonts w:hAnsi="Times" w:ascii="Times"/>
      </w:rPr>
      <w:t>Poslovni</w:t>
    </w:r>
    <w:proofErr w:type="spellEnd"/>
    <w:r>
      <w:rPr>
        <w:rFonts w:hAnsi="Times" w:ascii="Times"/>
      </w:rPr>
      <w:t xml:space="preserve"> </w:t>
    </w:r>
    <w:proofErr w:type="spellStart"/>
    <w:r>
      <w:rPr>
        <w:rFonts w:hAnsi="Times" w:ascii="Times"/>
      </w:rPr>
      <w:t>broj</w:t>
    </w:r>
    <w:proofErr w:type="spellEnd"/>
    <w:r>
      <w:rPr>
        <w:rFonts w:hAnsi="Times" w:ascii="Times"/>
      </w:rPr>
      <w:t>: 6 St-414/17-12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A2E" w:rsidP="004B4A2E" w:rsidR="004B4A2E">
    <w:pPr>
      <w:jc w:val="right"/>
      <w:rPr>
        <w:rFonts w:hAnsi="Times" w:ascii="Times"/>
      </w:rPr>
    </w:pPr>
    <w:proofErr w:type="spellStart"/>
    <w:r>
      <w:rPr>
        <w:rFonts w:hAnsi="Times" w:ascii="Times"/>
      </w:rPr>
      <w:t>Poslovni</w:t>
    </w:r>
    <w:proofErr w:type="spellEnd"/>
    <w:r>
      <w:rPr>
        <w:rFonts w:hAnsi="Times" w:ascii="Times"/>
      </w:rPr>
      <w:t xml:space="preserve"> </w:t>
    </w:r>
    <w:proofErr w:type="spellStart"/>
    <w:r>
      <w:rPr>
        <w:rFonts w:hAnsi="Times" w:ascii="Times"/>
      </w:rPr>
      <w:t>broj</w:t>
    </w:r>
    <w:proofErr w:type="spellEnd"/>
    <w:r>
      <w:rPr>
        <w:rFonts w:hAnsi="Times" w:ascii="Times"/>
      </w:rPr>
      <w:t>: 6 St-414/17-12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173265"/>
    <w:rsid w:val="001A4530"/>
    <w:rsid w:val="00350D48"/>
    <w:rsid w:val="00403F4A"/>
    <w:rsid w:val="004B4A2E"/>
    <w:rsid w:val="005B6A66"/>
    <w:rsid w:val="00691B85"/>
    <w:rsid w:val="00693359"/>
    <w:rsid w:val="006D6857"/>
    <w:rsid w:val="00847DA2"/>
    <w:rsid w:val="00932362"/>
    <w:rsid w:val="0099111F"/>
    <w:rsid w:val="009C43F9"/>
    <w:rsid w:val="00C4254A"/>
    <w:rsid w:val="00E943D8"/>
    <w:rsid w:val="00F9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2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32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265"/>
    <w:rPr>
      <w:rFonts w:hAnsi="Times" w:ascii="Times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265"/>
    <w:rPr>
      <w:rFonts w:cs="Times New Roman" w:hAnsi="Times" w:ascii="Times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265"/>
    <w:rPr>
      <w:rFonts w:cs="Times New Roman" w:hAnsi="Times" w:ascii="Times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2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32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265"/>
    <w:rPr>
      <w:rFonts w:ascii="Times" w:hAnsi="Times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265"/>
    <w:rPr>
      <w:rFonts w:ascii="Times" w:cs="Times New Roman" w:hAnsi="Times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265"/>
    <w:rPr>
      <w:rFonts w:ascii="Times" w:cs="Times New Roman" w:hAnsi="Times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PARDA MARINE j.d.o.o. za morski ribolov</izvorni_sadrzaj>
    <derivirana_varijabla naziv="DomainObject.Predmet.ProtustrankaFormated_1">  PARDA MARINE j.d.o.o. za morski ribolov</derivirana_varijabla>
  </DomainObject.Predmet.ProtustrankaFormated>
  <DomainObject.Predmet.ProtustrankaFormatedOIB>
    <izvorni_sadrzaj>  PARDA MARINE j.d.o.o. za morski ribolov, OIB 43407658547</izvorni_sadrzaj>
    <derivirana_varijabla naziv="DomainObject.Predmet.ProtustrankaFormatedOIB_1">  PARDA MARINE j.d.o.o. za morski ribolov, OIB 43407658547</derivirana_varijabla>
  </DomainObject.Predmet.ProtustrankaFormatedOIB>
  <DomainObject.Predmet.ProtustrankaFormatedWithAdress>
    <izvorni_sadrzaj> PARDA MARINE j.d.o.o. za morski ribolov, Ugljanska 6/A, 23000 Zadar</izvorni_sadrzaj>
    <derivirana_varijabla naziv="DomainObject.Predmet.ProtustrankaFormatedWithAdress_1"> PARDA MARINE j.d.o.o. za morski ribolov, Ugljanska 6/A, 23000 Zadar</derivirana_varijabla>
  </DomainObject.Predmet.ProtustrankaFormatedWithAdress>
  <DomainObject.Predmet.ProtustrankaFormatedWithAdressOIB>
    <izvorni_sadrzaj> PARDA MARINE j.d.o.o. za morski ribolov, OIB 43407658547, Ugljanska 6/A, 23000 Zadar</izvorni_sadrzaj>
    <derivirana_varijabla naziv="DomainObject.Predmet.ProtustrankaFormatedWithAdressOIB_1"> PARDA MARINE j.d.o.o. za morski ribolov, OIB 43407658547, Ugljanska 6/A, 23000 Zadar</derivirana_varijabla>
  </DomainObject.Predmet.ProtustrankaFormatedWithAdressOIB>
  <DomainObject.Predmet.ProtustrankaWithAdress>
    <izvorni_sadrzaj>PARDA MARINE j.d.o.o. za morski ribolov Ugljanska 6/A, 23000 Zadar</izvorni_sadrzaj>
    <derivirana_varijabla naziv="DomainObject.Predmet.ProtustrankaWithAdress_1">PARDA MARINE j.d.o.o. za morski ribolov Ugljanska 6/A, 23000 Zadar</derivirana_varijabla>
  </DomainObject.Predmet.ProtustrankaWithAdress>
  <DomainObject.Predmet.ProtustrankaWithAdressOIB>
    <izvorni_sadrzaj>PARDA MARINE j.d.o.o. za morski ribolov, OIB 43407658547, Ugljanska 6/A, 23000 Zadar</izvorni_sadrzaj>
    <derivirana_varijabla naziv="DomainObject.Predmet.ProtustrankaWithAdressOIB_1">PARDA MARINE j.d.o.o. za morski ribolov, OIB 43407658547, Ugljanska 6/A, 23000 Zadar</derivirana_varijabla>
  </DomainObject.Predmet.ProtustrankaWithAdressOIB>
  <DomainObject.Predmet.ProtustrankaNazivFormated>
    <izvorni_sadrzaj>PARDA MARINE j.d.o.o. za morski ribolov</izvorni_sadrzaj>
    <derivirana_varijabla naziv="DomainObject.Predmet.ProtustrankaNazivFormated_1">PARDA MARINE j.d.o.o. za morski ribolov</derivirana_varijabla>
  </DomainObject.Predmet.ProtustrankaNazivFormated>
  <DomainObject.Predmet.ProtustrankaNazivFormatedOIB>
    <izvorni_sadrzaj>PARDA MARINE j.d.o.o. za morski ribolov, OIB 43407658547</izvorni_sadrzaj>
    <derivirana_varijabla naziv="DomainObject.Predmet.ProtustrankaNazivFormatedOIB_1">PARDA MARINE j.d.o.o. za morski ribolov, OIB 43407658547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PARDA MARINE j.d.o.o. za morski ribolov</item>
    </izvorni_sadrzaj>
    <derivirana_varijabla naziv="DomainObject.Predmet.ProtuStrankaListFormated_1">
      <item>PARDA MARINE j.d.o.o. za morski ribolov</item>
    </derivirana_varijabla>
  </DomainObject.Predmet.ProtuStrankaListFormated>
  <DomainObject.Predmet.ProtuStrankaListFormatedOIB>
    <izvorni_sadrzaj>
      <item>PARDA MARINE j.d.o.o. za morski ribolov, OIB 43407658547</item>
    </izvorni_sadrzaj>
    <derivirana_varijabla naziv="DomainObject.Predmet.ProtuStrankaListFormatedOIB_1">
      <item>PARDA MARINE j.d.o.o. za morski ribolov, OIB 43407658547</item>
    </derivirana_varijabla>
  </DomainObject.Predmet.ProtuStrankaListFormatedOIB>
  <DomainObject.Predmet.ProtuStrankaListFormatedWithAdress>
    <izvorni_sadrzaj>
      <item>PARDA MARINE j.d.o.o. za morski ribolov, Ugljanska 6/A, 23000 Zadar</item>
    </izvorni_sadrzaj>
    <derivirana_varijabla naziv="DomainObject.Predmet.ProtuStrankaListFormatedWithAdress_1">
      <item>PARDA MARINE j.d.o.o. za morski ribolov, Ugljanska 6/A, 23000 Zadar</item>
    </derivirana_varijabla>
  </DomainObject.Predmet.ProtuStrankaListFormatedWithAdress>
  <DomainObject.Predmet.ProtuStrankaListFormatedWithAdressOIB>
    <izvorni_sadrzaj>
      <item>PARDA MARINE j.d.o.o. za morski ribolov, OIB 43407658547, Ugljanska 6/A, 23000 Zadar</item>
    </izvorni_sadrzaj>
    <derivirana_varijabla naziv="DomainObject.Predmet.ProtuStrankaListFormatedWithAdressOIB_1">
      <item>PARDA MARINE j.d.o.o. za morski ribolov, OIB 43407658547, Ugljanska 6/A, 23000 Zadar</item>
    </derivirana_varijabla>
  </DomainObject.Predmet.ProtuStrankaListFormatedWithAdressOIB>
  <DomainObject.Predmet.ProtuStrankaListNazivFormated>
    <izvorni_sadrzaj>
      <item>PARDA MARINE j.d.o.o. za morski ribolov</item>
    </izvorni_sadrzaj>
    <derivirana_varijabla naziv="DomainObject.Predmet.ProtuStrankaListNazivFormated_1">
      <item>PARDA MARINE j.d.o.o. za morski ribolov</item>
    </derivirana_varijabla>
  </DomainObject.Predmet.ProtuStrankaListNazivFormated>
  <DomainObject.Predmet.ProtuStrankaListNazivFormatedOIB>
    <izvorni_sadrzaj>
      <item>PARDA MARINE j.d.o.o. za morski ribolov, OIB 43407658547</item>
    </izvorni_sadrzaj>
    <derivirana_varijabla naziv="DomainObject.Predmet.ProtuStrankaListNazivFormatedOIB_1">
      <item>PARDA MARINE j.d.o.o. za morski ribolov, OIB 43407658547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PARDA MARINE j.d.o.o. za morski ribolov</izvorni_sadrzaj>
    <derivirana_varijabla naziv="DomainObject.Predmet.ProtustrankaIDrugi_1">PARDA MARINE j.d.o.o. za morski ribolov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PARDA MARINE j.d.o.o. za morski ribolov, OIB 43407658547, Ugljanska 6/A, 23000 Zadar</izvorni_sadrzaj>
    <derivirana_varijabla naziv="DomainObject.Predmet.ProtustrankaIDrugiAdressOIB_1">PARDA MARINE j.d.o.o. za morski ribolov, OIB 43407658547, Ugljanska 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St-414/2017-7</izvorni_sadrzaj>
    <derivirana_varijabla naziv="DomainObject.Predmet.OdlukaRjesenje.Oznaka_1">St-414/2017-7</derivirana_varijabla>
  </DomainObject.Predmet.OdlukaRjesenje.Oznaka>
  <DomainObject.Predmet.SudioniciListNaziv>
    <izvorni_sadrzaj>
      <item>FINA</item>
      <item>PARDA MARINE j.d.o.o. za morski ribolov</item>
    </izvorni_sadrzaj>
    <derivirana_varijabla naziv="DomainObject.Predmet.SudioniciListNaziv_1">
      <item>FINA</item>
      <item>PARDA MARINE j.d.o.o. za morski ribolov</item>
    </derivirana_varijabla>
  </DomainObject.Predmet.SudioniciListNaziv>
  <DomainObject.Predmet.SudioniciListAdressOIB>
    <izvorni_sadrzaj>
      <item>FINA, OIB 85821130368</item>
      <item>PARDA MARINE j.d.o.o. za morski ribolov, OIB 43407658547, Ugljanska 6/A,23000 Zadar</item>
    </izvorni_sadrzaj>
    <derivirana_varijabla naziv="DomainObject.Predmet.SudioniciListAdressOIB_1">
      <item>FINA, OIB 85821130368</item>
      <item>PARDA MARINE j.d.o.o. za morski ribolov, OIB 43407658547, Ugljanska 6/A,23000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43407658547</item>
    </izvorni_sadrzaj>
    <derivirana_varijabla naziv="DomainObject.Predmet.SudioniciListNazivOIB_1">
      <item>, OIB 85821130368</item>
      <item>, OIB 43407658547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C2B70-1A84-4610-9243-919E45007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2562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2018-01-10T12:38:00Z</dcterms:created>
  <dc:creator>Jelena Marin</dc:creator>
  <cp:lastModifiedBy>Jelena Marin</cp:lastModifiedBy>
  <cp:lastPrinted>2018-01-10T12:37:00Z</cp:lastPrinted>
  <dcterms:modified xmlns:xsi="http://www.w3.org/2001/XMLSchema-instance" xsi:type="dcterms:W3CDTF">2018-01-10T12:44:00Z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