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b15c" w14:paraId="965b15c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6571C4">
        <w:t>2218</w:t>
      </w:r>
      <w:r w:rsidR="002C4416">
        <w:t>/</w:t>
      </w:r>
      <w:r w:rsidR="006A56F3">
        <w:t>20</w:t>
      </w:r>
      <w:r w:rsidR="002C4416">
        <w:t>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6571C4">
        <w:rPr>
          <w:rFonts w:eastAsia="Calibri"/>
        </w:rPr>
        <w:t xml:space="preserve">TENISKI KLUB "AGRAM", Zagreb, Eugena Sabljića 8, OIB: 14284362499, </w:t>
      </w:r>
      <w:r w:rsidR="00D5399D" w:rsidRPr="00AF1EFD">
        <w:t xml:space="preserve"> </w:t>
      </w:r>
      <w:r w:rsidR="00CD4226">
        <w:t>8</w:t>
      </w:r>
      <w:r w:rsidR="0093014E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6571C4">
        <w:rPr>
          <w:rFonts w:eastAsia="Calibri"/>
        </w:rPr>
        <w:t>TENISKI KLUB "AGRAM", Zagreb, Eugena Sabljića 8, OIB: 14284362499</w:t>
      </w:r>
      <w:r w:rsidR="00410421">
        <w:t xml:space="preserve">. </w:t>
      </w:r>
      <w:r w:rsidRPr="00AF1EFD">
        <w:t xml:space="preserve">Stečajni postupak je otvoren dana </w:t>
      </w:r>
      <w:r w:rsidR="00CD4226">
        <w:t>8</w:t>
      </w:r>
      <w:r w:rsidR="0093014E">
        <w:t>. kolovoza</w:t>
      </w:r>
      <w:r w:rsidR="00410421">
        <w:t xml:space="preserve"> 2017.</w:t>
      </w:r>
      <w:r w:rsidRPr="00AF1EFD">
        <w:t xml:space="preserve"> u</w:t>
      </w:r>
      <w:r w:rsidR="0093014E">
        <w:t xml:space="preserve"> </w:t>
      </w:r>
      <w:r w:rsidR="006571C4">
        <w:t>14,10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215273">
        <w:t xml:space="preserve"> </w:t>
      </w:r>
      <w:r w:rsidR="00CD4226">
        <w:t>Marijana Sabljić, Zagreb, Ulica grada Chicaga 18, OIB: 67071032106.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6571C4">
        <w:rPr>
          <w:rFonts w:eastAsia="Calibri"/>
        </w:rPr>
        <w:t>TENISKI KLUB "AGRAM", Zagreb, Eugena Sabljića 8, OIB: 14284362499</w:t>
      </w:r>
      <w:r w:rsidR="00CD4226">
        <w:t>,</w:t>
      </w:r>
      <w:r w:rsidR="008B73DD">
        <w:t xml:space="preserve"> s danom </w:t>
      </w:r>
      <w:r w:rsidR="00CD4226">
        <w:t>8</w:t>
      </w:r>
      <w:r w:rsidR="0093014E">
        <w:t>. kolovoza</w:t>
      </w:r>
      <w:r w:rsidR="00410421"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6571C4">
        <w:rPr>
          <w:rFonts w:eastAsia="Calibri"/>
        </w:rPr>
        <w:t>TENISKI KLUB "AGRAM", Zagreb, Eugena Sabljića 8, OIB: 14284362499</w:t>
      </w:r>
      <w:r w:rsidR="00CD4226">
        <w:t xml:space="preserve">, </w:t>
      </w:r>
      <w:r w:rsidRPr="00AF1EFD">
        <w:t xml:space="preserve">bit će brisan iz </w:t>
      </w:r>
      <w:r w:rsidR="006571C4">
        <w:t>R</w:t>
      </w:r>
      <w:r w:rsidRPr="00AF1EFD">
        <w:t>egi</w:t>
      </w:r>
      <w:r w:rsidR="00610DE5" w:rsidRPr="00AF1EFD">
        <w:t>st</w:t>
      </w:r>
      <w:r w:rsidRPr="00AF1EFD">
        <w:t>ra</w:t>
      </w:r>
      <w:r w:rsidR="006571C4">
        <w:t xml:space="preserve"> udruga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pokretanje stečajnog postupka nad dužnikom </w:t>
      </w:r>
      <w:r w:rsidR="006571C4">
        <w:rPr>
          <w:rFonts w:eastAsia="Calibri"/>
        </w:rPr>
        <w:t>TENISKI KLUB "AGRAM", Zagreb, Eugena Sabljića 8, OIB: 14284362499</w:t>
      </w:r>
      <w:r w:rsidR="00CD4226">
        <w:t>,</w:t>
      </w:r>
      <w:r>
        <w:t xml:space="preserve"> dana </w:t>
      </w:r>
      <w:r w:rsidR="006571C4">
        <w:t>8. ožujka</w:t>
      </w:r>
      <w:r w:rsidR="00410421">
        <w:t xml:space="preserve"> 2016.</w:t>
      </w:r>
    </w:p>
    <w:p w:rsidRDefault="008A3793" w:rsidP="00B74CF9" w:rsidR="008A3793">
      <w:pPr>
        <w:ind w:firstLine="708"/>
        <w:jc w:val="both"/>
      </w:pPr>
    </w:p>
    <w:p w:rsidRDefault="008A3793" w:rsidP="00B74CF9" w:rsidR="008A3793">
      <w:pPr>
        <w:ind w:firstLine="708"/>
        <w:jc w:val="both"/>
      </w:pPr>
      <w:r>
        <w:lastRenderedPageBreak/>
        <w:t>Sud ne raspolaže podacima o postojanj</w:t>
      </w:r>
      <w:r w:rsidR="00CD4226">
        <w:t>u</w:t>
      </w:r>
      <w:r>
        <w:t xml:space="preserve"> imovine dužnika, koja bi bila dovoljna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243403">
        <w:t xml:space="preserve">je </w:t>
      </w:r>
      <w:r w:rsidR="00A40812">
        <w:t xml:space="preserve">dužnik </w:t>
      </w:r>
      <w:r w:rsidR="00243403">
        <w:t xml:space="preserve">na dan </w:t>
      </w:r>
      <w:r w:rsidR="009F7258">
        <w:t>1. rujna 2015</w:t>
      </w:r>
      <w:r w:rsidR="00243403">
        <w:t xml:space="preserve">. </w:t>
      </w:r>
      <w:r w:rsidR="00A40812">
        <w:t>ima</w:t>
      </w:r>
      <w:r w:rsidR="00243403">
        <w:t xml:space="preserve">o </w:t>
      </w:r>
      <w:r w:rsidR="00B74CF9">
        <w:t>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243403">
        <w:t xml:space="preserve"> za plaćanje u neprekinutom razdoblju od </w:t>
      </w:r>
      <w:r w:rsidR="006571C4">
        <w:t>608</w:t>
      </w:r>
      <w:r w:rsidR="00243403">
        <w:t xml:space="preserve"> dana u </w:t>
      </w:r>
      <w:r w:rsidR="00A40812">
        <w:t xml:space="preserve"> </w:t>
      </w:r>
      <w:r w:rsidR="00243403">
        <w:t xml:space="preserve">ukupnom iznosu od </w:t>
      </w:r>
      <w:r w:rsidR="006571C4">
        <w:t>23.355,75</w:t>
      </w:r>
      <w:r w:rsidR="00243403">
        <w:t xml:space="preserve"> kn (list 1 i </w:t>
      </w:r>
      <w:r w:rsidR="009F7258">
        <w:t>1</w:t>
      </w:r>
      <w:r w:rsidR="00243403">
        <w:t>0 spisa).</w:t>
      </w:r>
    </w:p>
    <w:p w:rsidRDefault="00CD4226" w:rsidP="00D5399D" w:rsidR="00CD4226">
      <w:pPr>
        <w:ind w:firstLine="708"/>
        <w:jc w:val="both"/>
      </w:pPr>
    </w:p>
    <w:p w:rsidRDefault="006571C4" w:rsidP="00D5399D" w:rsidR="00243403">
      <w:pPr>
        <w:ind w:firstLine="708"/>
        <w:jc w:val="both"/>
      </w:pPr>
      <w:r>
        <w:t>Iz informacijskog sustava zemljišnih knjiga proizlazi da dužnik nije vlasnik nekretnina (list 15 do 16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6571C4">
        <w:t>2218</w:t>
      </w:r>
      <w:r w:rsidR="002C4416">
        <w:t xml:space="preserve">/16 od </w:t>
      </w:r>
      <w:r w:rsidR="006571C4">
        <w:t>3</w:t>
      </w:r>
      <w:r w:rsidR="003B7A38">
        <w:t>. travnja</w:t>
      </w:r>
      <w:r w:rsidR="00553D53">
        <w:t xml:space="preserve">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6571C4">
        <w:t>3</w:t>
      </w:r>
      <w:r w:rsidR="00186AD4">
        <w:t>. travnja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CD4226">
        <w:t>8</w:t>
      </w:r>
      <w:r w:rsidR="00553D53">
        <w:t>.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CD4226" w:rsidR="00CD4226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14360E">
        <w:t>, v.r.</w:t>
      </w:r>
    </w:p>
    <w:p w:rsidRDefault="0014360E" w:rsidP="00CD4226" w:rsidR="0014360E"/>
    <w:p w:rsidRDefault="0014360E" w:rsidP="00CD4226" w:rsidR="0014360E"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 w:rsidRPr="00AF1EFD"/>
    <w:sectPr w:rsidSect="00A0682A" w:rsidR="008327B4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077" w:rsidR="00511077">
      <w:r>
        <w:separator/>
      </w:r>
    </w:p>
  </w:endnote>
  <w:endnote w:id="0" w:type="continuationSeparator">
    <w:p w:rsidRDefault="00511077" w:rsidR="00511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077" w:rsidR="00511077">
      <w:r>
        <w:separator/>
      </w:r>
    </w:p>
  </w:footnote>
  <w:footnote w:id="0" w:type="continuationSeparator">
    <w:p w:rsidRDefault="00511077" w:rsidR="005110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36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6571C4">
      <w:t>2218</w:t>
    </w:r>
    <w:r w:rsidR="002C441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7FD2"/>
    <w:rsid w:val="000A3364"/>
    <w:rsid w:val="0014360E"/>
    <w:rsid w:val="00145906"/>
    <w:rsid w:val="00174993"/>
    <w:rsid w:val="00186AD4"/>
    <w:rsid w:val="00191009"/>
    <w:rsid w:val="001A044D"/>
    <w:rsid w:val="001C02F6"/>
    <w:rsid w:val="001D564F"/>
    <w:rsid w:val="00215273"/>
    <w:rsid w:val="00233CF9"/>
    <w:rsid w:val="00243403"/>
    <w:rsid w:val="00293964"/>
    <w:rsid w:val="002944F5"/>
    <w:rsid w:val="00296BD4"/>
    <w:rsid w:val="002B3D3F"/>
    <w:rsid w:val="002B5B9E"/>
    <w:rsid w:val="002B6E67"/>
    <w:rsid w:val="002C4416"/>
    <w:rsid w:val="002C5A29"/>
    <w:rsid w:val="002D6432"/>
    <w:rsid w:val="00310E16"/>
    <w:rsid w:val="003567A1"/>
    <w:rsid w:val="003905DD"/>
    <w:rsid w:val="003B7A38"/>
    <w:rsid w:val="003F2DB3"/>
    <w:rsid w:val="00407FE0"/>
    <w:rsid w:val="00410421"/>
    <w:rsid w:val="0043031F"/>
    <w:rsid w:val="0044721B"/>
    <w:rsid w:val="004A1BE7"/>
    <w:rsid w:val="004F47B9"/>
    <w:rsid w:val="00502549"/>
    <w:rsid w:val="00511077"/>
    <w:rsid w:val="00523E58"/>
    <w:rsid w:val="0055135C"/>
    <w:rsid w:val="00553D53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571C4"/>
    <w:rsid w:val="00662CB6"/>
    <w:rsid w:val="006861EF"/>
    <w:rsid w:val="006A56F3"/>
    <w:rsid w:val="006A6C30"/>
    <w:rsid w:val="006C786C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A3793"/>
    <w:rsid w:val="008B73DD"/>
    <w:rsid w:val="008E42C6"/>
    <w:rsid w:val="00912B69"/>
    <w:rsid w:val="0092768B"/>
    <w:rsid w:val="0093014E"/>
    <w:rsid w:val="00932E10"/>
    <w:rsid w:val="00964750"/>
    <w:rsid w:val="0097440A"/>
    <w:rsid w:val="009773DD"/>
    <w:rsid w:val="00984644"/>
    <w:rsid w:val="009A5635"/>
    <w:rsid w:val="009B2375"/>
    <w:rsid w:val="009B6AB4"/>
    <w:rsid w:val="009C324E"/>
    <w:rsid w:val="009E2615"/>
    <w:rsid w:val="009E4856"/>
    <w:rsid w:val="009E7E6B"/>
    <w:rsid w:val="009F7258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C4333"/>
    <w:rsid w:val="00AD0C03"/>
    <w:rsid w:val="00AD6DDA"/>
    <w:rsid w:val="00AE22A5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41724"/>
    <w:rsid w:val="00C453E9"/>
    <w:rsid w:val="00C50D94"/>
    <w:rsid w:val="00C5720C"/>
    <w:rsid w:val="00C74029"/>
    <w:rsid w:val="00C74824"/>
    <w:rsid w:val="00C92655"/>
    <w:rsid w:val="00CB0868"/>
    <w:rsid w:val="00CB2309"/>
    <w:rsid w:val="00CD4226"/>
    <w:rsid w:val="00CE03D0"/>
    <w:rsid w:val="00CF05EC"/>
    <w:rsid w:val="00D21534"/>
    <w:rsid w:val="00D31098"/>
    <w:rsid w:val="00D44937"/>
    <w:rsid w:val="00D50090"/>
    <w:rsid w:val="00D5399D"/>
    <w:rsid w:val="00D862E2"/>
    <w:rsid w:val="00D90AF2"/>
    <w:rsid w:val="00DC2A40"/>
    <w:rsid w:val="00DE04E4"/>
    <w:rsid w:val="00DE55F7"/>
    <w:rsid w:val="00DE6E22"/>
    <w:rsid w:val="00E57778"/>
    <w:rsid w:val="00E6510E"/>
    <w:rsid w:val="00EE61A0"/>
    <w:rsid w:val="00F10CB7"/>
    <w:rsid w:val="00F22E0A"/>
    <w:rsid w:val="00F36D2D"/>
    <w:rsid w:val="00F40956"/>
    <w:rsid w:val="00F45029"/>
    <w:rsid w:val="00F60C93"/>
    <w:rsid w:val="00F64C00"/>
    <w:rsid w:val="00FC5DD4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3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6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6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6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6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3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6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6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6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6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2218</izvorni_sadrzaj>
    <derivirana_varijabla naziv="DomainObject.Predmet.Broj_1">2218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St-2218/2016</izvorni_sadrzaj>
    <derivirana_varijabla naziv="DomainObject.Predmet.OznakaBroj_1">St-2218/2016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TENISKI KLUB AGRAM zastupanog po punomoćniku Hrvoje Ricov</izvorni_sadrzaj>
    <derivirana_varijabla naziv="DomainObject.Predmet.ProtustrankaFormated_1">  TENISKI KLUB AGRAM zastupanog po punomoćniku Hrvoje Ricov</derivirana_varijabla>
  </DomainObject.Predmet.ProtustrankaFormated>
  <DomainObject.Predmet.ProtustrankaFormatedOIB>
    <izvorni_sadrzaj>  TENISKI KLUB AGRAM, OIB 14284362499 zastupanog po punomoćniku Hrvoje Ricov</izvorni_sadrzaj>
    <derivirana_varijabla naziv="DomainObject.Predmet.ProtustrankaFormatedOIB_1">  TENISKI KLUB AGRAM, OIB 14284362499 zastupanog po punomoćniku Hrvoje Ricov</derivirana_varijabla>
  </DomainObject.Predmet.ProtustrankaFormatedOIB>
  <DomainObject.Predmet.ProtustrankaFormatedWithAdress>
    <izvorni_sadrzaj> TENISKI KLUB AGRAM, Eugena Sabljića 8, 10000 Zagreb zastupanog po punomoćniku Hrvoje Ricov</izvorni_sadrzaj>
    <derivirana_varijabla naziv="DomainObject.Predmet.ProtustrankaFormatedWithAdress_1"> TENISKI KLUB AGRAM, Eugena Sabljića 8, 10000 Zagreb zastupanog po punomoćniku Hrvoje Ricov</derivirana_varijabla>
  </DomainObject.Predmet.ProtustrankaFormatedWithAdress>
  <DomainObject.Predmet.ProtustrankaFormatedWithAdressOIB>
    <izvorni_sadrzaj> TENISKI KLUB AGRAM, OIB 14284362499, Eugena Sabljića 8, 10000 Zagreb zastupanog po punomoćniku Hrvoje Ricov</izvorni_sadrzaj>
    <derivirana_varijabla naziv="DomainObject.Predmet.ProtustrankaFormatedWithAdressOIB_1"> TENISKI KLUB AGRAM, OIB 14284362499, Eugena Sabljića 8, 10000 Zagreb zastupanog po punomoćniku Hrvoje Ricov</derivirana_varijabla>
  </DomainObject.Predmet.ProtustrankaFormatedWithAdressOIB>
  <DomainObject.Predmet.ProtustrankaWithAdress>
    <izvorni_sadrzaj>TENISKI KLUB AGRAM Eugena Sabljića 8, 10000 Zagreb</izvorni_sadrzaj>
    <derivirana_varijabla naziv="DomainObject.Predmet.ProtustrankaWithAdress_1">TENISKI KLUB AGRAM Eugena Sabljića 8, 10000 Zagreb</derivirana_varijabla>
  </DomainObject.Predmet.ProtustrankaWithAdress>
  <DomainObject.Predmet.ProtustrankaWithAdressOIB>
    <izvorni_sadrzaj>TENISKI KLUB AGRAM, OIB 14284362499, Eugena Sabljića 8, 10000 Zagreb</izvorni_sadrzaj>
    <derivirana_varijabla naziv="DomainObject.Predmet.ProtustrankaWithAdressOIB_1">TENISKI KLUB AGRAM, OIB 14284362499, Eugena Sabljića 8, 10000 Zagreb</derivirana_varijabla>
  </DomainObject.Predmet.ProtustrankaWithAdressOIB>
  <DomainObject.Predmet.ProtustrankaNazivFormated>
    <izvorni_sadrzaj>TENISKI KLUB AGRAM</izvorni_sadrzaj>
    <derivirana_varijabla naziv="DomainObject.Predmet.ProtustrankaNazivFormated_1">TENISKI KLUB AGRAM</derivirana_varijabla>
  </DomainObject.Predmet.ProtustrankaNazivFormated>
  <DomainObject.Predmet.ProtustrankaNazivFormatedOIB>
    <izvorni_sadrzaj>TENISKI KLUB AGRAM, OIB 14284362499</izvorni_sadrzaj>
    <derivirana_varijabla naziv="DomainObject.Predmet.ProtustrankaNazivFormatedOIB_1">TENISKI KLUB AGRAM, OIB 14284362499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AGRAM zastupanog po punomoćniku Hrvoje Ricov</item>
    </izvorni_sadrzaj>
    <derivirana_varijabla naziv="DomainObject.Predmet.ProtuStrankaListFormated_1">
      <item>TENISKI KLUB AGRAM zastupanog po punomoćniku Hrvoje Ricov</item>
    </derivirana_varijabla>
  </DomainObject.Predmet.ProtuStrankaListFormated>
  <DomainObject.Predmet.ProtuStrankaListFormatedOIB>
    <izvorni_sadrzaj>
      <item>TENISKI KLUB AGRAM, OIB 14284362499 zastupanog po punomoćniku Hrvoje Ricov</item>
    </izvorni_sadrzaj>
    <derivirana_varijabla naziv="DomainObject.Predmet.ProtuStrankaListFormatedOIB_1">
      <item>TENISKI KLUB AGRAM, OIB 14284362499 zastupanog po punomoćniku Hrvoje Ricov</item>
    </derivirana_varijabla>
  </DomainObject.Predmet.ProtuStrankaListFormatedOIB>
  <DomainObject.Predmet.ProtuStrankaListFormatedWithAdress>
    <izvorni_sadrzaj>
      <item>TENISKI KLUB AGRAM, Eugena Sabljića 8, 10000 Zagreb zastupanog po punomoćniku Hrvoje Ricov</item>
    </izvorni_sadrzaj>
    <derivirana_varijabla naziv="DomainObject.Predmet.ProtuStrankaListFormatedWithAdress_1">
      <item>TENISKI KLUB AGRAM, Eugena Sabljića 8, 10000 Zagreb zastupanog po punomoćniku Hrvoje Ricov</item>
    </derivirana_varijabla>
  </DomainObject.Predmet.ProtuStrankaListFormatedWithAdress>
  <DomainObject.Predmet.ProtuStrankaListFormatedWithAdressOIB>
    <izvorni_sadrzaj>
      <item>TENISKI KLUB AGRAM, OIB 14284362499, Eugena Sabljića 8, 10000 Zagreb zastupanog po punomoćniku Hrvoje Ricov</item>
    </izvorni_sadrzaj>
    <derivirana_varijabla naziv="DomainObject.Predmet.ProtuStrankaListFormatedWithAdressOIB_1">
      <item>TENISKI KLUB AGRAM, OIB 14284362499, Eugena Sabljića 8, 10000 Zagreb zastupanog po punomoćniku Hrvoje Ricov</item>
    </derivirana_varijabla>
  </DomainObject.Predmet.ProtuStrankaListFormatedWithAdressOIB>
  <DomainObject.Predmet.ProtuStrankaListNazivFormated>
    <izvorni_sadrzaj>
      <item>TENISKI KLUB AGRAM</item>
    </izvorni_sadrzaj>
    <derivirana_varijabla naziv="DomainObject.Predmet.ProtuStrankaListNazivFormated_1">
      <item>TENISKI KLUB AGRAM</item>
    </derivirana_varijabla>
  </DomainObject.Predmet.ProtuStrankaListNazivFormated>
  <DomainObject.Predmet.ProtuStrankaListNazivFormatedOIB>
    <izvorni_sadrzaj>
      <item>TENISKI KLUB AGRAM, OIB 14284362499</item>
    </izvorni_sadrzaj>
    <derivirana_varijabla naziv="DomainObject.Predmet.ProtuStrankaListNazivFormatedOIB_1">
      <item>TENISKI KLUB AGRAM, OIB 14284362499</item>
    </derivirana_varijabla>
  </DomainObject.Predmet.ProtuStrankaListNazivFormatedOIB>
  <DomainObject.Predmet.OstaliListFormated>
    <izvorni_sadrzaj>
      <item>Hrvoje Ricov punomoćnik sudionika u postupku TENISKI KLUB AGRAM</item>
    </izvorni_sadrzaj>
    <derivirana_varijabla naziv="DomainObject.Predmet.OstaliListFormated_1">
      <item>Hrvoje Ricov punomoćnik sudionika u postupku TENISKI KLUB AGRAM</item>
    </derivirana_varijabla>
  </DomainObject.Predmet.OstaliListFormated>
  <DomainObject.Predmet.OstaliListFormatedOIB>
    <izvorni_sadrzaj>
      <item>Hrvoje Ricov, OIB 26729121917 punomoćnik sudionika u postupku TENISKI KLUB AGRAM</item>
    </izvorni_sadrzaj>
    <derivirana_varijabla naziv="DomainObject.Predmet.OstaliListFormatedOIB_1">
      <item>Hrvoje Ricov, OIB 26729121917 punomoćnik sudionika u postupku TENISKI KLUB AGRAM</item>
    </derivirana_varijabla>
  </DomainObject.Predmet.OstaliListFormatedOIB>
  <DomainObject.Predmet.OstaliListFormatedWithAdress>
    <izvorni_sadrzaj>
      <item>Hrvoje Ricov, Ulica Eugena Sabljića 8, 10000 Zagreb punomoćnik sudionika u postupku TENISKI KLUB AGRAM</item>
    </izvorni_sadrzaj>
    <derivirana_varijabla naziv="DomainObject.Predmet.OstaliListFormatedWithAdress_1">
      <item>Hrvoje Ricov, Ulica Eugena Sabljića 8, 10000 Zagreb punomoćnik sudionika u postupku TENISKI KLUB AGRAM</item>
    </derivirana_varijabla>
  </DomainObject.Predmet.OstaliListFormatedWithAdress>
  <DomainObject.Predmet.OstaliListFormatedWithAdressOIB>
    <izvorni_sadrzaj>
      <item>Hrvoje Ricov, OIB 26729121917, Ulica Eugena Sabljića 8, 10000 Zagreb punomoćnik sudionika u postupku TENISKI KLUB AGRAM</item>
    </izvorni_sadrzaj>
    <derivirana_varijabla naziv="DomainObject.Predmet.OstaliListFormatedWithAdressOIB_1">
      <item>Hrvoje Ricov, OIB 26729121917, Ulica Eugena Sabljića 8, 10000 Zagreb punomoćnik sudionika u postupku TENISKI KLUB AGRAM</item>
    </derivirana_varijabla>
  </DomainObject.Predmet.OstaliListFormatedWithAdressOIB>
  <DomainObject.Predmet.OstaliListNazivFormated>
    <izvorni_sadrzaj>
      <item>Hrvoje Ricov</item>
    </izvorni_sadrzaj>
    <derivirana_varijabla naziv="DomainObject.Predmet.OstaliListNazivFormated_1">
      <item>Hrvoje Ricov</item>
    </derivirana_varijabla>
  </DomainObject.Predmet.OstaliListNazivFormated>
  <DomainObject.Predmet.OstaliListNazivFormatedOIB>
    <izvorni_sadrzaj>
      <item>Hrvoje Ricov, OIB 26729121917</item>
    </izvorni_sadrzaj>
    <derivirana_varijabla naziv="DomainObject.Predmet.OstaliListNazivFormatedOIB_1">
      <item>Hrvoje Ricov, OIB 26729121917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AGRAM</izvorni_sadrzaj>
    <derivirana_varijabla naziv="DomainObject.Predmet.ProtustrankaIDrugi_1">TENISKI KLUB AGRAM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AGRAM, OIB 14284362499, Eugena Sabljića 8, 10000 Zagreb</izvorni_sadrzaj>
    <derivirana_varijabla naziv="DomainObject.Predmet.ProtustrankaIDrugiAdressOIB_1">TENISKI KLUB AGRAM, OIB 14284362499, Eugena Sabljića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TENISKI KLUB AGRAM</item>
      <item>Hrvoje Ricov</item>
    </izvorni_sadrzaj>
    <derivirana_varijabla naziv="DomainObject.Predmet.SudioniciListNaziv_1">
      <item>FINA Regionalni centar Zagreb</item>
      <item>TENISKI KLUB AGRAM</item>
      <item>Hrvoje Ricov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TENISKI KLUB AGRAM, OIB 14284362499, Eugena Sabljića 8,10000 Zagreb</item>
      <item>Hrvoje Ricov, OIB 26729121917, Ulica Eugena Sabljića 8,10000 Zagreb</item>
    </izvorni_sadrzaj>
    <derivirana_varijabla naziv="DomainObject.Predmet.SudioniciListAdressOIB_1">
      <item>FINA Regionalni centar Zagreb, OIB 85821130368, Trg svibanjskih žrtava 1995. 1,10000 Zagreb</item>
      <item>TENISKI KLUB AGRAM, OIB 14284362499, Eugena Sabljića 8,10000 Zagreb</item>
      <item>Hrvoje Ricov, OIB 26729121917, Ulica Eugena Sabljića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14284362499</item>
      <item>, OIB 26729121917</item>
    </izvorni_sadrzaj>
    <derivirana_varijabla naziv="DomainObject.Predmet.SudioniciListNazivOIB_1">
      <item>, OIB 85821130368</item>
      <item>, OIB 14284362499</item>
      <item>, OIB 26729121917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522</properties:Words>
  <properties:Characters>2672</properties:Characters>
  <properties:Lines>87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2017-08-08T11:59:00Z</dcterms:created>
  <dc:creator>Korisnik</dc:creator>
  <cp:lastModifiedBy>Draženka Prpić</cp:lastModifiedBy>
  <cp:lastPrinted>2017-08-08T12:00:00Z</cp:lastPrinted>
  <dcterms:modified xmlns:xsi="http://www.w3.org/2001/XMLSchema-instance" xsi:type="dcterms:W3CDTF">2017-08-08T12:01:00Z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