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b3a9" w14:paraId="42ab3a9" w:rsidRDefault="00022B55" w:rsidP="00022B55" w:rsidR="00022B55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2B55" w:rsidP="00022B55" w:rsidR="00022B55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22B55" w:rsidP="00022B55" w:rsidR="00022B5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22B55" w:rsidP="00022B55" w:rsidR="00022B55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22B55" w:rsidP="00022B55" w:rsidR="00022B55"/>
    <w:p w:rsidRDefault="00022B55" w:rsidP="00022B55" w:rsidR="00022B5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22B55" w:rsidP="00022B55" w:rsidR="00022B5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22B55" w:rsidP="00022B55" w:rsidR="00022B5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22B55" w:rsidP="00022B55" w:rsidR="00022B5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22B55" w:rsidP="00022B55" w:rsidR="00022B5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3341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PACIFIK TRADE d. o. o. Pula, Premanturska cest 232, OIB </w:t>
      </w:r>
      <w:r w:rsidRPr="00022B55">
        <w:rPr>
          <w:rFonts w:cs="Times New Roman" w:eastAsia="Times New Roman"/>
          <w:szCs w:val="24"/>
          <w:lang w:eastAsia="hr-HR"/>
        </w:rPr>
        <w:t>05085555223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22B55">
        <w:rPr>
          <w:rFonts w:cs="Times New Roman" w:eastAsia="Times New Roman"/>
          <w:szCs w:val="24"/>
          <w:lang w:eastAsia="hr-HR"/>
        </w:rPr>
        <w:t>040082829</w:t>
      </w:r>
      <w:r>
        <w:rPr>
          <w:rFonts w:cs="Times New Roman" w:eastAsia="Times New Roman"/>
          <w:szCs w:val="24"/>
          <w:lang w:eastAsia="hr-HR"/>
        </w:rPr>
        <w:t>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22B55" w:rsidP="00022B55" w:rsidR="00022B5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22B55" w:rsidP="00022B55" w:rsidR="00022B5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22B55" w:rsidP="00022B55" w:rsidR="00022B5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22B55" w:rsidP="00022B55" w:rsidR="00022B5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PACIFIK TRADE d. o. o. Pula, Premanturska cest 232, OIB </w:t>
      </w:r>
      <w:r w:rsidRPr="00022B55">
        <w:rPr>
          <w:rFonts w:cs="Times New Roman" w:eastAsia="Times New Roman"/>
          <w:szCs w:val="24"/>
          <w:lang w:eastAsia="hr-HR"/>
        </w:rPr>
        <w:t>05085555223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22B55">
        <w:rPr>
          <w:rFonts w:cs="Times New Roman" w:eastAsia="Times New Roman"/>
          <w:szCs w:val="24"/>
          <w:lang w:eastAsia="hr-HR"/>
        </w:rPr>
        <w:t>040082829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022B55" w:rsidP="00022B55" w:rsidR="00022B5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22B55" w:rsidP="00022B55" w:rsidR="00022B55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22B55" w:rsidP="00022B55" w:rsidR="00022B5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22B55" w:rsidP="00022B55" w:rsidR="00022B5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PACIFIK TRADE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1274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50.659,82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22B55" w:rsidP="00022B55" w:rsidR="00022B5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22B55" w:rsidP="00022B55" w:rsidR="00022B5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22B55" w:rsidP="00022B55" w:rsidR="00022B55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22B55" w:rsidP="00022B55" w:rsidR="00022B55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22B55" w:rsidP="00022B55" w:rsidR="00022B55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22B55" w:rsidP="00022B55" w:rsidR="00022B5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022B55" w:rsidP="00022B55" w:rsidR="00022B55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22B55" w:rsidP="00022B55" w:rsidR="00022B5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22B55" w:rsidP="00022B55" w:rsidR="00022B55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22B55" w:rsidP="00022B55" w:rsidR="00022B5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022B55" w:rsidP="00022B55" w:rsidR="00022B55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022B55" w:rsidP="00022B55" w:rsidR="00022B55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022B55" w:rsidP="00022B55" w:rsidR="00022B55" w:rsidRPr="00D05CA9">
      <w:pPr>
        <w:tabs>
          <w:tab w:pos="4116" w:val="left"/>
        </w:tabs>
      </w:pPr>
    </w:p>
    <w:p w:rsidRDefault="00022B55" w:rsidP="00022B55" w:rsidR="00022B55" w:rsidRPr="00D05CA9">
      <w:pPr>
        <w:tabs>
          <w:tab w:pos="4116" w:val="left"/>
        </w:tabs>
      </w:pPr>
    </w:p>
    <w:p w:rsidRDefault="00022B55" w:rsidP="00022B55" w:rsidR="00022B55" w:rsidRPr="00D05CA9">
      <w:pPr>
        <w:tabs>
          <w:tab w:pos="4116" w:val="left"/>
        </w:tabs>
      </w:pPr>
    </w:p>
    <w:p w:rsidRDefault="00022B55" w:rsidP="00022B55" w:rsidR="00022B55" w:rsidRPr="00D05CA9">
      <w:pPr>
        <w:tabs>
          <w:tab w:pos="4116" w:val="left"/>
        </w:tabs>
      </w:pPr>
    </w:p>
    <w:p w:rsidRDefault="00022B55" w:rsidP="00022B55" w:rsidR="00022B55" w:rsidRPr="00D05CA9">
      <w:pPr>
        <w:tabs>
          <w:tab w:pos="4116" w:val="left"/>
        </w:tabs>
      </w:pPr>
    </w:p>
    <w:p w:rsidRDefault="00022B55" w:rsidP="00022B55" w:rsidR="00022B55" w:rsidRPr="00D05CA9">
      <w:pPr>
        <w:tabs>
          <w:tab w:pos="4116" w:val="left"/>
        </w:tabs>
      </w:pPr>
    </w:p>
    <w:p w:rsidRDefault="00022B55" w:rsidP="00022B55" w:rsidR="00022B55" w:rsidRPr="00D05CA9">
      <w:pPr>
        <w:tabs>
          <w:tab w:pos="4116" w:val="left"/>
        </w:tabs>
      </w:pPr>
    </w:p>
    <w:p w:rsidRDefault="00022B55" w:rsidP="00022B55" w:rsidR="00022B55" w:rsidRPr="00D05CA9">
      <w:pPr>
        <w:tabs>
          <w:tab w:pos="4116" w:val="left"/>
        </w:tabs>
      </w:pPr>
    </w:p>
    <w:p w:rsidRDefault="00022B55" w:rsidP="00022B55" w:rsidR="00022B55" w:rsidRPr="00D05CA9">
      <w:pPr>
        <w:tabs>
          <w:tab w:pos="4116" w:val="left"/>
        </w:tabs>
      </w:pPr>
    </w:p>
    <w:p w:rsidRDefault="00022B55" w:rsidP="00022B55" w:rsidR="00022B55" w:rsidRPr="00D05CA9"/>
    <w:p w:rsidRDefault="00022B55" w:rsidP="00022B55" w:rsidR="00022B55" w:rsidRPr="00D05CA9"/>
    <w:p w:rsidRDefault="00022B55" w:rsidP="00022B55" w:rsidR="00022B55" w:rsidRPr="00D05CA9"/>
    <w:p w:rsidRDefault="00022B55" w:rsidP="00022B55" w:rsidR="00022B55" w:rsidRPr="00D05CA9"/>
    <w:p w:rsidRDefault="00022B55" w:rsidP="00022B55" w:rsidR="00022B55" w:rsidRPr="00D05CA9"/>
    <w:p w:rsidRDefault="00022B55" w:rsidP="00022B55" w:rsidR="00022B55" w:rsidRPr="00D05CA9"/>
    <w:p w:rsidRDefault="00022B55" w:rsidP="00022B55" w:rsidR="00022B55" w:rsidRPr="00D05CA9"/>
    <w:p w:rsidRDefault="00022B55" w:rsidP="00022B55" w:rsidR="00022B55" w:rsidRPr="00D05CA9"/>
    <w:p w:rsidRDefault="00022B55" w:rsidP="00022B55" w:rsidR="00022B55" w:rsidRPr="00D05CA9"/>
    <w:p w:rsidRDefault="00022B55" w:rsidP="00022B55" w:rsidR="00022B55" w:rsidRPr="00D05CA9"/>
    <w:p w:rsidRDefault="00022B55" w:rsidP="00022B55" w:rsidR="00022B55" w:rsidRPr="00D05CA9"/>
    <w:p w:rsidRDefault="00022B55" w:rsidP="00022B55" w:rsidR="00022B55" w:rsidRPr="00D05CA9"/>
    <w:p w:rsidRDefault="00022B55" w:rsidP="00022B55" w:rsidR="00022B55" w:rsidRPr="00D05CA9"/>
    <w:p w:rsidRDefault="00022B55" w:rsidP="00022B55" w:rsidR="00022B55" w:rsidRPr="00D05CA9"/>
    <w:p w:rsidRDefault="00022B55" w:rsidP="00022B55" w:rsidR="00022B55" w:rsidRPr="00D05CA9"/>
    <w:p w:rsidRDefault="00022B55" w:rsidP="00022B55" w:rsidR="00022B55"/>
    <w:p w:rsidRDefault="00022B55" w:rsidP="00022B55" w:rsidR="00022B55"/>
    <w:p w:rsidRDefault="00022B55" w:rsidP="00022B55" w:rsidR="00022B55"/>
    <w:p w:rsidRDefault="00022B55" w:rsidP="00022B55" w:rsidR="00022B55"/>
    <w:p w:rsidRDefault="00022B55" w:rsidP="00022B55" w:rsidR="00022B55"/>
    <w:p w:rsidRDefault="00022B55" w:rsidP="00022B55" w:rsidR="00022B55"/>
    <w:p w:rsidRDefault="00022B55" w:rsidP="00022B55" w:rsidR="00022B55"/>
    <w:p w:rsidRDefault="00022B55" w:rsidP="00022B55" w:rsidR="00022B55"/>
    <w:p w:rsidRDefault="00022B55" w:rsidP="00022B55" w:rsidR="00022B55"/>
    <w:p w:rsidRDefault="00022B55" w:rsidP="00022B55" w:rsidR="00022B55"/>
    <w:p w:rsidRDefault="00022B55" w:rsidP="00022B55" w:rsidR="00022B55"/>
    <w:p w:rsidRDefault="00022B55" w:rsidP="00022B55" w:rsidR="00022B55"/>
    <w:p w:rsidRDefault="00022B55" w:rsidP="00022B55" w:rsidR="00022B55"/>
    <w:p w:rsidRDefault="00022B55" w:rsidP="00022B55" w:rsidR="00022B55"/>
    <w:p w:rsidRDefault="00022B55" w:rsidP="00022B55" w:rsidR="00022B55"/>
    <w:p w:rsidRDefault="00022B55" w:rsidP="00022B55" w:rsidR="00022B55"/>
    <w:p w:rsidRDefault="00022B55" w:rsidP="00022B55" w:rsidR="00022B55"/>
    <w:p w:rsidRDefault="00022B55" w:rsidP="00022B55" w:rsidR="00022B55"/>
    <w:p w:rsidRDefault="00022B55" w:rsidP="00022B55" w:rsidR="00022B55"/>
    <w:p w:rsidRDefault="00022B55" w:rsidP="00022B55" w:rsidR="00022B55"/>
    <w:p w:rsidRDefault="00022B55" w:rsidP="00022B55" w:rsidR="00022B55"/>
    <w:p w:rsidRDefault="00022B55" w:rsidP="00022B55" w:rsidR="00022B55"/>
    <w:p w:rsidRDefault="009E5B95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130" w:rsidP="00022B55" w:rsidR="00822130">
      <w:r>
        <w:separator/>
      </w:r>
    </w:p>
  </w:endnote>
  <w:endnote w:id="0" w:type="continuationSeparator">
    <w:p w:rsidRDefault="00822130" w:rsidP="00022B55" w:rsidR="00822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130" w:rsidP="00022B55" w:rsidR="00822130">
      <w:r>
        <w:separator/>
      </w:r>
    </w:p>
  </w:footnote>
  <w:footnote w:id="0" w:type="continuationSeparator">
    <w:p w:rsidRDefault="00822130" w:rsidP="00022B55" w:rsidR="00822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130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9E5B95">
      <w:rPr>
        <w:noProof/>
      </w:rPr>
      <w:t>2</w:t>
    </w:r>
    <w:r>
      <w:fldChar w:fldCharType="end"/>
    </w:r>
    <w:r>
      <w:tab/>
    </w:r>
    <w:r w:rsidRPr="00F65D9B">
      <w:t>11 St-</w:t>
    </w:r>
    <w:r>
      <w:t>37</w:t>
    </w:r>
    <w:r w:rsidR="00022B55">
      <w:t>9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130" w:rsidP="0021081C" w:rsidR="00A81E97">
    <w:pPr>
      <w:pStyle w:val="Zaglavlje"/>
      <w:jc w:val="right"/>
    </w:pPr>
    <w:r>
      <w:t>11 St-37</w:t>
    </w:r>
    <w:r w:rsidR="00022B55">
      <w:t>9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3967"/>
    <w:rsid w:val="00022B55"/>
    <w:rsid w:val="00023967"/>
    <w:rsid w:val="00822130"/>
    <w:rsid w:val="009A6044"/>
    <w:rsid w:val="009E5B95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B5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2B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2B5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2B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B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22B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2B5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E5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B9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B9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B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B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B5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2B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2B5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2B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B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22B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2B5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E5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B9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B9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B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B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St-379/2015</izvorni_sadrzaj>
    <derivirana_varijabla naziv="DomainObject.Predmet.OznakaBroj_1">St-379/2015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PACIFIK TRADE  d.o.o. PULA</izvorni_sadrzaj>
    <derivirana_varijabla naziv="DomainObject.Predmet.ProtustrankaFormated_1">  PACIFIK TRADE  d.o.o. PULA</derivirana_varijabla>
  </DomainObject.Predmet.ProtustrankaFormated>
  <DomainObject.Predmet.ProtustrankaFormatedOIB>
    <izvorni_sadrzaj>  PACIFIK TRADE  d.o.o. PULA, OIB 05085555223</izvorni_sadrzaj>
    <derivirana_varijabla naziv="DomainObject.Predmet.ProtustrankaFormatedOIB_1">  PACIFIK TRADE  d.o.o. PULA, OIB 05085555223</derivirana_varijabla>
  </DomainObject.Predmet.ProtustrankaFormatedOIB>
  <DomainObject.Predmet.ProtustrankaFormatedWithAdress>
    <izvorni_sadrzaj> PACIFIK TRADE  d.o.o. PULA, Premanturska cesta 232, 52100 Pula</izvorni_sadrzaj>
    <derivirana_varijabla naziv="DomainObject.Predmet.ProtustrankaFormatedWithAdress_1"> PACIFIK TRADE  d.o.o. PULA, Premanturska cesta 232, 52100 Pula</derivirana_varijabla>
  </DomainObject.Predmet.ProtustrankaFormatedWithAdress>
  <DomainObject.Predmet.ProtustrankaFormatedWithAdressOIB>
    <izvorni_sadrzaj> PACIFIK TRADE  d.o.o. PULA, OIB 05085555223, Premanturska cesta 232, 52100 Pula</izvorni_sadrzaj>
    <derivirana_varijabla naziv="DomainObject.Predmet.ProtustrankaFormatedWithAdressOIB_1"> PACIFIK TRADE  d.o.o. PULA, OIB 05085555223, Premanturska cesta 232, 52100 Pula</derivirana_varijabla>
  </DomainObject.Predmet.ProtustrankaFormatedWithAdressOIB>
  <DomainObject.Predmet.ProtustrankaWithAdress>
    <izvorni_sadrzaj>PACIFIK TRADE  d.o.o. PULA Premanturska cesta 232, 52100 Pula</izvorni_sadrzaj>
    <derivirana_varijabla naziv="DomainObject.Predmet.ProtustrankaWithAdress_1">PACIFIK TRADE  d.o.o. PULA Premanturska cesta 232, 52100 Pula</derivirana_varijabla>
  </DomainObject.Predmet.ProtustrankaWithAdress>
  <DomainObject.Predmet.ProtustrankaWithAdressOIB>
    <izvorni_sadrzaj>PACIFIK TRADE  d.o.o. PULA, OIB 05085555223, Premanturska cesta 232, 52100 Pula</izvorni_sadrzaj>
    <derivirana_varijabla naziv="DomainObject.Predmet.ProtustrankaWithAdressOIB_1">PACIFIK TRADE  d.o.o. PULA, OIB 05085555223, Premanturska cesta 232, 52100 Pula</derivirana_varijabla>
  </DomainObject.Predmet.ProtustrankaWithAdressOIB>
  <DomainObject.Predmet.ProtustrankaNazivFormated>
    <izvorni_sadrzaj>PACIFIK TRADE  d.o.o. PULA</izvorni_sadrzaj>
    <derivirana_varijabla naziv="DomainObject.Predmet.ProtustrankaNazivFormated_1">PACIFIK TRADE  d.o.o. PULA</derivirana_varijabla>
  </DomainObject.Predmet.ProtustrankaNazivFormated>
  <DomainObject.Predmet.ProtustrankaNazivFormatedOIB>
    <izvorni_sadrzaj>PACIFIK TRADE  d.o.o. PULA, OIB 05085555223</izvorni_sadrzaj>
    <derivirana_varijabla naziv="DomainObject.Predmet.ProtustrankaNazivFormatedOIB_1">PACIFIK TRADE  d.o.o. PULA, OIB 05085555223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50659.82</izvorni_sadrzaj>
    <derivirana_varijabla naziv="DomainObject.Predmet.TrenutnaVrijednost_1">50659.82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PACIFIK TRADE  d.o.o. PULA</item>
    </izvorni_sadrzaj>
    <derivirana_varijabla naziv="DomainObject.Predmet.ProtuStrankaListFormated_1">
      <item>PACIFIK TRADE  d.o.o. PULA</item>
    </derivirana_varijabla>
  </DomainObject.Predmet.ProtuStrankaListFormated>
  <DomainObject.Predmet.ProtuStrankaListFormatedOIB>
    <izvorni_sadrzaj>
      <item>PACIFIK TRADE  d.o.o. PULA, OIB 05085555223</item>
    </izvorni_sadrzaj>
    <derivirana_varijabla naziv="DomainObject.Predmet.ProtuStrankaListFormatedOIB_1">
      <item>PACIFIK TRADE  d.o.o. PULA, OIB 05085555223</item>
    </derivirana_varijabla>
  </DomainObject.Predmet.ProtuStrankaListFormatedOIB>
  <DomainObject.Predmet.ProtuStrankaListFormatedWithAdress>
    <izvorni_sadrzaj>
      <item>PACIFIK TRADE  d.o.o. PULA, Premanturska cesta 232, 52100 Pula</item>
    </izvorni_sadrzaj>
    <derivirana_varijabla naziv="DomainObject.Predmet.ProtuStrankaListFormatedWithAdress_1">
      <item>PACIFIK TRADE  d.o.o. PULA, Premanturska cesta 232, 52100 Pula</item>
    </derivirana_varijabla>
  </DomainObject.Predmet.ProtuStrankaListFormatedWithAdress>
  <DomainObject.Predmet.ProtuStrankaListFormatedWithAdressOIB>
    <izvorni_sadrzaj>
      <item>PACIFIK TRADE  d.o.o. PULA, OIB 05085555223, Premanturska cesta 232, 52100 Pula</item>
    </izvorni_sadrzaj>
    <derivirana_varijabla naziv="DomainObject.Predmet.ProtuStrankaListFormatedWithAdressOIB_1">
      <item>PACIFIK TRADE  d.o.o. PULA, OIB 05085555223, Premanturska cesta 232, 52100 Pula</item>
    </derivirana_varijabla>
  </DomainObject.Predmet.ProtuStrankaListFormatedWithAdressOIB>
  <DomainObject.Predmet.ProtuStrankaListNazivFormated>
    <izvorni_sadrzaj>
      <item>PACIFIK TRADE  d.o.o. PULA</item>
    </izvorni_sadrzaj>
    <derivirana_varijabla naziv="DomainObject.Predmet.ProtuStrankaListNazivFormated_1">
      <item>PACIFIK TRADE  d.o.o. PULA</item>
    </derivirana_varijabla>
  </DomainObject.Predmet.ProtuStrankaListNazivFormated>
  <DomainObject.Predmet.ProtuStrankaListNazivFormatedOIB>
    <izvorni_sadrzaj>
      <item>PACIFIK TRADE  d.o.o. PULA, OIB 05085555223</item>
    </izvorni_sadrzaj>
    <derivirana_varijabla naziv="DomainObject.Predmet.ProtuStrankaListNazivFormatedOIB_1">
      <item>PACIFIK TRADE  d.o.o. PULA, OIB 05085555223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PACIFIK TRADE  d.o.o. PULA</izvorni_sadrzaj>
    <derivirana_varijabla naziv="DomainObject.Predmet.ProtustrankaIDrugi_1">PACIFIK TRADE 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PACIFIK TRADE  d.o.o. PULA, OIB 05085555223, Premanturska cesta 232, 52100 Pula</izvorni_sadrzaj>
    <derivirana_varijabla naziv="DomainObject.Predmet.ProtustrankaIDrugiAdressOIB_1">PACIFIK TRADE  d.o.o. PULA, OIB 05085555223, Premanturska cesta 232,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PACIFIK TRADE  d.o.o. PULA</item>
    </izvorni_sadrzaj>
    <derivirana_varijabla naziv="DomainObject.Predmet.SudioniciListNaziv_1">
      <item>FINANCIJSKA AGENCIJA, RC RIJEKA, PODRUŽNICA PULA, PULA</item>
      <item>PACIFIK TRADE 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PACIFIK TRADE  d.o.o. PULA, OIB 05085555223, Premanturska cesta 232,52100 Pula</item>
    </izvorni_sadrzaj>
    <derivirana_varijabla naziv="DomainObject.Predmet.SudioniciListAdressOIB_1">
      <item>FINANCIJSKA AGENCIJA, RC RIJEKA, PODRUŽNICA PULA, PULA, OIB 85821130368, GIARDINI 5,52100 Pula</item>
      <item>PACIFIK TRADE  d.o.o. PULA, OIB 05085555223, Premanturska cesta 232,52100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05085555223</item>
    </izvorni_sadrzaj>
    <derivirana_varijabla naziv="DomainObject.Predmet.SudioniciListNazivOIB_1">
      <item>, OIB 85821130368</item>
      <item>, OIB 05085555223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374</properties:Words>
  <properties:Characters>2024</properties:Characters>
  <properties:Lines>96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2015-11-26T11:23:00Z</dcterms:created>
  <dc:creator>Mihaela Kaligari</dc:creator>
  <dc:description/>
  <cp:keywords/>
  <cp:lastModifiedBy>Mihaela Kaligari</cp:lastModifiedBy>
  <cp:lastPrinted>2015-12-10T08:47:00Z</cp:lastPrinted>
  <dcterms:modified xmlns:xsi="http://www.w3.org/2001/XMLSchema-instance" xsi:type="dcterms:W3CDTF">2015-12-10T08:47:00Z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