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a629" w14:paraId="344a629" w:rsidRDefault="00EC3677" w:rsidP="002D60CE" w:rsidR="002D60CE" w:rsidRPr="00B9015B">
      <w:pPr>
        <w:jc w:val="both"/>
        <w15:collapsed w:val="false"/>
      </w:pPr>
      <w:bookmarkStart w:name="_GoBack" w:id="0"/>
      <w:bookmarkEnd w:id="0"/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C3677">
        <w:t xml:space="preserve">                              89</w:t>
      </w:r>
      <w:r w:rsidRPr="00B9015B">
        <w:t>. St</w:t>
      </w:r>
      <w:r w:rsidR="008D101E">
        <w:t>-</w:t>
      </w:r>
      <w:r w:rsidR="00CC0225">
        <w:t>2118</w:t>
      </w:r>
      <w:r w:rsidR="00044787">
        <w:t>/1</w:t>
      </w:r>
      <w:r w:rsidR="00EC3677">
        <w:t>7-</w:t>
      </w:r>
      <w:r w:rsidR="00CC0225">
        <w:t>18</w:t>
      </w:r>
    </w:p>
    <w:p w:rsidRDefault="00EC3677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3677" w:rsidP="00EC3677" w:rsidR="00EC3677" w:rsidRPr="00662B88">
      <w:pPr>
        <w:jc w:val="both"/>
      </w:pPr>
      <w:r>
        <w:tab/>
      </w:r>
      <w:r w:rsidR="00B7644A"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CC0225" w:rsidRPr="00AB4B8B">
        <w:rPr>
          <w:lang w:val="pt-BR"/>
        </w:rPr>
        <w:t>RED WHITE  j.d.o.o., OIB: 35152477169, Zagreb, Hrvatskog sokola 79</w:t>
      </w:r>
      <w:r w:rsidRPr="00662B88">
        <w:rPr>
          <w:lang w:val="pt-BR"/>
        </w:rPr>
        <w:t xml:space="preserve">, </w:t>
      </w:r>
      <w:r w:rsidR="00CC0225">
        <w:rPr>
          <w:lang w:val="pt-BR"/>
        </w:rPr>
        <w:t>7</w:t>
      </w:r>
      <w:r w:rsidRPr="00662B88">
        <w:t xml:space="preserve">. </w:t>
      </w:r>
      <w:r w:rsidR="00CC0225">
        <w:t>prosinca</w:t>
      </w:r>
      <w:r w:rsidRPr="00662B88">
        <w:t xml:space="preserve"> 2018.,</w:t>
      </w:r>
    </w:p>
    <w:p w:rsidRDefault="000B22E7" w:rsidP="00C40A44" w:rsidR="000B22E7" w:rsidRPr="00662B88">
      <w:pPr>
        <w:ind w:firstLine="708"/>
        <w:jc w:val="both"/>
      </w:pP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CC0225" w:rsidRPr="00AB4B8B">
        <w:rPr>
          <w:lang w:val="pt-BR"/>
        </w:rPr>
        <w:t>RED WHITE  j.d.o.o., OIB: 35152477169, Zagreb, Hrvatskog sokola 79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C0225">
        <w:t>2118</w:t>
      </w:r>
      <w:r w:rsidR="00535D8E" w:rsidRPr="00B9015B">
        <w:t>-</w:t>
      </w:r>
      <w:r w:rsidR="00EC3677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="00CC0225" w:rsidRPr="00AB4B8B">
        <w:rPr>
          <w:lang w:val="pt-BR"/>
        </w:rPr>
        <w:t>RED WHITE  j.d.o.o., OIB: 35152477169, Zagreb, Hrvatskog sokola 79</w:t>
      </w:r>
      <w:r w:rsidRPr="004E6CA4">
        <w:rPr>
          <w:lang w:val="pt-BR"/>
        </w:rPr>
        <w:t>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>Prijedlog je podnesen na temelju čl. 110. st. 1. Stečajnog zakona („Narodne novine“ broj 71/15 i 104/17,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CC0225" w:rsidP="00FD5550" w:rsidR="00EC3677">
      <w:pPr>
        <w:pStyle w:val="Tijeloteksta"/>
        <w:ind w:firstLine="708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25</w:t>
      </w:r>
      <w:r w:rsidRPr="004D011B">
        <w:t xml:space="preserve">. </w:t>
      </w:r>
      <w:r>
        <w:t>srpnja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12.040,54</w:t>
      </w:r>
      <w:r w:rsidRPr="004D011B">
        <w:t xml:space="preserve"> kn, kao i da dužnik ima </w:t>
      </w:r>
      <w:r>
        <w:t>1</w:t>
      </w:r>
      <w:r w:rsidRPr="004D011B">
        <w:t xml:space="preserve"> zaposlen</w:t>
      </w:r>
      <w:r>
        <w:t>og</w:t>
      </w:r>
      <w:r w:rsidRPr="004D011B">
        <w:t xml:space="preserve">. </w:t>
      </w:r>
      <w:r w:rsidRPr="004D011B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EC3677" w:rsidRPr="004D011B">
        <w:rPr>
          <w:lang w:val="en-GB"/>
        </w:rPr>
        <w:t xml:space="preserve"> </w:t>
      </w:r>
    </w:p>
    <w:p w:rsidRDefault="00EC3677" w:rsidP="00FD5550" w:rsidR="00EC3677">
      <w:pPr>
        <w:pStyle w:val="Tijeloteksta"/>
        <w:ind w:firstLine="708"/>
        <w:rPr>
          <w:lang w:val="en-GB"/>
        </w:rPr>
      </w:pPr>
    </w:p>
    <w:p w:rsidRDefault="00FD5550" w:rsidP="00B7644A" w:rsidR="00B7644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</w:t>
      </w:r>
      <w:r w:rsidR="00901CFD" w:rsidRPr="0089526A">
        <w:lastRenderedPageBreak/>
        <w:t>prijedlogu za otvaranje stečajnog postupka</w:t>
      </w:r>
      <w:r w:rsidR="000C1F96">
        <w:t xml:space="preserve">. </w:t>
      </w:r>
      <w:r w:rsidR="00B7644A">
        <w:t>Zastupnik po zakonu dužnika</w:t>
      </w:r>
      <w:r w:rsidR="00B7644A" w:rsidRPr="0065182A">
        <w:t xml:space="preserve"> nije pristupio</w:t>
      </w:r>
      <w:r w:rsidR="00B7644A">
        <w:t xml:space="preserve"> na ročište</w:t>
      </w:r>
      <w:r w:rsidR="00B7644A" w:rsidRPr="0065182A">
        <w:t xml:space="preserve"> te nije osporio predlagateljeve tvrdnje o postojanju stečajnog razloga nesposobnosti za plaćanje.</w:t>
      </w:r>
    </w:p>
    <w:p w:rsidRDefault="00EC3677" w:rsidP="00F61007" w:rsidR="00EC3677">
      <w:pPr>
        <w:pStyle w:val="Tijeloteksta"/>
        <w:ind w:firstLine="708"/>
      </w:pPr>
    </w:p>
    <w:p w:rsidRDefault="00F23688" w:rsidP="00F23688" w:rsidR="00F2368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F23688" w:rsidP="00F23688" w:rsidR="00F2368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CC0225">
        <w:t>27</w:t>
      </w:r>
      <w:r>
        <w:t xml:space="preserve">. </w:t>
      </w:r>
      <w:r w:rsidR="00CC0225">
        <w:t>studenog</w:t>
      </w:r>
      <w:r w:rsidRPr="00AC7999">
        <w:t xml:space="preserve"> 201</w:t>
      </w:r>
      <w:r>
        <w:t>8</w:t>
      </w:r>
      <w:r w:rsidRPr="00AC7999">
        <w:t xml:space="preserve">. (list </w:t>
      </w:r>
      <w:r w:rsidR="00CC0225">
        <w:t>22</w:t>
      </w:r>
      <w:r w:rsidRPr="00AC7999">
        <w:t xml:space="preserve"> spisa) utvrdio da dužnik nije vlasnik nekretnina.</w:t>
      </w:r>
    </w:p>
    <w:p w:rsidRDefault="00B7644A" w:rsidP="00F23688" w:rsidR="00B7644A">
      <w:pPr>
        <w:jc w:val="both"/>
      </w:pPr>
    </w:p>
    <w:p w:rsidRDefault="00B7644A" w:rsidP="00F23688" w:rsidR="00B7644A">
      <w:pPr>
        <w:jc w:val="both"/>
      </w:pPr>
      <w:r>
        <w:tab/>
      </w:r>
      <w:r w:rsidR="00CC0225">
        <w:t>S</w:t>
      </w:r>
      <w:r w:rsidR="00CC0225" w:rsidRPr="001500F1">
        <w:t xml:space="preserve">pisu prileži  uvjerenje stanice za tehnički pregled vozila Euroagram TIS d.o.o. od </w:t>
      </w:r>
      <w:r w:rsidR="00CC0225">
        <w:t>5</w:t>
      </w:r>
      <w:r w:rsidR="00CC0225" w:rsidRPr="00225401">
        <w:t xml:space="preserve">. </w:t>
      </w:r>
      <w:r w:rsidR="00CC0225">
        <w:t>prosinca</w:t>
      </w:r>
      <w:r w:rsidR="00CC0225" w:rsidRPr="00225401">
        <w:t xml:space="preserve"> 2018. (list </w:t>
      </w:r>
      <w:r w:rsidR="00CC0225">
        <w:t>23</w:t>
      </w:r>
      <w:r w:rsidR="00CC0225" w:rsidRPr="00225401">
        <w:t xml:space="preserve"> spisa)</w:t>
      </w:r>
      <w:r w:rsidR="00CC0225">
        <w:t xml:space="preserve"> iz kojeg proizlazi da</w:t>
      </w:r>
      <w:r w:rsidR="00CC0225" w:rsidRPr="00225401">
        <w:t xml:space="preserve"> dužnik</w:t>
      </w:r>
      <w:r w:rsidR="00CC0225">
        <w:t xml:space="preserve"> nije</w:t>
      </w:r>
      <w:r w:rsidR="00CC0225" w:rsidRPr="00225401">
        <w:t xml:space="preserve"> vlasnik vozila</w:t>
      </w:r>
      <w:r w:rsidR="00CC0225">
        <w:t>.</w:t>
      </w:r>
    </w:p>
    <w:p w:rsidRDefault="00F23688" w:rsidP="00F61007" w:rsidR="00F23688">
      <w:pPr>
        <w:pStyle w:val="Tijeloteksta"/>
        <w:ind w:firstLine="708"/>
      </w:pPr>
    </w:p>
    <w:p w:rsidRDefault="00F23688" w:rsidP="00F23688" w:rsidR="00F23688">
      <w:pPr>
        <w:pStyle w:val="Tijeloteksta"/>
        <w:ind w:firstLine="708"/>
      </w:pPr>
      <w:r w:rsidRPr="0002701E">
        <w:t xml:space="preserve">Uvidom u </w:t>
      </w:r>
      <w:r>
        <w:t>p</w:t>
      </w:r>
      <w:r w:rsidR="00B7644A">
        <w:t>otvrdu Financijske agencije od 11</w:t>
      </w:r>
      <w:r w:rsidR="00EB5333">
        <w:t>. listopada 2018. (list 1</w:t>
      </w:r>
      <w:r w:rsidR="00CC0225">
        <w:t>2</w:t>
      </w:r>
      <w:r>
        <w:t xml:space="preserve"> spisa)</w:t>
      </w:r>
      <w:r w:rsidR="00EB5333">
        <w:t xml:space="preserve"> </w:t>
      </w:r>
      <w:r w:rsidR="00583AE0">
        <w:t>utvrđeno je da</w:t>
      </w:r>
      <w:r w:rsidR="00EB5333">
        <w:t xml:space="preserve"> </w:t>
      </w:r>
      <w:r w:rsidR="003077A2">
        <w:t xml:space="preserve">je </w:t>
      </w:r>
      <w:r w:rsidR="00EB5333">
        <w:t>dužnik na dan 11</w:t>
      </w:r>
      <w:r>
        <w:t xml:space="preserve">. </w:t>
      </w:r>
      <w:r w:rsidR="00EB5333">
        <w:t>listopada</w:t>
      </w:r>
      <w:r>
        <w:t xml:space="preserve"> 2018</w:t>
      </w:r>
      <w:r w:rsidR="00EB5333">
        <w:t>.</w:t>
      </w:r>
      <w:r>
        <w:t xml:space="preserve"> u Očevidniku redoslijeda osnova za plaćanje imao neizvršene osnove za plaćanje</w:t>
      </w:r>
      <w:r w:rsidR="00CC0225">
        <w:t xml:space="preserve"> u neprekinutom razdoblju od 562</w:t>
      </w:r>
      <w:r>
        <w:t xml:space="preserve"> dan</w:t>
      </w:r>
      <w:r w:rsidR="00CC0225">
        <w:t>a u ukupnom iznosu od 79.493,79</w:t>
      </w:r>
      <w:r>
        <w:t xml:space="preserve"> kn.</w:t>
      </w:r>
    </w:p>
    <w:p w:rsidRDefault="000B6476" w:rsidP="001861A1" w:rsidR="000B6476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D816A2" w:rsidP="009B1748" w:rsidR="00D816A2" w:rsidRPr="00134F3A">
      <w:pPr>
        <w:jc w:val="both"/>
      </w:pPr>
    </w:p>
    <w:p w:rsidRDefault="00CC0225" w:rsidP="000B6476" w:rsidR="000B6476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662B88">
      <w:pPr>
        <w:jc w:val="center"/>
      </w:pPr>
      <w:r w:rsidRPr="00B9015B">
        <w:t xml:space="preserve">U </w:t>
      </w:r>
      <w:r w:rsidR="00065B42" w:rsidRPr="00662B88">
        <w:t>Zagreb</w:t>
      </w:r>
      <w:r w:rsidR="009B3D51" w:rsidRPr="00662B88">
        <w:t>u</w:t>
      </w:r>
      <w:r w:rsidR="00CC0225">
        <w:t>,</w:t>
      </w:r>
      <w:r w:rsidR="009B3D51" w:rsidRPr="00662B88">
        <w:t xml:space="preserve"> </w:t>
      </w:r>
      <w:r w:rsidR="00CC0225">
        <w:t>7</w:t>
      </w:r>
      <w:r w:rsidR="00247586" w:rsidRPr="00662B88">
        <w:t xml:space="preserve">. </w:t>
      </w:r>
      <w:r w:rsidR="00CC0225">
        <w:t>prosinca</w:t>
      </w:r>
      <w:r w:rsidR="00247586" w:rsidRPr="00662B88">
        <w:t xml:space="preserve"> 2018</w:t>
      </w:r>
      <w:r w:rsidR="00065B42" w:rsidRPr="00662B8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C3677" w:rsidR="00EC3677" w:rsidRPr="004D011B">
      <w:pPr>
        <w:tabs>
          <w:tab w:pos="5100" w:val="left"/>
        </w:tabs>
        <w:ind w:firstLine="720"/>
        <w:jc w:val="right"/>
      </w:pPr>
      <w:r w:rsidRPr="00B9015B">
        <w:t xml:space="preserve">                                                                                                      </w:t>
      </w:r>
      <w:r w:rsidR="00EC3677" w:rsidRPr="004D011B">
        <w:t>Sudac:</w:t>
      </w:r>
    </w:p>
    <w:p w:rsidRDefault="00EC3677" w:rsidP="00EC3677" w:rsidR="00EC3677" w:rsidRPr="004D011B">
      <w:pPr>
        <w:ind w:left="5040"/>
        <w:jc w:val="right"/>
      </w:pPr>
      <w:r w:rsidRPr="004D011B">
        <w:t xml:space="preserve"> Nikolina Dorić Hadžisejdić</w:t>
      </w:r>
      <w:r w:rsidR="00187259">
        <w:t>, v.r.</w:t>
      </w:r>
    </w:p>
    <w:p w:rsidRDefault="00CC1DE7" w:rsidP="00EC3677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EC3677" w:rsidP="00065B42" w:rsidR="00EC3677"/>
    <w:p w:rsidRDefault="00187259" w:rsidP="007B64C7" w:rsidR="00187259">
      <w:pPr>
        <w:ind w:firstLine="708" w:left="3540"/>
        <w:jc w:val="right"/>
      </w:pPr>
    </w:p>
    <w:p w:rsidRDefault="00187259" w:rsidP="007B64C7" w:rsidR="00187259">
      <w:pPr>
        <w:ind w:firstLine="708" w:left="3540"/>
        <w:jc w:val="right"/>
      </w:pPr>
      <w:r>
        <w:t>Za točnost otpravka-ovlašteni službenik:</w:t>
      </w:r>
    </w:p>
    <w:p w:rsidRDefault="00187259" w:rsidP="007B64C7" w:rsidR="00187259">
      <w:pPr>
        <w:ind w:firstLine="708" w:left="3540"/>
        <w:jc w:val="right"/>
      </w:pPr>
      <w:r>
        <w:t xml:space="preserve">                                       Valentina Gabud</w:t>
      </w:r>
    </w:p>
    <w:p w:rsidRDefault="00187259" w:rsidP="00065B42" w:rsidR="00187259"/>
    <w:sectPr w:rsidSect="00CC1DE7" w:rsidR="0018725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87259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EC3677">
          <w:rPr>
            <w:sz w:val="24"/>
          </w:rPr>
          <w:tab/>
          <w:t>89</w:t>
        </w:r>
        <w:r w:rsidR="00CC1DE7">
          <w:rPr>
            <w:sz w:val="24"/>
          </w:rPr>
          <w:t xml:space="preserve">. </w:t>
        </w:r>
        <w:r w:rsidR="004E6CA4">
          <w:rPr>
            <w:sz w:val="24"/>
          </w:rPr>
          <w:t>St-</w:t>
        </w:r>
        <w:r w:rsidR="00CC0225">
          <w:rPr>
            <w:sz w:val="24"/>
          </w:rPr>
          <w:t>2118</w:t>
        </w:r>
        <w:r w:rsidR="004E6CA4">
          <w:rPr>
            <w:sz w:val="24"/>
          </w:rPr>
          <w:t>/1</w:t>
        </w:r>
        <w:r w:rsidR="00EC3677">
          <w:rPr>
            <w:sz w:val="24"/>
          </w:rPr>
          <w:t>7-</w:t>
        </w:r>
        <w:r w:rsidR="00CC0225">
          <w:rPr>
            <w:sz w:val="24"/>
          </w:rPr>
          <w:t>18</w:t>
        </w:r>
      </w:p>
    </w:sdtContent>
  </w:sdt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A3B" w:rsidR="00EC3677">
    <w:pPr>
      <w:pStyle w:val="Zaglavlje"/>
    </w:pPr>
    <w:r>
      <w:t xml:space="preserve">  </w:t>
    </w:r>
    <w:r w:rsidR="00EC3677">
      <w:t xml:space="preserve">                  </w:t>
    </w:r>
    <w:r w:rsidR="00EC3677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B6476"/>
    <w:rsid w:val="000C1F96"/>
    <w:rsid w:val="000E335E"/>
    <w:rsid w:val="001013EE"/>
    <w:rsid w:val="00134F3A"/>
    <w:rsid w:val="001861A1"/>
    <w:rsid w:val="00187259"/>
    <w:rsid w:val="001A762F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077A2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AE0"/>
    <w:rsid w:val="00583B18"/>
    <w:rsid w:val="0059075B"/>
    <w:rsid w:val="00591F57"/>
    <w:rsid w:val="005C6039"/>
    <w:rsid w:val="005D0E7F"/>
    <w:rsid w:val="00650D44"/>
    <w:rsid w:val="00662884"/>
    <w:rsid w:val="00662B88"/>
    <w:rsid w:val="00682CD1"/>
    <w:rsid w:val="006B5D8C"/>
    <w:rsid w:val="00704DD0"/>
    <w:rsid w:val="007150E9"/>
    <w:rsid w:val="00754CF2"/>
    <w:rsid w:val="0079202A"/>
    <w:rsid w:val="007A38D3"/>
    <w:rsid w:val="007B068E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7644A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0225"/>
    <w:rsid w:val="00CC1DE7"/>
    <w:rsid w:val="00D24310"/>
    <w:rsid w:val="00D677F7"/>
    <w:rsid w:val="00D803A5"/>
    <w:rsid w:val="00D816A2"/>
    <w:rsid w:val="00DE0F86"/>
    <w:rsid w:val="00E0682D"/>
    <w:rsid w:val="00E24B5E"/>
    <w:rsid w:val="00E5592A"/>
    <w:rsid w:val="00E97767"/>
    <w:rsid w:val="00EB5333"/>
    <w:rsid w:val="00EC3677"/>
    <w:rsid w:val="00EF3D26"/>
    <w:rsid w:val="00F23688"/>
    <w:rsid w:val="00F26A3B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St-2118/2017</izvorni_sadrzaj>
    <derivirana_varijabla naziv="DomainObject.Predmet.OznakaBroj_1">St-2118/2017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WHITE jednostavno društvo s oganičenom odgovornošću za trgovinu i usluge zastupanog po punomoćniku Ivana Klepač</izvorni_sadrzaj>
    <derivirana_varijabla naziv="DomainObject.Predmet.ProtustrankaFormated_1">  RED WHITE jednostavno društvo s oganičenom odgovornošću za trgovinu i usluge zastupanog po punomoćniku Ivana Klepač</derivirana_varijabla>
  </DomainObject.Predmet.ProtustrankaFormated>
  <DomainObject.Predmet.ProtustrankaFormatedOIB>
    <izvorni_sadrzaj>  RED WHITE jednostavno društvo s oganičenom odgovornošću za trgovinu i usluge, OIB 35152477169 zastupanog po punomoćniku Ivana Klepač</izvorni_sadrzaj>
    <derivirana_varijabla naziv="DomainObject.Predmet.ProtustrankaFormatedOIB_1">  RED WHITE jednostavno društvo s oganičenom odgovornošću za trgovinu i usluge, OIB 35152477169 zastupanog po punomoćniku Ivana Klepač</derivirana_varijabla>
  </DomainObject.Predmet.ProtustrankaFormatedOIB>
  <DomainObject.Predmet.ProtustrankaFormatedWithAdress>
    <izvorni_sadrzaj> RED WHITE jednostavno društvo s oganičenom odgovornošću za trgovinu i usluge, Hrvatskog sokola 79, 10000 Zagreb zastupanog po punomoćniku Ivana Klepač</izvorni_sadrzaj>
    <derivirana_varijabla naziv="DomainObject.Predmet.ProtustrankaFormatedWithAdress_1"> RED WHITE jednostavno društvo s oganičenom odgovornošću za trgovinu i usluge, Hrvatskog sokola 79, 10000 Zagreb zastupanog po punomoćniku Ivana Klepač</derivirana_varijabla>
  </DomainObject.Predmet.ProtustrankaFormatedWithAdress>
  <DomainObject.Predmet.ProtustrankaFormatedWithAdressOIB>
    <izvorni_sadrzaj> RED WHITE jednostavno društvo s oganičenom odgovornošću za trgovinu i usluge, OIB 35152477169, Hrvatskog sokola 79, 10000 Zagreb zastupanog po punomoćniku Ivana Klepač</izvorni_sadrzaj>
    <derivirana_varijabla naziv="DomainObject.Predmet.ProtustrankaFormatedWithAdressOIB_1"> RED WHITE jednostavno društvo s oganičenom odgovornošću za trgovinu i usluge, OIB 35152477169, Hrvatskog sokola 79, 10000 Zagreb zastupanog po punomoćniku Ivana Klepač</derivirana_varijabla>
  </DomainObject.Predmet.ProtustrankaFormatedWithAdressOIB>
  <DomainObject.Predmet.ProtustrankaWithAdress>
    <izvorni_sadrzaj>RED WHITE jednostavno društvo s oganičenom odgovornošću za trgovinu i usluge Hrvatskog sokola 79, 10000 Zagreb</izvorni_sadrzaj>
    <derivirana_varijabla naziv="DomainObject.Predmet.ProtustrankaWithAdress_1">RED WHITE jednostavno društvo s oganičenom odgovornošću za trgovinu i usluge Hrvatskog sokola 79, 10000 Zagreb</derivirana_varijabla>
  </DomainObject.Predmet.ProtustrankaWithAdress>
  <DomainObject.Predmet.ProtustrankaWithAdressOIB>
    <izvorni_sadrzaj>RED WHITE jednostavno društvo s oganičenom odgovornošću za trgovinu i usluge, OIB 35152477169, Hrvatskog sokola 79, 10000 Zagreb</izvorni_sadrzaj>
    <derivirana_varijabla naziv="DomainObject.Predmet.ProtustrankaWithAdressOIB_1">RED WHITE jednostavno društvo s oganičenom odgovornošću za trgovinu i usluge, OIB 35152477169, Hrvatskog sokola 79, 10000 Zagreb</derivirana_varijabla>
  </DomainObject.Predmet.ProtustrankaWithAdressOIB>
  <DomainObject.Predmet.ProtustrankaNazivFormated>
    <izvorni_sadrzaj>RED WHITE jednostavno društvo s oganičenom odgovornošću za trgovinu i usluge</izvorni_sadrzaj>
    <derivirana_varijabla naziv="DomainObject.Predmet.ProtustrankaNazivFormated_1">RED WHITE jednostavno društvo s oganičenom odgovornošću za trgovinu i usluge</derivirana_varijabla>
  </DomainObject.Predmet.ProtustrankaNazivFormated>
  <DomainObject.Predmet.ProtustrankaNazivFormatedOIB>
    <izvorni_sadrzaj>RED WHITE jednostavno društvo s oganičenom odgovornošću za trgovinu i usluge, OIB 35152477169</izvorni_sadrzaj>
    <derivirana_varijabla naziv="DomainObject.Predmet.ProtustrankaNazivFormatedOIB_1">RED WHITE jednostavno društvo s oganičenom odgovornošću za trgovinu i usluge, OIB 35152477169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 WHITE jednostavno društvo s oganičenom odgovornošću za trgovinu i usluge zastupanog po punomoćniku Ivana Klepač</item>
    </izvorni_sadrzaj>
    <derivirana_varijabla naziv="DomainObject.Predmet.ProtuStrankaListFormated_1">
      <item>RED WHITE jednostavno društvo s oganičenom odgovornošću za trgovinu i usluge zastupanog po punomoćniku Ivana Klepač</item>
    </derivirana_varijabla>
  </DomainObject.Predmet.ProtuStrankaListFormated>
  <DomainObject.Predmet.ProtuStrankaListFormatedOIB>
    <izvorni_sadrzaj>
      <item>RED WHITE jednostavno društvo s oganičenom odgovornošću za trgovinu i usluge, OIB 35152477169 zastupanog po punomoćniku Ivana Klepač</item>
    </izvorni_sadrzaj>
    <derivirana_varijabla naziv="DomainObject.Predmet.ProtuStrankaListFormatedOIB_1">
      <item>RED WHITE jednostavno društvo s oganičenom odgovornošću za trgovinu i usluge, OIB 35152477169 zastupanog po punomoćniku Ivana Klepač</item>
    </derivirana_varijabla>
  </DomainObject.Predmet.ProtuStrankaListFormatedOIB>
  <DomainObject.Predmet.ProtuStrankaListFormatedWithAdress>
    <izvorni_sadrzaj>
      <item>RED WHITE jednostavno društvo s oganičenom odgovornošću za trgovinu i usluge, Hrvatskog sokola 79, 10000 Zagreb zastupanog po punomoćniku Ivana Klepač</item>
    </izvorni_sadrzaj>
    <derivirana_varijabla naziv="DomainObject.Predmet.ProtuStrankaListFormatedWithAdress_1">
      <item>RED WHITE jednostavno društvo s oganičenom odgovornošću za trgovinu i usluge, Hrvatskog sokola 79, 10000 Zagreb zastupanog po punomoćniku Ivana Klepač</item>
    </derivirana_varijabla>
  </DomainObject.Predmet.ProtuStrankaListFormatedWithAdress>
  <DomainObject.Predmet.ProtuStrankaListFormatedWithAdressOIB>
    <izvorni_sadrzaj>
      <item>RED WHITE jednostavno društvo s oganičenom odgovornošću za trgovinu i usluge, OIB 35152477169, Hrvatskog sokola 79, 10000 Zagreb zastupanog po punomoćniku Ivana Klepač</item>
    </izvorni_sadrzaj>
    <derivirana_varijabla naziv="DomainObject.Predmet.ProtuStrankaListFormatedWithAdressOIB_1">
      <item>RED WHITE jednostavno društvo s oganičenom odgovornošću za trgovinu i usluge, OIB 35152477169, Hrvatskog sokola 79, 10000 Zagreb zastupanog po punomoćniku Ivana Klepač</item>
    </derivirana_varijabla>
  </DomainObject.Predmet.ProtuStrankaListFormatedWithAdressOIB>
  <DomainObject.Predmet.ProtuStrankaListNazivFormated>
    <izvorni_sadrzaj>
      <item>RED WHITE jednostavno društvo s oganičenom odgovornošću za trgovinu i usluge</item>
    </izvorni_sadrzaj>
    <derivirana_varijabla naziv="DomainObject.Predmet.ProtuStrankaListNazivFormated_1">
      <item>RED WHITE jednostavno društvo s oganičenom odgovornošću za trgovinu i usluge</item>
    </derivirana_varijabla>
  </DomainObject.Predmet.ProtuStrankaListNazivFormated>
  <DomainObject.Predmet.ProtuStrankaListNazivFormatedOIB>
    <izvorni_sadrzaj>
      <item>RED WHITE jednostavno društvo s oganičenom odgovornošću za trgovinu i usluge, OIB 35152477169</item>
    </izvorni_sadrzaj>
    <derivirana_varijabla naziv="DomainObject.Predmet.ProtuStrankaListNazivFormatedOIB_1">
      <item>RED WHITE jednostavno društvo s oganičenom odgovornošću za trgovinu i usluge, OIB 35152477169</item>
    </derivirana_varijabla>
  </DomainObject.Predmet.ProtuStrankaListNazivFormatedOIB>
  <DomainObject.Predmet.OstaliListFormated>
    <izvorni_sadrzaj>
      <item>Ivana Klepač punomoćnica sudionika u postupku RED WHITE jednostavno društvo s oganičenom odgovornošću za trgovinu i usluge</item>
    </izvorni_sadrzaj>
    <derivirana_varijabla naziv="DomainObject.Predmet.OstaliListFormated_1">
      <item>Ivana Klepač punomoćnica sudionika u postupku RED WHITE jednostavno društvo s oganičenom odgovornošću za trgovinu i usluge</item>
    </derivirana_varijabla>
  </DomainObject.Predmet.OstaliListFormated>
  <DomainObject.Predmet.OstaliListFormatedOIB>
    <izvorni_sadrzaj>
      <item>Ivana Klepač, OIB 50307064663 punomoćnica sudionika u postupku RED WHITE jednostavno društvo s oganičenom odgovornošću za trgovinu i usluge</item>
    </izvorni_sadrzaj>
    <derivirana_varijabla naziv="DomainObject.Predmet.OstaliListFormatedOIB_1">
      <item>Ivana Klepač, OIB 50307064663 punomoćnica sudionika u postupku RED WHITE jednostavno društvo s oganičenom odgovornošću za trgovinu i usluge</item>
    </derivirana_varijabla>
  </DomainObject.Predmet.OstaliListFormatedOIB>
  <DomainObject.Predmet.OstaliListFormatedWithAdress>
    <izvorni_sadrzaj>
      <item>Ivana Klepač, Hrvatskog Sokola 79, 10000 Zagreb punomoćnica sudionika u postupku RED WHITE jednostavno društvo s oganičenom odgovornošću za trgovinu i usluge</item>
    </izvorni_sadrzaj>
    <derivirana_varijabla naziv="DomainObject.Predmet.OstaliListFormatedWithAdress_1">
      <item>Ivana Klepač, Hrvatskog Sokola 79, 10000 Zagreb punomoćnica sudionika u postupku RED WHITE jednostavno društvo s oganičenom odgovornošću za trgovinu i usluge</item>
    </derivirana_varijabla>
  </DomainObject.Predmet.OstaliListFormatedWithAdress>
  <DomainObject.Predmet.OstaliListFormatedWithAdressOIB>
    <izvorni_sadrzaj>
      <item>Ivana Klepač, OIB 50307064663, Hrvatskog Sokola 79, 10000 Zagreb punomoćnica sudionika u postupku RED WHITE jednostavno društvo s oganičenom odgovornošću za trgovinu i usluge</item>
    </izvorni_sadrzaj>
    <derivirana_varijabla naziv="DomainObject.Predmet.OstaliListFormatedWithAdressOIB_1">
      <item>Ivana Klepač, OIB 50307064663, Hrvatskog Sokola 79, 10000 Zagreb punomoćnica sudionika u postupku RED WHITE jednostavno društvo s oganičenom odgovornošću za trgovinu i usluge</item>
    </derivirana_varijabla>
  </DomainObject.Predmet.OstaliListFormatedWithAdressOIB>
  <DomainObject.Predmet.OstaliListNazivFormated>
    <izvorni_sadrzaj>
      <item>Ivana Klepač</item>
    </izvorni_sadrzaj>
    <derivirana_varijabla naziv="DomainObject.Predmet.OstaliListNazivFormated_1">
      <item>Ivana Klepač</item>
    </derivirana_varijabla>
  </DomainObject.Predmet.OstaliListNazivFormated>
  <DomainObject.Predmet.OstaliListNazivFormatedOIB>
    <izvorni_sadrzaj>
      <item>Ivana Klepač, OIB 50307064663</item>
    </izvorni_sadrzaj>
    <derivirana_varijabla naziv="DomainObject.Predmet.OstaliListNazivFormatedOIB_1">
      <item>Ivana Klepač, OIB 50307064663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 WHITE jednostavno društvo s oganičenom odgovornošću za trgovinu i usluge</izvorni_sadrzaj>
    <derivirana_varijabla naziv="DomainObject.Predmet.ProtustrankaIDrugi_1">RED WHITE jednostavno društvo s oganičenom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RED WHITE jednostavno društvo s oganičenom odgovornošću za trgovinu i usluge, OIB 35152477169, Hrvatskog sokola 79, 10000 Zagreb</izvorni_sadrzaj>
    <derivirana_varijabla naziv="DomainObject.Predmet.ProtustrankaIDrugiAdressOIB_1">RED WHITE jednostavno društvo s oganičenom odgovornošću za trgovinu i usluge, OIB 35152477169, Hrvatskog sokola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 WHITE jednostavno društvo s oganičenom odgovornošću za trgovinu i usluge</item>
      <item>Ivana Klepač</item>
    </izvorni_sadrzaj>
    <derivirana_varijabla naziv="DomainObject.Predmet.SudioniciListNaziv_1">
      <item>FINA Regionalni centar Zagreb</item>
      <item>RED WHITE jednostavno društvo s oganičenom odgovornošću za trgovinu i usluge</item>
      <item>Ivana Klepač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RED WHITE jednostavno društvo s oganičenom odgovornošću za trgovinu i usluge, OIB 35152477169, Hrvatskog sokola 79,10000 Zagreb</item>
      <item>Ivana Klepač, OIB 50307064663, Hrvatskog Sokola 79,10000 Zagreb</item>
    </izvorni_sadrzaj>
    <derivirana_varijabla naziv="DomainObject.Predmet.SudioniciListAdressOIB_1">
      <item>FINA Regionalni centar Zagreb, OIB 85821130368, Trg svibanjskih žrtava 1995. br. 1,10000 Zagreb</item>
      <item>RED WHITE jednostavno društvo s oganičenom odgovornošću za trgovinu i usluge, OIB 35152477169, Hrvatskog sokola 79,10000 Zagreb</item>
      <item>Ivana Klepač, OIB 50307064663, Hrvatskog Sokola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35152477169</item>
      <item>, OIB 50307064663</item>
    </izvorni_sadrzaj>
    <derivirana_varijabla naziv="DomainObject.Predmet.SudioniciListNazivOIB_1">
      <item>, OIB 85821130368</item>
      <item>, OIB 35152477169</item>
      <item>, OIB 50307064663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St-2118/2017-11</izvorni_sadrzaj>
    <derivirana_varijabla naziv="DomainObject.PredzadnjaOdlukaIzPredmeta.Oznaka_1">St-2118/2017-11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5E0BA-4E45-4F38-A5CD-50B1010F5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4111</properties:Characters>
  <properties:Lines>94</properties:Lines>
  <properties:Paragraphs>28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gzubak</dc:creator>
  <cp:lastModifiedBy>Valentina Gabud</cp:lastModifiedBy>
  <cp:lastPrinted>2018-12-07T12:31:00Z</cp:lastPrinted>
  <dcterms:modified xmlns:xsi="http://www.w3.org/2001/XMLSchema-instance" xsi:type="dcterms:W3CDTF">2018-12-07T12:31:00Z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