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5310" w14:paraId="4765310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2F1F29">
        <w:t>2</w:t>
      </w:r>
      <w:r w:rsidR="00934CF9">
        <w:t>16</w:t>
      </w:r>
      <w:r w:rsidR="00EF0065">
        <w:t>/17-</w:t>
      </w:r>
      <w:r w:rsidR="006E7931">
        <w:t>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FF00D1">
        <w:t>Zagreb, Trg svibanjskih žrtava</w:t>
      </w:r>
      <w:r w:rsidR="00EF0065">
        <w:t xml:space="preserve">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934CF9">
        <w:t>UDRUGA ŠPORTSKIH RIBOLOVACA "ŠTUKA" PETRINJA, OIB 07140176236</w:t>
      </w:r>
      <w:r w:rsidR="00E40691">
        <w:t>,</w:t>
      </w:r>
      <w:r w:rsidR="00934CF9">
        <w:t xml:space="preserve"> Petrinja, Mihanovićeva 18</w:t>
      </w:r>
      <w:r w:rsidR="00E40691">
        <w:t>, d</w:t>
      </w:r>
      <w:r w:rsidR="00F271D6">
        <w:t>an</w:t>
      </w:r>
      <w:r w:rsidR="008654B8">
        <w:t xml:space="preserve">a </w:t>
      </w:r>
      <w:r w:rsidR="002F1F29">
        <w:t>15. svibnja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934CF9">
        <w:t>UDRUGA ŠPORTSKIH RIBOLOVACA "ŠTUKA" PETRINJA, OIB 07140176236, Petrinja, Mihanovićeva 18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6E7931">
        <w:t>Damir Cincar iz Osijeka, Sv. Ane 15b, OIB60464850994.</w:t>
      </w:r>
      <w:r w:rsidR="00F271D6">
        <w:t xml:space="preserve"> 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934CF9">
        <w:t>UDRUGA ŠPORTSKIH RIBOLOVACA "ŠTUKA" PETRINJA, OIB 07140176236, Petrinja, Mihanovićeva 18</w:t>
      </w:r>
      <w:r w:rsidR="00A92AC2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6F1393">
        <w:t>2</w:t>
      </w:r>
      <w:r w:rsidR="00934CF9">
        <w:t>7</w:t>
      </w:r>
      <w:r w:rsidR="00E40691">
        <w:t xml:space="preserve">. listopada </w:t>
      </w:r>
      <w:r w:rsidR="00F271D6">
        <w:t>2016.</w:t>
      </w:r>
      <w:r>
        <w:t xml:space="preserve"> zahtjev za provedbu skraćenog stečajnog postupka nad dužnikom </w:t>
      </w:r>
      <w:r w:rsidR="00934CF9">
        <w:t>UDRUGA ŠPORTSKIH RIBOLOVACA "ŠTUKA" PETRINJA, OIB 07140176236, Petrinja, Mihanovićeva 18.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54288F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54288F">
        <w:t xml:space="preserve">1. ožujka </w:t>
      </w:r>
      <w:r w:rsidR="00F47516">
        <w:t>2017</w:t>
      </w:r>
      <w:r w:rsidR="00332709">
        <w:t>.  godine objavio oglas na mrežnoj stranici e-Oglasna ploča sudova pod poslovnim brojem St-</w:t>
      </w:r>
      <w:r w:rsidR="0031214A">
        <w:t>2</w:t>
      </w:r>
      <w:r w:rsidR="00934CF9">
        <w:t>16/</w:t>
      </w:r>
      <w:r w:rsidR="0054288F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4288F">
        <w:t>15. svibnja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7CF" w:rsidP="00C02BFE" w:rsidR="00F657CF">
      <w:r>
        <w:separator/>
      </w:r>
    </w:p>
  </w:endnote>
  <w:endnote w:id="0" w:type="continuationSeparator">
    <w:p w:rsidRDefault="00F657CF" w:rsidP="00C02BFE" w:rsidR="00F65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7CF" w:rsidP="00C02BFE" w:rsidR="00F657CF">
      <w:r>
        <w:separator/>
      </w:r>
    </w:p>
  </w:footnote>
  <w:footnote w:id="0" w:type="continuationSeparator">
    <w:p w:rsidRDefault="00F657CF" w:rsidP="00C02BFE" w:rsidR="00F65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31214A">
      <w:t>2</w:t>
    </w:r>
    <w:r w:rsidR="00934CF9">
      <w:t>16/17-</w:t>
    </w:r>
    <w:r w:rsidR="006E7931">
      <w:t>6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6C95"/>
    <w:rsid w:val="002E7F27"/>
    <w:rsid w:val="002F192F"/>
    <w:rsid w:val="002F1F29"/>
    <w:rsid w:val="0031214A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4288F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07B2F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E7931"/>
    <w:rsid w:val="006F1393"/>
    <w:rsid w:val="0071496C"/>
    <w:rsid w:val="00715428"/>
    <w:rsid w:val="00716632"/>
    <w:rsid w:val="00741E59"/>
    <w:rsid w:val="00773573"/>
    <w:rsid w:val="0078007A"/>
    <w:rsid w:val="007811EF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0C63"/>
    <w:rsid w:val="00886ACB"/>
    <w:rsid w:val="00896E37"/>
    <w:rsid w:val="008A21DB"/>
    <w:rsid w:val="008C1F00"/>
    <w:rsid w:val="008F3926"/>
    <w:rsid w:val="0091446F"/>
    <w:rsid w:val="00934CF9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D1F1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878D4"/>
    <w:rsid w:val="00C957C6"/>
    <w:rsid w:val="00CC340C"/>
    <w:rsid w:val="00CD0B45"/>
    <w:rsid w:val="00CD0E18"/>
    <w:rsid w:val="00CF1046"/>
    <w:rsid w:val="00CF2B6E"/>
    <w:rsid w:val="00D27CBB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691"/>
    <w:rsid w:val="00E40766"/>
    <w:rsid w:val="00E42F9C"/>
    <w:rsid w:val="00E50563"/>
    <w:rsid w:val="00E51095"/>
    <w:rsid w:val="00E53AA3"/>
    <w:rsid w:val="00E63356"/>
    <w:rsid w:val="00E702E7"/>
    <w:rsid w:val="00E77E8B"/>
    <w:rsid w:val="00E91687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657CF"/>
    <w:rsid w:val="00F71E82"/>
    <w:rsid w:val="00F7276F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00D1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6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UDRUGA ŠPORTSKIH RIBOLOVACA ''ŠTUKA''</izvorni_sadrzaj>
    <derivirana_varijabla naziv="DomainObject.Predmet.ProtustrankaFormated_1">  UDRUGA ŠPORTSKIH RIBOLOVACA ''ŠTUKA''</derivirana_varijabla>
  </DomainObject.Predmet.ProtustrankaFormated>
  <DomainObject.Predmet.ProtustrankaFormatedOIB>
    <izvorni_sadrzaj>  UDRUGA ŠPORTSKIH RIBOLOVACA ''ŠTUKA'', OIB 07140176236</izvorni_sadrzaj>
    <derivirana_varijabla naziv="DomainObject.Predmet.ProtustrankaFormatedOIB_1">  UDRUGA ŠPORTSKIH RIBOLOVACA ''ŠTUKA'', OIB 07140176236</derivirana_varijabla>
  </DomainObject.Predmet.ProtustrankaFormatedOIB>
  <DomainObject.Predmet.ProtustrankaFormatedWithAdress>
    <izvorni_sadrzaj> UDRUGA ŠPORTSKIH RIBOLOVACA ''ŠTUKA'', Mihanovićeva 18, 44250 Petrinja</izvorni_sadrzaj>
    <derivirana_varijabla naziv="DomainObject.Predmet.ProtustrankaFormatedWithAdress_1"> UDRUGA ŠPORTSKIH RIBOLOVACA ''ŠTUKA'', Mihanovićeva 18, 44250 Petrinja</derivirana_varijabla>
  </DomainObject.Predmet.ProtustrankaFormatedWithAdress>
  <DomainObject.Predmet.ProtustrankaFormatedWithAdressOIB>
    <izvorni_sadrzaj> UDRUGA ŠPORTSKIH RIBOLOVACA ''ŠTUKA'', OIB 07140176236, Mihanovićeva 18, 44250 Petrinja</izvorni_sadrzaj>
    <derivirana_varijabla naziv="DomainObject.Predmet.ProtustrankaFormatedWithAdressOIB_1"> UDRUGA ŠPORTSKIH RIBOLOVACA ''ŠTUKA'', OIB 07140176236, Mihanovićeva 18, 44250 Petrinja</derivirana_varijabla>
  </DomainObject.Predmet.ProtustrankaFormatedWithAdressOIB>
  <DomainObject.Predmet.ProtustrankaWithAdress>
    <izvorni_sadrzaj>UDRUGA ŠPORTSKIH RIBOLOVACA ''ŠTUKA'' Mihanovićeva 18, 44250 Petrinja</izvorni_sadrzaj>
    <derivirana_varijabla naziv="DomainObject.Predmet.ProtustrankaWithAdress_1">UDRUGA ŠPORTSKIH RIBOLOVACA ''ŠTUKA'' Mihanovićeva 18, 44250 Petrinja</derivirana_varijabla>
  </DomainObject.Predmet.ProtustrankaWithAdress>
  <DomainObject.Predmet.ProtustrankaWithAdressOIB>
    <izvorni_sadrzaj>UDRUGA ŠPORTSKIH RIBOLOVACA ''ŠTUKA'', OIB 07140176236, Mihanovićeva 18, 44250 Petrinja</izvorni_sadrzaj>
    <derivirana_varijabla naziv="DomainObject.Predmet.ProtustrankaWithAdressOIB_1">UDRUGA ŠPORTSKIH RIBOLOVACA ''ŠTUKA'', OIB 07140176236, Mihanovićeva 18, 44250 Petrinja</derivirana_varijabla>
  </DomainObject.Predmet.ProtustrankaWithAdressOIB>
  <DomainObject.Predmet.ProtustrankaNazivFormated>
    <izvorni_sadrzaj>UDRUGA ŠPORTSKIH RIBOLOVACA ''ŠTUKA''</izvorni_sadrzaj>
    <derivirana_varijabla naziv="DomainObject.Predmet.ProtustrankaNazivFormated_1">UDRUGA ŠPORTSKIH RIBOLOVACA ''ŠTUKA''</derivirana_varijabla>
  </DomainObject.Predmet.ProtustrankaNazivFormated>
  <DomainObject.Predmet.ProtustrankaNazivFormatedOIB>
    <izvorni_sadrzaj>UDRUGA ŠPORTSKIH RIBOLOVACA ''ŠTUKA'', OIB 07140176236</izvorni_sadrzaj>
    <derivirana_varijabla naziv="DomainObject.Predmet.ProtustrankaNazivFormatedOIB_1">UDRUGA ŠPORTSKIH RIBOLOVACA ''ŠTUKA'', OIB 07140176236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ŠPORTSKIH RIBOLOVACA ''ŠTUKA''</item>
    </izvorni_sadrzaj>
    <derivirana_varijabla naziv="DomainObject.Predmet.ProtuStrankaListFormated_1">
      <item>UDRUGA ŠPORTSKIH RIBOLOVACA ''ŠTUKA''</item>
    </derivirana_varijabla>
  </DomainObject.Predmet.ProtuStrankaListFormated>
  <DomainObject.Predmet.ProtuStrankaListFormatedOIB>
    <izvorni_sadrzaj>
      <item>UDRUGA ŠPORTSKIH RIBOLOVACA ''ŠTUKA'', OIB 07140176236</item>
    </izvorni_sadrzaj>
    <derivirana_varijabla naziv="DomainObject.Predmet.ProtuStrankaListFormatedOIB_1">
      <item>UDRUGA ŠPORTSKIH RIBOLOVACA ''ŠTUKA'', OIB 07140176236</item>
    </derivirana_varijabla>
  </DomainObject.Predmet.ProtuStrankaListFormatedOIB>
  <DomainObject.Predmet.ProtuStrankaListFormatedWithAdress>
    <izvorni_sadrzaj>
      <item>UDRUGA ŠPORTSKIH RIBOLOVACA ''ŠTUKA'', Mihanovićeva 18, 44250 Petrinja</item>
    </izvorni_sadrzaj>
    <derivirana_varijabla naziv="DomainObject.Predmet.ProtuStrankaListFormatedWithAdress_1">
      <item>UDRUGA ŠPORTSKIH RIBOLOVACA ''ŠTUKA'', Mihanovićeva 18, 44250 Petrinja</item>
    </derivirana_varijabla>
  </DomainObject.Predmet.ProtuStrankaListFormatedWithAdress>
  <DomainObject.Predmet.ProtuStrankaListFormatedWithAdressOIB>
    <izvorni_sadrzaj>
      <item>UDRUGA ŠPORTSKIH RIBOLOVACA ''ŠTUKA'', OIB 07140176236, Mihanovićeva 18, 44250 Petrinja</item>
    </izvorni_sadrzaj>
    <derivirana_varijabla naziv="DomainObject.Predmet.ProtuStrankaListFormatedWithAdressOIB_1">
      <item>UDRUGA ŠPORTSKIH RIBOLOVACA ''ŠTUKA'', OIB 07140176236, Mihanovićeva 18, 44250 Petrinja</item>
    </derivirana_varijabla>
  </DomainObject.Predmet.ProtuStrankaListFormatedWithAdressOIB>
  <DomainObject.Predmet.ProtuStrankaListNazivFormated>
    <izvorni_sadrzaj>
      <item>UDRUGA ŠPORTSKIH RIBOLOVACA ''ŠTUKA''</item>
    </izvorni_sadrzaj>
    <derivirana_varijabla naziv="DomainObject.Predmet.ProtuStrankaListNazivFormated_1">
      <item>UDRUGA ŠPORTSKIH RIBOLOVACA ''ŠTUKA''</item>
    </derivirana_varijabla>
  </DomainObject.Predmet.ProtuStrankaListNazivFormated>
  <DomainObject.Predmet.ProtuStrankaListNazivFormatedOIB>
    <izvorni_sadrzaj>
      <item>UDRUGA ŠPORTSKIH RIBOLOVACA ''ŠTUKA'', OIB 07140176236</item>
    </izvorni_sadrzaj>
    <derivirana_varijabla naziv="DomainObject.Predmet.ProtuStrankaListNazivFormatedOIB_1">
      <item>UDRUGA ŠPORTSKIH RIBOLOVACA ''ŠTUKA'', OIB 07140176236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ŠPORTSKIH RIBOLOVACA ''ŠTUKA''</izvorni_sadrzaj>
    <derivirana_varijabla naziv="DomainObject.Predmet.ProtustrankaIDrugi_1">UDRUGA ŠPORTSKIH RIBOLOVACA ''ŠTUKA''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ŠPORTSKIH RIBOLOVACA ''ŠTUKA'', OIB 07140176236, Mihanovićeva 18, 44250 Petrinja</izvorni_sadrzaj>
    <derivirana_varijabla naziv="DomainObject.Predmet.ProtustrankaIDrugiAdressOIB_1">UDRUGA ŠPORTSKIH RIBOLOVACA ''ŠTUKA'', OIB 07140176236, Mihanovićeva 18,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ŠPORTSKIH RIBOLOVACA ''ŠTUKA''</item>
      <item>FINA Regionalni centar Zagreb</item>
    </izvorni_sadrzaj>
    <derivirana_varijabla naziv="DomainObject.Predmet.SudioniciListNaziv_1">
      <item>UDRUGA ŠPORTSKIH RIBOLOVACA ''ŠTUKA''</item>
      <item>FINA Regionalni centar Zagreb</item>
    </derivirana_varijabla>
  </DomainObject.Predmet.SudioniciListNaziv>
  <DomainObject.Predmet.SudioniciListAdressOIB>
    <izvorni_sadrzaj>
      <item>UDRUGA ŠPORTSKIH RIBOLOVACA ''ŠTUKA'', OIB 07140176236, Mihanovićeva 18,44250 Petrinja</item>
      <item>FINA Regionalni centar Zagreb, OIB 85821130368, Trg svibanjskih žrtava 1995. br. 1,10000 Zagreb</item>
    </izvorni_sadrzaj>
    <derivirana_varijabla naziv="DomainObject.Predmet.SudioniciListAdressOIB_1">
      <item>UDRUGA ŠPORTSKIH RIBOLOVACA ''ŠTUKA'', OIB 07140176236, Mihanovićeva 18,44250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07140176236</item>
      <item>, OIB 85821130368</item>
    </izvorni_sadrzaj>
    <derivirana_varijabla naziv="DomainObject.Predmet.SudioniciListNazivOIB_1">
      <item>, OIB 07140176236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8F084-C698-4A33-AFEF-D6AA3C14A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2321</properties:Characters>
  <properties:Lines>93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2017-05-12T12:25:00Z</dcterms:created>
  <dc:creator>Darija Miličević</dc:creator>
  <cp:lastModifiedBy>Darija Miličević</cp:lastModifiedBy>
  <cp:lastPrinted>2017-05-15T06:38:00Z</cp:lastPrinted>
  <dcterms:modified xmlns:xsi="http://www.w3.org/2001/XMLSchema-instance" xsi:type="dcterms:W3CDTF">2017-05-15T06:40:00Z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