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40fba" w14:paraId="4940fba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E529A3">
        <w:t>218/15-67</w:t>
      </w:r>
    </w:p>
    <w:p w:rsidRDefault="0043361D" w:rsidP="0043361D" w:rsidR="0043361D">
      <w:r>
        <w:rPr>
          <w:rStyle w:val="Naglaeno"/>
        </w:rPr>
        <w:t xml:space="preserve">             </w:t>
      </w:r>
      <w:r w:rsidR="0058689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361D" w:rsidP="0043361D" w:rsidR="0043361D" w:rsidRPr="00D21A2C"/>
    <w:p w:rsidRDefault="0043361D" w:rsidP="0043361D" w:rsidR="0043361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3361D" w:rsidP="0043361D" w:rsidR="0043361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361D" w:rsidP="0043361D" w:rsidR="004572F5" w:rsidRPr="0043361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4572F5" w:rsidR="004572F5">
      <w:pPr>
        <w:jc w:val="center"/>
        <w:rPr>
          <w:b/>
          <w:bCs/>
        </w:rPr>
      </w:pPr>
    </w:p>
    <w:p w:rsidRDefault="00EB185D" w:rsidR="004572F5">
      <w:pPr>
        <w:jc w:val="center"/>
      </w:pPr>
      <w:r>
        <w:t>REPUBLIKA HRVATSKA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4572F5" w:rsidR="004572F5">
      <w:pPr>
        <w:jc w:val="both"/>
      </w:pPr>
      <w:r>
        <w:tab/>
      </w:r>
      <w:r w:rsidR="00111E95">
        <w:t xml:space="preserve">Trgovački sud u Osijeku, </w:t>
      </w:r>
      <w:r w:rsidR="00EB30AE">
        <w:t>po stečajnoj sutkinji</w:t>
      </w:r>
      <w:r w:rsidR="00111E95">
        <w:t xml:space="preserve"> </w:t>
      </w:r>
      <w:r w:rsidR="00433769">
        <w:t>Nadi Roso</w:t>
      </w:r>
      <w:r w:rsidR="00111E95">
        <w:t xml:space="preserve">, u stečajnom postupku nad  dužnikom: </w:t>
      </w:r>
      <w:r w:rsidR="00586899">
        <w:rPr>
          <w:b/>
        </w:rPr>
        <w:t>DORADO d.o.o. za trgovinu i usluge "u stečaju", Nuštar, M. Držića 20B, OIB: 80415915596, MBS: 030008834</w:t>
      </w:r>
      <w:r w:rsidR="00111E95">
        <w:rPr>
          <w:b/>
          <w:bCs/>
        </w:rPr>
        <w:t>,</w:t>
      </w:r>
      <w:r w:rsidR="00B72377">
        <w:t xml:space="preserve"> dana </w:t>
      </w:r>
      <w:r w:rsidR="00586899">
        <w:t>4. srpnja</w:t>
      </w:r>
      <w:r w:rsidR="00EB30AE">
        <w:t xml:space="preserve"> 2016.</w:t>
      </w:r>
      <w:r w:rsidR="00111E95">
        <w:t xml:space="preserve"> godine,</w:t>
      </w: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981C86" w:rsidP="00981C86" w:rsidR="00763833">
      <w:pPr>
        <w:tabs>
          <w:tab w:pos="3315" w:val="left"/>
        </w:tabs>
        <w:jc w:val="both"/>
      </w:pPr>
      <w:r>
        <w:tab/>
      </w:r>
    </w:p>
    <w:p w:rsidRDefault="0000058F" w:rsidP="00E529A3" w:rsidR="0000058F" w:rsidRPr="00E529A3">
      <w:pPr>
        <w:numPr>
          <w:ilvl w:val="0"/>
          <w:numId w:val="24"/>
        </w:numPr>
        <w:ind w:firstLine="705" w:left="0"/>
        <w:jc w:val="both"/>
        <w:rPr>
          <w:rFonts w:eastAsia="Calibri"/>
        </w:rPr>
      </w:pPr>
      <w:r w:rsidRPr="0000058F">
        <w:t xml:space="preserve">Prihvaća se ponuda ponuditelja </w:t>
      </w:r>
      <w:r w:rsidR="00E529A3">
        <w:t>Ivan Slavić iz Vinkovaca, Borinačka 71a, OIB: 36178134829</w:t>
      </w:r>
      <w:r w:rsidRPr="0000058F">
        <w:t xml:space="preserve">, za kupovinu nekretnine u vlasništvu stečajnog dužnika </w:t>
      </w:r>
      <w:r w:rsidR="00586899">
        <w:rPr>
          <w:b/>
        </w:rPr>
        <w:t>DORADO d.o.o. za trgovinu i usluge "u stečaju", Nuštar, M. Držića 20B, OIB: 80415915596, MBS: 030008834</w:t>
      </w:r>
      <w:r w:rsidR="00167732" w:rsidRPr="00EB30AE">
        <w:rPr>
          <w:b/>
        </w:rPr>
        <w:t xml:space="preserve"> </w:t>
      </w:r>
      <w:r w:rsidRPr="0000058F">
        <w:t>i to za:</w:t>
      </w:r>
    </w:p>
    <w:p w:rsidRDefault="00E529A3" w:rsidP="00E529A3" w:rsidR="005E4A9F" w:rsidRPr="005E4A9F">
      <w:pPr>
        <w:ind w:firstLine="708"/>
        <w:jc w:val="both"/>
      </w:pPr>
      <w:r w:rsidRPr="00D933E7">
        <w:rPr>
          <w:b/>
          <w:bCs/>
        </w:rPr>
        <w:t xml:space="preserve">upisana kod Općinskog suda u Vukovaru zemljišnoknjižni odjel Vinkovci  zk. ul. 9022 etažno vlasništvo s određenim omjerima Poduložak 61 k.o. Vinkovci, kč. br. 2627 stambeno-poslovna zgrada br. 24 i dvorište </w:t>
      </w:r>
      <w:r>
        <w:rPr>
          <w:b/>
          <w:bCs/>
        </w:rPr>
        <w:t xml:space="preserve">u </w:t>
      </w:r>
      <w:r w:rsidRPr="00D933E7">
        <w:rPr>
          <w:b/>
          <w:bCs/>
        </w:rPr>
        <w:t>Dugoj ulici</w:t>
      </w:r>
      <w:r>
        <w:rPr>
          <w:b/>
          <w:bCs/>
        </w:rPr>
        <w:t xml:space="preserve"> </w:t>
      </w:r>
      <w:r w:rsidR="0000058F" w:rsidRPr="0000058F">
        <w:t xml:space="preserve">za iznos od </w:t>
      </w:r>
      <w:r>
        <w:rPr>
          <w:b/>
          <w:bCs/>
        </w:rPr>
        <w:t>173.330,40 kn</w:t>
      </w:r>
      <w:r w:rsidR="0000058F" w:rsidRPr="0000058F">
        <w:t>, te mu se ujedno i dosuđuje imovina u vlasništvu stečajnog dužnika.</w:t>
      </w:r>
    </w:p>
    <w:p w:rsidRDefault="0000058F" w:rsidP="0000058F" w:rsidR="0000058F" w:rsidRPr="0000058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0058F" w:rsidP="00B14F35" w:rsidR="0000058F">
      <w:pPr>
        <w:pStyle w:val="Bezproreda"/>
        <w:numPr>
          <w:ilvl w:val="0"/>
          <w:numId w:val="24"/>
        </w:numPr>
        <w:ind w:firstLine="705" w:left="0"/>
        <w:jc w:val="both"/>
        <w:rPr>
          <w:rFonts w:hAnsi="Times New Roman" w:ascii="Times New Roman"/>
          <w:sz w:val="24"/>
          <w:szCs w:val="24"/>
        </w:rPr>
      </w:pPr>
      <w:r w:rsidRPr="0000058F">
        <w:rPr>
          <w:rFonts w:hAnsi="Times New Roman" w:ascii="Times New Roman"/>
          <w:sz w:val="24"/>
          <w:szCs w:val="24"/>
        </w:rPr>
        <w:t>Nalaže se ponuditelju uplata kupovnine, umanjene za iznos položene jamčevine, u roku od 30 dana od dana pravomoćnosti rješenja o dosudi na žiro račun Trgovačkog suda u Osijeku broj: IBAN: HR3123900011300000200 kod Hrvatske poštanske banke, model: HR05, poziv na broj: 272-</w:t>
      </w:r>
      <w:r w:rsidR="00586899">
        <w:rPr>
          <w:rFonts w:hAnsi="Times New Roman" w:ascii="Times New Roman"/>
          <w:sz w:val="24"/>
          <w:szCs w:val="24"/>
        </w:rPr>
        <w:t>218-15</w:t>
      </w:r>
      <w:r w:rsidRPr="0000058F">
        <w:rPr>
          <w:rFonts w:hAnsi="Times New Roman" w:ascii="Times New Roman"/>
          <w:sz w:val="24"/>
          <w:szCs w:val="24"/>
        </w:rPr>
        <w:t>.</w:t>
      </w:r>
    </w:p>
    <w:p w:rsidRDefault="006C20C3" w:rsidP="00E529A3" w:rsidR="006C20C3" w:rsidRPr="00E529A3">
      <w:pPr>
        <w:pStyle w:val="Bezproreda"/>
        <w:numPr>
          <w:ilvl w:val="0"/>
          <w:numId w:val="24"/>
        </w:numPr>
        <w:ind w:firstLine="705" w:left="0"/>
        <w:jc w:val="both"/>
        <w:rPr>
          <w:rFonts w:hAnsi="Times New Roman" w:ascii="Times New Roman"/>
          <w:sz w:val="24"/>
          <w:szCs w:val="24"/>
        </w:rPr>
      </w:pPr>
      <w:r w:rsidRPr="00E529A3">
        <w:rPr>
          <w:rFonts w:hAnsi="Times New Roman" w:ascii="Times New Roman"/>
          <w:sz w:val="24"/>
          <w:szCs w:val="24"/>
        </w:rPr>
        <w:t>Kupac je dužan platiti sve poreze, prireze, pristojbe, kao i ostale troškove vezane s prodajom i prijenosom vlasništva nekretnine iz točke 1. izreke ovoga rješenja na kupca</w:t>
      </w:r>
      <w:r w:rsidR="00194A5E" w:rsidRPr="00E529A3">
        <w:rPr>
          <w:rFonts w:hAnsi="Times New Roman" w:ascii="Times New Roman"/>
          <w:sz w:val="24"/>
          <w:szCs w:val="24"/>
        </w:rPr>
        <w:t>.</w:t>
      </w:r>
      <w:r w:rsidR="00194A5E">
        <w:t xml:space="preserve"> </w:t>
      </w:r>
    </w:p>
    <w:p w:rsidRDefault="00E529A3" w:rsidP="00E529A3" w:rsidR="00E529A3">
      <w:pPr>
        <w:pStyle w:val="Bezproreda"/>
        <w:jc w:val="both"/>
      </w:pPr>
    </w:p>
    <w:p w:rsidRDefault="006C20C3" w:rsidP="00194A5E" w:rsidR="006C20C3">
      <w:pPr>
        <w:numPr>
          <w:ilvl w:val="0"/>
          <w:numId w:val="24"/>
        </w:numPr>
        <w:ind w:firstLine="709" w:left="0"/>
        <w:jc w:val="both"/>
      </w:pPr>
      <w:r>
        <w:t>Nakon pravomoćnosti ovoga rješenja i nakon što kupac položi kupovninu, te se u zemljišnu knjigu upiše u njegovu korist pravo vlasništva na dosuđenoj nekretnini, brisati će se prava,  tereti i zabilježbe, upisani na nekretnini.</w:t>
      </w:r>
    </w:p>
    <w:p w:rsidRDefault="006C20C3" w:rsidP="00194A5E" w:rsidR="006C20C3">
      <w:pPr>
        <w:ind w:firstLine="709"/>
        <w:jc w:val="both"/>
      </w:pPr>
    </w:p>
    <w:p w:rsidRDefault="006C20C3" w:rsidP="00194A5E" w:rsidR="0000058F">
      <w:pPr>
        <w:numPr>
          <w:ilvl w:val="0"/>
          <w:numId w:val="24"/>
        </w:numPr>
        <w:ind w:firstLine="709" w:left="0"/>
        <w:jc w:val="both"/>
      </w:pPr>
      <w:r>
        <w:t>Nakon što ponuditelj položi kupovninu i nakon pravomoćnosti ovoga rješenja nekretnina će se predati kupcu, a temeljem posebnog zaključka.</w:t>
      </w:r>
    </w:p>
    <w:p w:rsidRDefault="00BE7DD2" w:rsidP="00194A5E" w:rsidR="00BE7DD2">
      <w:pPr>
        <w:pStyle w:val="Odlomakpopisa"/>
        <w:ind w:firstLine="709" w:left="0"/>
      </w:pPr>
    </w:p>
    <w:p w:rsidRDefault="00194A5E" w:rsidP="00194A5E" w:rsidR="00194A5E">
      <w:pPr>
        <w:pStyle w:val="Odlomakpopisa"/>
        <w:ind w:firstLine="709" w:left="0"/>
      </w:pPr>
    </w:p>
    <w:p w:rsidRDefault="00194A5E" w:rsidP="00194A5E" w:rsidR="00194A5E">
      <w:pPr>
        <w:pStyle w:val="Odlomakpopisa"/>
        <w:ind w:firstLine="709" w:left="0"/>
      </w:pPr>
    </w:p>
    <w:p w:rsidRDefault="00BE7DD2" w:rsidP="00BE7DD2" w:rsidR="00BE7DD2" w:rsidRPr="00167732">
      <w:pPr>
        <w:ind w:left="1068"/>
        <w:jc w:val="both"/>
      </w:pPr>
    </w:p>
    <w:p w:rsidRDefault="0000058F" w:rsidP="0000058F" w:rsidR="0000058F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00058F">
        <w:rPr>
          <w:rFonts w:hAnsi="Times New Roman" w:ascii="Times New Roman"/>
          <w:b/>
          <w:sz w:val="24"/>
          <w:szCs w:val="24"/>
        </w:rPr>
        <w:t>Obrazloženje</w:t>
      </w:r>
    </w:p>
    <w:p w:rsidRDefault="0000058F" w:rsidP="0000058F" w:rsidR="0000058F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00058F" w:rsidP="0000058F" w:rsidR="0000058F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00058F" w:rsidP="0000058F" w:rsidR="0000058F" w:rsidRPr="0000058F">
      <w:pPr>
        <w:ind w:firstLine="708"/>
        <w:jc w:val="both"/>
      </w:pPr>
      <w:r w:rsidRPr="0000058F">
        <w:t xml:space="preserve">Na  javnoj dražbi održanoj dana </w:t>
      </w:r>
      <w:r w:rsidR="00194A5E">
        <w:t>3. srpnja 2017</w:t>
      </w:r>
      <w:r w:rsidR="00EB30AE">
        <w:t>. g.</w:t>
      </w:r>
      <w:r w:rsidRPr="0000058F">
        <w:t xml:space="preserve"> za imovinu u vlasništvu stečajnog dužnika kao jedini ponuditelj ponudu je istakao ponuditelj naveden u točki 1. izreke ovog rješenja.</w:t>
      </w:r>
    </w:p>
    <w:p w:rsidRDefault="00BE7DD2" w:rsidP="00EB30AE" w:rsidR="0000058F" w:rsidRPr="00EB30AE">
      <w:pPr>
        <w:ind w:firstLine="709"/>
        <w:jc w:val="both"/>
        <w:rPr>
          <w:rFonts w:eastAsia="Calibri"/>
        </w:rPr>
      </w:pPr>
      <w:r>
        <w:t>K</w:t>
      </w:r>
      <w:r w:rsidR="0000058F" w:rsidRPr="0000058F">
        <w:t>ako nije bilo niti jednog ponuditelja osim</w:t>
      </w:r>
      <w:r w:rsidR="0000058F">
        <w:t xml:space="preserve"> </w:t>
      </w:r>
      <w:r w:rsidR="00E529A3">
        <w:t>Ivan Slavić iz Vinkovaca, Borinačka 71a, OIB: 36178134829</w:t>
      </w:r>
      <w:r w:rsidR="0000058F" w:rsidRPr="0000058F">
        <w:t xml:space="preserve">, ispunjeni su uvjeti iz zaključka o određivanju prodaje od </w:t>
      </w:r>
      <w:r w:rsidR="00194A5E">
        <w:t>18. svibnja 2017</w:t>
      </w:r>
      <w:r w:rsidR="00EB30AE">
        <w:t>. g.</w:t>
      </w:r>
      <w:r w:rsidR="0000058F" w:rsidRPr="0000058F">
        <w:t xml:space="preserve"> i oglasa za usmenu javnu dražbu, sud je prihvatio ovu ponudu, te imovinu u vlasništvu stečajnog dužnika dosudio kao u točki 1. izreke ovog rješenja.</w:t>
      </w:r>
    </w:p>
    <w:p w:rsidRDefault="0000058F" w:rsidP="005E4A9F" w:rsidR="0000058F" w:rsidRPr="0000058F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00058F">
        <w:rPr>
          <w:rFonts w:hAnsi="Times New Roman" w:ascii="Times New Roman"/>
          <w:sz w:val="24"/>
          <w:szCs w:val="24"/>
        </w:rPr>
        <w:t>Slijedom navedenog sud je odlučio kao u izreci rješenja sukladno čl. 103. i 108. Ovršnog zakona (NN 112/12), a sve u skladu s čl. 164. Stečajnog zakona (</w:t>
      </w:r>
      <w:r w:rsidRPr="0000058F">
        <w:rPr>
          <w:rFonts w:hAnsi="Times New Roman" w:ascii="Times New Roman"/>
          <w:sz w:val="24"/>
          <w:szCs w:val="24"/>
          <w:lang w:eastAsia="hr-HR"/>
        </w:rPr>
        <w:t xml:space="preserve">NN </w:t>
      </w:r>
      <w:hyperlink r:id="rId11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44/96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2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29/99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3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129/00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4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123/03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5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82/06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6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116/10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7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25/12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8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133/12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>, 45/13).</w:t>
      </w:r>
    </w:p>
    <w:p w:rsidRDefault="0000058F" w:rsidP="0000058F" w:rsidR="0000058F" w:rsidRPr="0000058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805A3F" w:rsidP="00805A3F" w:rsidR="00805A3F" w:rsidRPr="0000058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BA441E" w:rsidR="00BA441E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586899">
        <w:t>4. srpnja 2017. g.</w:t>
      </w: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EB30AE">
        <w:t xml:space="preserve">         </w:t>
      </w:r>
      <w:r w:rsidR="000B573E" w:rsidRPr="00763833">
        <w:t>STEČAJN</w:t>
      </w:r>
      <w:r w:rsidR="00EB30AE">
        <w:t>A SUTKINJA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 w:rsidR="00194A5E">
        <w:tab/>
      </w:r>
      <w:r w:rsidR="00194A5E">
        <w:tab/>
      </w:r>
      <w:r w:rsidR="00194A5E">
        <w:tab/>
        <w:t xml:space="preserve">                 </w:t>
      </w:r>
      <w:r w:rsidR="00EB30AE">
        <w:t xml:space="preserve"> </w:t>
      </w:r>
      <w:r w:rsidR="00194A5E">
        <w:t xml:space="preserve">  </w:t>
      </w:r>
      <w:r w:rsidR="00EB30AE">
        <w:t xml:space="preserve"> </w:t>
      </w:r>
      <w:r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66DFD" w:rsidR="00666DFD">
      <w:pPr>
        <w:pStyle w:val="Tijeloteksta"/>
        <w:rPr>
          <w:b/>
          <w:bCs/>
        </w:rPr>
      </w:pPr>
    </w:p>
    <w:p w:rsidRDefault="005E4A9F" w:rsidP="005E4A9F" w:rsidR="005E4A9F" w:rsidRPr="00194A5E">
      <w:r w:rsidRPr="00194A5E">
        <w:t>DNA:</w:t>
      </w:r>
    </w:p>
    <w:p w:rsidRDefault="005E4A9F" w:rsidP="005E4A9F" w:rsidR="005E4A9F" w:rsidRPr="00194A5E">
      <w:pPr>
        <w:numPr>
          <w:ilvl w:val="0"/>
          <w:numId w:val="23"/>
        </w:numPr>
        <w:jc w:val="both"/>
      </w:pPr>
      <w:r w:rsidRPr="00194A5E">
        <w:t xml:space="preserve">st. uprav. </w:t>
      </w:r>
      <w:r w:rsidR="00586899" w:rsidRPr="00194A5E">
        <w:t>Daša Panjaković Senjić</w:t>
      </w:r>
    </w:p>
    <w:p w:rsidRDefault="00E529A3" w:rsidP="00586899" w:rsidR="00E529A3">
      <w:pPr>
        <w:numPr>
          <w:ilvl w:val="0"/>
          <w:numId w:val="23"/>
        </w:numPr>
        <w:jc w:val="both"/>
      </w:pPr>
      <w:r>
        <w:t>Ivan Slavić iz Vinkovaca, Borinačka 71a</w:t>
      </w:r>
    </w:p>
    <w:p w:rsidRDefault="005E4A9F" w:rsidP="00586899" w:rsidR="005E4A9F" w:rsidRPr="00194A5E">
      <w:pPr>
        <w:numPr>
          <w:ilvl w:val="0"/>
          <w:numId w:val="23"/>
        </w:numPr>
        <w:jc w:val="both"/>
      </w:pPr>
      <w:r w:rsidRPr="00194A5E">
        <w:t xml:space="preserve">ŽDO </w:t>
      </w:r>
      <w:r w:rsidR="00BE7DD2" w:rsidRPr="00194A5E">
        <w:t>Vukovar</w:t>
      </w:r>
    </w:p>
    <w:p w:rsidRDefault="00194A5E" w:rsidP="00586899" w:rsidR="00194A5E" w:rsidRPr="00194A5E">
      <w:pPr>
        <w:numPr>
          <w:ilvl w:val="0"/>
          <w:numId w:val="23"/>
        </w:numPr>
        <w:jc w:val="both"/>
      </w:pPr>
      <w:r w:rsidRPr="00194A5E">
        <w:t>Addiko bank d.d. Zagreb, Slavonske avenija 6</w:t>
      </w:r>
    </w:p>
    <w:p w:rsidRDefault="005E4A9F" w:rsidP="005E4A9F" w:rsidR="005E4A9F" w:rsidRPr="00194A5E">
      <w:pPr>
        <w:numPr>
          <w:ilvl w:val="0"/>
          <w:numId w:val="23"/>
        </w:numPr>
        <w:jc w:val="both"/>
      </w:pPr>
      <w:r w:rsidRPr="00194A5E">
        <w:t>e-ogl. pl.</w:t>
      </w:r>
    </w:p>
    <w:p w:rsidRDefault="005E4A9F" w:rsidP="005E4A9F" w:rsidR="005E4A9F" w:rsidRPr="00194A5E">
      <w:pPr>
        <w:numPr>
          <w:ilvl w:val="0"/>
          <w:numId w:val="23"/>
        </w:numPr>
        <w:jc w:val="both"/>
      </w:pPr>
      <w:r w:rsidRPr="00194A5E">
        <w:t>zk. odjel</w:t>
      </w:r>
      <w:r w:rsidR="006C20C3" w:rsidRPr="00194A5E">
        <w:t xml:space="preserve"> </w:t>
      </w:r>
      <w:r w:rsidR="00167732" w:rsidRPr="00194A5E">
        <w:t>Vinkovci</w:t>
      </w:r>
      <w:r w:rsidRPr="00194A5E">
        <w:t xml:space="preserve"> – nakon pravomoćnosti</w:t>
      </w:r>
    </w:p>
    <w:p w:rsidRDefault="005E4A9F" w:rsidP="005E4A9F" w:rsidR="005E4A9F" w:rsidRPr="00194A5E">
      <w:pPr>
        <w:numPr>
          <w:ilvl w:val="0"/>
          <w:numId w:val="23"/>
        </w:numPr>
        <w:jc w:val="both"/>
      </w:pPr>
      <w:r w:rsidRPr="00194A5E">
        <w:t>K-</w:t>
      </w:r>
      <w:r w:rsidR="00586899" w:rsidRPr="00194A5E">
        <w:t>4.8.</w:t>
      </w:r>
    </w:p>
    <w:p w:rsidRDefault="00E217F8" w:rsidP="00E217F8" w:rsidR="00E217F8" w:rsidRPr="00194A5E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194A5E" w:rsidP="00194A5E" w:rsidR="00194A5E">
      <w:bookmarkStart w:name="_GoBack" w:id="0"/>
      <w:bookmarkEnd w:id="0"/>
    </w:p>
    <w:p w:rsidRDefault="006E0454" w:rsidP="00194A5E" w:rsidR="006E0454">
      <w:pPr>
        <w:ind w:left="6480"/>
        <w:jc w:val="both"/>
      </w:pPr>
    </w:p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9"/>
      <w:headerReference w:type="default" r:id="rId20"/>
      <w:headerReference w:type="first" r:id="rId21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688C" w:rsidR="0068688C">
      <w:r>
        <w:separator/>
      </w:r>
    </w:p>
  </w:endnote>
  <w:endnote w:id="0" w:type="continuationSeparator">
    <w:p w:rsidRDefault="0068688C" w:rsidR="00686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688C" w:rsidR="0068688C">
      <w:r>
        <w:separator/>
      </w:r>
    </w:p>
  </w:footnote>
  <w:footnote w:id="0" w:type="continuationSeparator">
    <w:p w:rsidRDefault="0068688C" w:rsidR="006868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22A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P="00586899" w:rsidR="00586899">
    <w:pPr>
      <w:jc w:val="right"/>
    </w:pPr>
    <w:r>
      <w:tab/>
    </w:r>
    <w:r>
      <w:tab/>
    </w:r>
    <w:r w:rsidR="00586899">
      <w:t>6 St-</w:t>
    </w:r>
    <w:r w:rsidR="00E529A3">
      <w:t>218/15-67</w:t>
    </w:r>
  </w:p>
  <w:p w:rsidRDefault="00F50565" w:rsidP="00167732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6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9">
    <w:nsid w:val="54797B13"/>
    <w:multiLevelType w:val="hybridMultilevel"/>
    <w:tmpl w:val="F82E8620"/>
    <w:lvl w:tplc="C1F0B9D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5">
    <w:nsid w:val="6E5E49FD"/>
    <w:multiLevelType w:val="hybridMultilevel"/>
    <w:tmpl w:val="88243916"/>
    <w:lvl w:tplc="B226DE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7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1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2"/>
  </w:num>
  <w:num w:numId="3">
    <w:abstractNumId w:val="16"/>
  </w:num>
  <w:num w:numId="4">
    <w:abstractNumId w:val="6"/>
  </w:num>
  <w:num w:numId="5">
    <w:abstractNumId w:val="13"/>
  </w:num>
  <w:num w:numId="6">
    <w:abstractNumId w:val="18"/>
  </w:num>
  <w:num w:numId="7">
    <w:abstractNumId w:val="19"/>
  </w:num>
  <w:num w:numId="8">
    <w:abstractNumId w:val="8"/>
  </w:num>
  <w:num w:numId="9">
    <w:abstractNumId w:val="20"/>
  </w:num>
  <w:num w:numId="10">
    <w:abstractNumId w:val="2"/>
  </w:num>
  <w:num w:numId="11">
    <w:abstractNumId w:val="5"/>
  </w:num>
  <w:num w:numId="12">
    <w:abstractNumId w:val="22"/>
  </w:num>
  <w:num w:numId="13">
    <w:abstractNumId w:val="0"/>
  </w:num>
  <w:num w:numId="14">
    <w:abstractNumId w:val="11"/>
  </w:num>
  <w:num w:numId="15">
    <w:abstractNumId w:val="3"/>
  </w:num>
  <w:num w:numId="16">
    <w:abstractNumId w:val="7"/>
  </w:num>
  <w:num w:numId="17">
    <w:abstractNumId w:val="14"/>
  </w:num>
  <w:num w:numId="18">
    <w:abstractNumId w:val="1"/>
  </w:num>
  <w:num w:numId="19">
    <w:abstractNumId w:val="23"/>
  </w:num>
  <w:num w:numId="20">
    <w:abstractNumId w:val="21"/>
  </w:num>
  <w:num w:numId="21">
    <w:abstractNumId w:val="4"/>
  </w:num>
  <w:num w:numId="22">
    <w:abstractNumId w:val="9"/>
  </w:num>
  <w:num w:numId="23">
    <w:abstractNumId w:val="17"/>
  </w:num>
  <w:num w:numId="24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058F"/>
    <w:rsid w:val="000030E6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65DD6"/>
    <w:rsid w:val="00167732"/>
    <w:rsid w:val="0017291E"/>
    <w:rsid w:val="0018745E"/>
    <w:rsid w:val="00193FD2"/>
    <w:rsid w:val="00194A5E"/>
    <w:rsid w:val="00195FA9"/>
    <w:rsid w:val="001A7119"/>
    <w:rsid w:val="001B691C"/>
    <w:rsid w:val="001C7225"/>
    <w:rsid w:val="001E06D7"/>
    <w:rsid w:val="00241F8E"/>
    <w:rsid w:val="00242171"/>
    <w:rsid w:val="002531DC"/>
    <w:rsid w:val="00261DD7"/>
    <w:rsid w:val="0029177B"/>
    <w:rsid w:val="002A0808"/>
    <w:rsid w:val="002B5105"/>
    <w:rsid w:val="002C7BB6"/>
    <w:rsid w:val="002D3C4E"/>
    <w:rsid w:val="002E17E8"/>
    <w:rsid w:val="002E6AA0"/>
    <w:rsid w:val="002F78B9"/>
    <w:rsid w:val="00316FFD"/>
    <w:rsid w:val="003202B4"/>
    <w:rsid w:val="00333655"/>
    <w:rsid w:val="0033428F"/>
    <w:rsid w:val="00356785"/>
    <w:rsid w:val="0035718F"/>
    <w:rsid w:val="00363AC4"/>
    <w:rsid w:val="00365EB5"/>
    <w:rsid w:val="003A0718"/>
    <w:rsid w:val="003A3C81"/>
    <w:rsid w:val="003C1D60"/>
    <w:rsid w:val="003E5EEC"/>
    <w:rsid w:val="003F0E69"/>
    <w:rsid w:val="0040357C"/>
    <w:rsid w:val="00405CDB"/>
    <w:rsid w:val="0043361D"/>
    <w:rsid w:val="00433769"/>
    <w:rsid w:val="00437703"/>
    <w:rsid w:val="004572F5"/>
    <w:rsid w:val="00470300"/>
    <w:rsid w:val="004729F3"/>
    <w:rsid w:val="004879A8"/>
    <w:rsid w:val="004B1F30"/>
    <w:rsid w:val="004B3AE7"/>
    <w:rsid w:val="004B3D9B"/>
    <w:rsid w:val="004E03C2"/>
    <w:rsid w:val="0052368D"/>
    <w:rsid w:val="00551F22"/>
    <w:rsid w:val="0055370E"/>
    <w:rsid w:val="00575B4B"/>
    <w:rsid w:val="00586899"/>
    <w:rsid w:val="0059588D"/>
    <w:rsid w:val="005A2FC0"/>
    <w:rsid w:val="005A6222"/>
    <w:rsid w:val="005B609C"/>
    <w:rsid w:val="005B6CBA"/>
    <w:rsid w:val="005C4314"/>
    <w:rsid w:val="005C4C45"/>
    <w:rsid w:val="005D2CAF"/>
    <w:rsid w:val="005D76EF"/>
    <w:rsid w:val="005E4A9F"/>
    <w:rsid w:val="005E558D"/>
    <w:rsid w:val="006012CC"/>
    <w:rsid w:val="00602FFC"/>
    <w:rsid w:val="00627641"/>
    <w:rsid w:val="006315D8"/>
    <w:rsid w:val="00666DFD"/>
    <w:rsid w:val="00672D37"/>
    <w:rsid w:val="0068688C"/>
    <w:rsid w:val="00695AD9"/>
    <w:rsid w:val="006976A3"/>
    <w:rsid w:val="006B17D9"/>
    <w:rsid w:val="006C1EE3"/>
    <w:rsid w:val="006C20C3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92EE8"/>
    <w:rsid w:val="007A2A11"/>
    <w:rsid w:val="007B4D38"/>
    <w:rsid w:val="007E4DD9"/>
    <w:rsid w:val="00801C75"/>
    <w:rsid w:val="00805A3F"/>
    <w:rsid w:val="00820F51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449C7"/>
    <w:rsid w:val="009516A0"/>
    <w:rsid w:val="00973133"/>
    <w:rsid w:val="00981C86"/>
    <w:rsid w:val="009B72A4"/>
    <w:rsid w:val="009E299F"/>
    <w:rsid w:val="00A3682D"/>
    <w:rsid w:val="00A41D6B"/>
    <w:rsid w:val="00A439AD"/>
    <w:rsid w:val="00A652E1"/>
    <w:rsid w:val="00AA02FE"/>
    <w:rsid w:val="00AA7BA7"/>
    <w:rsid w:val="00AB71FE"/>
    <w:rsid w:val="00B03E35"/>
    <w:rsid w:val="00B05759"/>
    <w:rsid w:val="00B11FDD"/>
    <w:rsid w:val="00B14F35"/>
    <w:rsid w:val="00B2515B"/>
    <w:rsid w:val="00B258D3"/>
    <w:rsid w:val="00B2798C"/>
    <w:rsid w:val="00B47CF8"/>
    <w:rsid w:val="00B52408"/>
    <w:rsid w:val="00B56C02"/>
    <w:rsid w:val="00B72377"/>
    <w:rsid w:val="00BA388C"/>
    <w:rsid w:val="00BA441E"/>
    <w:rsid w:val="00BC5C48"/>
    <w:rsid w:val="00BE316E"/>
    <w:rsid w:val="00BE7DD2"/>
    <w:rsid w:val="00BF79EC"/>
    <w:rsid w:val="00C26D1C"/>
    <w:rsid w:val="00C3127D"/>
    <w:rsid w:val="00C5562A"/>
    <w:rsid w:val="00C63693"/>
    <w:rsid w:val="00C6437F"/>
    <w:rsid w:val="00C70563"/>
    <w:rsid w:val="00C922A5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CF3DF7"/>
    <w:rsid w:val="00D11521"/>
    <w:rsid w:val="00D16D3E"/>
    <w:rsid w:val="00D16E66"/>
    <w:rsid w:val="00D26304"/>
    <w:rsid w:val="00D3268C"/>
    <w:rsid w:val="00D42D3E"/>
    <w:rsid w:val="00D57538"/>
    <w:rsid w:val="00D6245A"/>
    <w:rsid w:val="00D75407"/>
    <w:rsid w:val="00DA30BE"/>
    <w:rsid w:val="00E13240"/>
    <w:rsid w:val="00E14F81"/>
    <w:rsid w:val="00E20D25"/>
    <w:rsid w:val="00E217F8"/>
    <w:rsid w:val="00E269A3"/>
    <w:rsid w:val="00E31F9E"/>
    <w:rsid w:val="00E529A3"/>
    <w:rsid w:val="00E6367B"/>
    <w:rsid w:val="00E71337"/>
    <w:rsid w:val="00E7394B"/>
    <w:rsid w:val="00EB185D"/>
    <w:rsid w:val="00EB30AE"/>
    <w:rsid w:val="00ED1853"/>
    <w:rsid w:val="00EE36FA"/>
    <w:rsid w:val="00EF2B4D"/>
    <w:rsid w:val="00F25F91"/>
    <w:rsid w:val="00F46F70"/>
    <w:rsid w:val="00F50565"/>
    <w:rsid w:val="00F63D27"/>
    <w:rsid w:val="00F661AF"/>
    <w:rsid w:val="00F70CCD"/>
    <w:rsid w:val="00F8328B"/>
    <w:rsid w:val="00FA0CE4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922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922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2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2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2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922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922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2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2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2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2015.</izvorni_sadrzaj>
    <derivirana_varijabla naziv="DomainObject.Predmet.DatumOsnivanja_1">17.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DORADO d.o.o. za trgovinu i usluge</izvorni_sadrzaj>
    <derivirana_varijabla naziv="DomainObject.Predmet.ProtustrankaFormated_1">  DORADO d.o.o. za trgovinu i usluge</derivirana_varijabla>
  </DomainObject.Predmet.ProtustrankaFormated>
  <DomainObject.Predmet.ProtustrankaFormatedOIB>
    <izvorni_sadrzaj>  DORADO d.o.o. za trgovinu i usluge, OIB 80415915596</izvorni_sadrzaj>
    <derivirana_varijabla naziv="DomainObject.Predmet.ProtustrankaFormatedOIB_1">  DORADO d.o.o. za trgovinu i usluge, OIB 80415915596</derivirana_varijabla>
  </DomainObject.Predmet.ProtustrankaFormatedOIB>
  <DomainObject.Predmet.ProtustrankaFormatedWithAdress>
    <izvorni_sadrzaj> DORADO d.o.o. za trgovinu i usluge, Marina Držića 20B, 32221 Nuštar</izvorni_sadrzaj>
    <derivirana_varijabla naziv="DomainObject.Predmet.ProtustrankaFormatedWithAdress_1"> DORADO d.o.o. za trgovinu i usluge, Marina Držića 20B, 32221 Nuštar</derivirana_varijabla>
  </DomainObject.Predmet.ProtustrankaFormatedWithAdress>
  <DomainObject.Predmet.ProtustrankaFormatedWithAdressOIB>
    <izvorni_sadrzaj> DORADO d.o.o. za trgovinu i usluge, OIB 80415915596, Marina Držića 20B, 32221 Nuštar</izvorni_sadrzaj>
    <derivirana_varijabla naziv="DomainObject.Predmet.ProtustrankaFormatedWithAdressOIB_1"> DORADO d.o.o. za trgovinu i usluge, OIB 80415915596, Marina Držića 20B, 32221 Nuštar</derivirana_varijabla>
  </DomainObject.Predmet.ProtustrankaFormatedWithAdressOIB>
  <DomainObject.Predmet.ProtustrankaWithAdress>
    <izvorni_sadrzaj>DORADO d.o.o. za trgovinu i usluge Marina Držića 20B, 32221 Nuštar</izvorni_sadrzaj>
    <derivirana_varijabla naziv="DomainObject.Predmet.ProtustrankaWithAdress_1">DORADO d.o.o. za trgovinu i usluge Marina Držića 20B, 32221 Nuštar</derivirana_varijabla>
  </DomainObject.Predmet.ProtustrankaWithAdress>
  <DomainObject.Predmet.ProtustrankaWithAdressOIB>
    <izvorni_sadrzaj>DORADO d.o.o. za trgovinu i usluge, OIB 80415915596, Marina Držića 20B, 32221 Nuštar</izvorni_sadrzaj>
    <derivirana_varijabla naziv="DomainObject.Predmet.ProtustrankaWithAdressOIB_1">DORADO d.o.o. za trgovinu i usluge, OIB 80415915596, Marina Držića 20B, 32221 Nuštar</derivirana_varijabla>
  </DomainObject.Predmet.ProtustrankaWithAdressOIB>
  <DomainObject.Predmet.ProtustrankaNazivFormated>
    <izvorni_sadrzaj>DORADO d.o.o. za trgovinu i usluge</izvorni_sadrzaj>
    <derivirana_varijabla naziv="DomainObject.Predmet.ProtustrankaNazivFormated_1">DORADO d.o.o. za trgovinu i usluge</derivirana_varijabla>
  </DomainObject.Predmet.ProtustrankaNazivFormated>
  <DomainObject.Predmet.ProtustrankaNazivFormatedOIB>
    <izvorni_sadrzaj>DORADO d.o.o. za trgovinu i usluge, OIB 80415915596</izvorni_sadrzaj>
    <derivirana_varijabla naziv="DomainObject.Predmet.ProtustrankaNazivFormatedOIB_1">DORADO d.o.o. za trgovinu i usluge, OIB 80415915596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DORADO d.o.o. za trgovinu i usluge</item>
    </izvorni_sadrzaj>
    <derivirana_varijabla naziv="DomainObject.Predmet.ProtuStrankaListFormated_1">
      <item>DORADO d.o.o. za trgovinu i usluge</item>
    </derivirana_varijabla>
  </DomainObject.Predmet.ProtuStrankaListFormated>
  <DomainObject.Predmet.ProtuStrankaListFormatedOIB>
    <izvorni_sadrzaj>
      <item>DORADO d.o.o. za trgovinu i usluge, OIB 80415915596</item>
    </izvorni_sadrzaj>
    <derivirana_varijabla naziv="DomainObject.Predmet.ProtuStrankaListFormatedOIB_1">
      <item>DORADO d.o.o. za trgovinu i usluge, OIB 80415915596</item>
    </derivirana_varijabla>
  </DomainObject.Predmet.ProtuStrankaListFormatedOIB>
  <DomainObject.Predmet.ProtuStrankaListFormatedWithAdress>
    <izvorni_sadrzaj>
      <item>DORADO d.o.o. za trgovinu i usluge, Marina Držića 20B, 32221 Nuštar</item>
    </izvorni_sadrzaj>
    <derivirana_varijabla naziv="DomainObject.Predmet.ProtuStrankaListFormatedWithAdress_1">
      <item>DORADO d.o.o. za trgovinu i usluge, Marina Držića 20B, 32221 Nuštar</item>
    </derivirana_varijabla>
  </DomainObject.Predmet.ProtuStrankaListFormatedWithAdress>
  <DomainObject.Predmet.ProtuStrankaListFormatedWithAdressOIB>
    <izvorni_sadrzaj>
      <item>DORADO d.o.o. za trgovinu i usluge, OIB 80415915596, Marina Držića 20B, 32221 Nuštar</item>
    </izvorni_sadrzaj>
    <derivirana_varijabla naziv="DomainObject.Predmet.ProtuStrankaListFormatedWithAdressOIB_1">
      <item>DORADO d.o.o. za trgovinu i usluge, OIB 80415915596, Marina Držića 20B, 32221 Nuštar</item>
    </derivirana_varijabla>
  </DomainObject.Predmet.ProtuStrankaListFormatedWithAdressOIB>
  <DomainObject.Predmet.ProtuStrankaListNazivFormated>
    <izvorni_sadrzaj>
      <item>DORADO d.o.o. za trgovinu i usluge</item>
    </izvorni_sadrzaj>
    <derivirana_varijabla naziv="DomainObject.Predmet.ProtuStrankaListNazivFormated_1">
      <item>DORADO d.o.o. za trgovinu i usluge</item>
    </derivirana_varijabla>
  </DomainObject.Predmet.ProtuStrankaListNazivFormated>
  <DomainObject.Predmet.ProtuStrankaListNazivFormatedOIB>
    <izvorni_sadrzaj>
      <item>DORADO d.o.o. za trgovinu i usluge, OIB 80415915596</item>
    </izvorni_sadrzaj>
    <derivirana_varijabla naziv="DomainObject.Predmet.ProtuStrankaListNazivFormatedOIB_1">
      <item>DORADO d.o.o. za trgovinu i usluge, OIB 80415915596</item>
    </derivirana_varijabla>
  </DomainObject.Predmet.ProtuStrankaListNazivFormatedOIB>
  <DomainObject.Predmet.OstaliListFormated>
    <izvorni_sadrzaj>
      <item>Daša Panjaković Senjić</item>
    </izvorni_sadrzaj>
    <derivirana_varijabla naziv="DomainObject.Predmet.OstaliListFormated_1">
      <item>Daša Panjaković Senjić</item>
    </derivirana_varijabla>
  </DomainObject.Predmet.OstaliListFormated>
  <DomainObject.Predmet.OstaliListFormatedOIB>
    <izvorni_sadrzaj>
      <item>Daša Panjaković Senjić, OIB 39849053592</item>
    </izvorni_sadrzaj>
    <derivirana_varijabla naziv="DomainObject.Predmet.OstaliListFormatedOIB_1">
      <item>Daša Panjaković Senjić, OIB 39849053592</item>
    </derivirana_varijabla>
  </DomainObject.Predmet.OstaliListFormatedOIB>
  <DomainObject.Predmet.OstaliListFormatedWithAdress>
    <izvorni_sadrzaj>
      <item>Daša Panjaković Senjić, Gornjodravska Obala 89a, 31000 Osijek</item>
    </izvorni_sadrzaj>
    <derivirana_varijabla naziv="DomainObject.Predmet.OstaliListFormatedWithAdress_1">
      <item>Daša Panjaković Senjić, Gornjodravska Obala 89a, 31000 Osijek</item>
    </derivirana_varijabla>
  </DomainObject.Predmet.OstaliListFormatedWithAdress>
  <DomainObject.Predmet.OstaliListFormatedWithAdressOIB>
    <izvorni_sadrzaj>
      <item>Daša Panjaković Senjić, OIB 39849053592, Gornjodravska Obala 89a, 31000 Osijek</item>
    </izvorni_sadrzaj>
    <derivirana_varijabla naziv="DomainObject.Predmet.OstaliListFormatedWithAdressOIB_1">
      <item>Daša Panjaković Senjić, OIB 39849053592, Gornjodravska Obala 89a, 31000 Osijek</item>
    </derivirana_varijabla>
  </DomainObject.Predmet.OstaliListFormatedWithAdressOIB>
  <DomainObject.Predmet.OstaliListNazivFormated>
    <izvorni_sadrzaj>
      <item>Daša Panjaković Senjić</item>
    </izvorni_sadrzaj>
    <derivirana_varijabla naziv="DomainObject.Predmet.OstaliListNazivFormated_1">
      <item>Daša Panjaković Senjić</item>
    </derivirana_varijabla>
  </DomainObject.Predmet.OstaliListNazivFormated>
  <DomainObject.Predmet.OstaliListNazivFormatedOIB>
    <izvorni_sadrzaj>
      <item>Daša Panjaković Senjić, OIB 39849053592</item>
    </izvorni_sadrzaj>
    <derivirana_varijabla naziv="DomainObject.Predmet.OstaliListNazivFormatedOIB_1"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DORADO d.o.o. za trgovinu i usluge</izvorni_sadrzaj>
    <derivirana_varijabla naziv="DomainObject.Predmet.ProtustrankaIDrugi_1">DORADO d.o.o. za trgovinu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DORADO d.o.o. za trgovinu i usluge, OIB 80415915596, Marina Držića 20B, 32221 Nuštar</izvorni_sadrzaj>
    <derivirana_varijabla naziv="DomainObject.Predmet.ProtustrankaIDrugiAdressOIB_1">DORADO d.o.o. za trgovinu i usluge, OIB 80415915596, Marina Držića 20B,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DORADO d.o.o. za trgovinu i usluge</item>
      <item>Daša Panjaković Senjić</item>
    </izvorni_sadrzaj>
    <derivirana_varijabla naziv="DomainObject.Predmet.SudioniciListNaziv_1">
      <item>Fina Regionalni centar Osijek</item>
      <item>DORADO d.o.o. za trgovinu i usluge</item>
      <item>Daša Panjaković Senjić</item>
    </derivirana_varijabla>
  </DomainObject.Predmet.SudioniciListNaziv>
  <DomainObject.Predmet.SudioniciListAdressOIB>
    <izvorni_sadrzaj>
      <item>Fina Regionalni centar Osijek, OIB 85821130368</item>
      <item>DORADO d.o.o. za trgovinu i usluge, OIB 80415915596, Marina Držića 20B,32221 Nuštar</item>
      <item>Daša Panjaković Senjić, OIB 39849053592, Gornjodravska Obala 89a,31000 Osijek</item>
    </izvorni_sadrzaj>
    <derivirana_varijabla naziv="DomainObject.Predmet.SudioniciListAdressOIB_1">
      <item>Fina Regionalni centar Osijek, OIB 85821130368</item>
      <item>DORADO d.o.o. za trgovinu i usluge, OIB 80415915596, Marina Držića 20B,32221 Nuštar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80415915596</item>
      <item>, OIB 39849053592</item>
    </izvorni_sadrzaj>
    <derivirana_varijabla naziv="DomainObject.Predmet.SudioniciListNazivOIB_1">
      <item>, OIB 85821130368</item>
      <item>, OIB 80415915596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713C18-3BE8-457D-AABF-EA41C8F6B4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475</properties:Words>
  <properties:Characters>2514</properties:Characters>
  <properties:Lines>117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3058</properties:CharactersWithSpaces>
  <properties:SharedDoc>false</properties:SharedDoc>
  <properties:HLinks>
    <vt:vector size="48" baseType="variant">
      <vt:variant>
        <vt:i4>7929971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2017-07-04T07:40:00Z</dcterms:created>
  <dc:creator>banka</dc:creator>
  <cp:lastModifiedBy>Danijela Sekulić</cp:lastModifiedBy>
  <cp:lastPrinted>2017-07-04T07:40:00Z</cp:lastPrinted>
  <dcterms:modified xmlns:xsi="http://www.w3.org/2001/XMLSchema-instance" xsi:type="dcterms:W3CDTF">2017-07-04T07:41:00Z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