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00fa" w14:paraId="c9900fa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532393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532393" w:rsidRPr="00532393">
        <w:rPr>
          <w:b/>
          <w:sz w:val="24"/>
        </w:rPr>
        <w:t>HIDROKOP d.o.o.</w:t>
      </w:r>
      <w:r w:rsidR="00842007">
        <w:rPr>
          <w:b/>
          <w:sz w:val="24"/>
        </w:rPr>
        <w:t xml:space="preserve">, </w:t>
      </w:r>
      <w:proofErr w:type="spellStart"/>
      <w:r w:rsidR="00532393" w:rsidRPr="00532393">
        <w:rPr>
          <w:b/>
          <w:sz w:val="24"/>
        </w:rPr>
        <w:t>Slakovci</w:t>
      </w:r>
      <w:proofErr w:type="spellEnd"/>
      <w:r w:rsidRPr="009C396C">
        <w:rPr>
          <w:b/>
          <w:sz w:val="24"/>
        </w:rPr>
        <w:t xml:space="preserve">, </w:t>
      </w:r>
      <w:r w:rsidR="00532393" w:rsidRPr="00532393">
        <w:rPr>
          <w:b/>
          <w:sz w:val="24"/>
        </w:rPr>
        <w:t>Petra Preradovića 60</w:t>
      </w:r>
      <w:r w:rsidRPr="009C396C">
        <w:rPr>
          <w:b/>
          <w:sz w:val="24"/>
        </w:rPr>
        <w:t xml:space="preserve">, OIB: </w:t>
      </w:r>
      <w:r w:rsidR="00532393" w:rsidRPr="00532393">
        <w:rPr>
          <w:b/>
          <w:sz w:val="24"/>
        </w:rPr>
        <w:t>70026863250</w:t>
      </w:r>
      <w:r w:rsidRPr="009C396C">
        <w:rPr>
          <w:b/>
          <w:sz w:val="24"/>
        </w:rPr>
        <w:t xml:space="preserve">, MBS: </w:t>
      </w:r>
      <w:r w:rsidR="00532393" w:rsidRPr="00532393">
        <w:rPr>
          <w:b/>
          <w:sz w:val="24"/>
        </w:rPr>
        <w:t>030127719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proofErr w:type="spellStart"/>
      <w:r w:rsidR="00532393" w:rsidRPr="00532393">
        <w:t>Ernad</w:t>
      </w:r>
      <w:proofErr w:type="spellEnd"/>
      <w:r w:rsidR="00532393" w:rsidRPr="00532393">
        <w:t xml:space="preserve"> </w:t>
      </w:r>
      <w:proofErr w:type="spellStart"/>
      <w:r w:rsidR="00532393" w:rsidRPr="00532393">
        <w:t>Ađulović</w:t>
      </w:r>
      <w:proofErr w:type="spellEnd"/>
      <w:r w:rsidR="00532393" w:rsidRPr="00532393">
        <w:t>, OIB: 57820286150</w:t>
      </w:r>
      <w:r w:rsidR="00926738" w:rsidRPr="009C396C">
        <w:t xml:space="preserve">, </w:t>
      </w:r>
      <w:r w:rsidR="00532393" w:rsidRPr="00532393">
        <w:t>Slavonski Brod, 22. lipnja 1941. 77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532393">
        <w:rPr>
          <w:b/>
        </w:rPr>
        <w:t xml:space="preserve">HIDROKOP d.o.o., </w:t>
      </w:r>
      <w:proofErr w:type="spellStart"/>
      <w:r w:rsidR="00532393">
        <w:rPr>
          <w:b/>
        </w:rPr>
        <w:t>Slakovci</w:t>
      </w:r>
      <w:proofErr w:type="spellEnd"/>
      <w:r w:rsidR="00532393">
        <w:rPr>
          <w:b/>
        </w:rPr>
        <w:t>, Petra Preradovića 60, OIB: 70026863250, MBS: 030127719</w:t>
      </w:r>
      <w:r w:rsidR="001503BB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proofErr w:type="spellStart"/>
      <w:r w:rsidR="00532393">
        <w:t>Ernad</w:t>
      </w:r>
      <w:proofErr w:type="spellEnd"/>
      <w:r w:rsidR="00532393">
        <w:t xml:space="preserve"> </w:t>
      </w:r>
      <w:proofErr w:type="spellStart"/>
      <w:r w:rsidR="00532393">
        <w:t>Ađulović</w:t>
      </w:r>
      <w:proofErr w:type="spellEnd"/>
      <w:r w:rsidR="00532393">
        <w:t>, Slavonski Brod, 22. lipnja 1941. 77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proofErr w:type="spellStart"/>
      <w:r w:rsidR="00532393" w:rsidRPr="00532393">
        <w:t>Ernad</w:t>
      </w:r>
      <w:proofErr w:type="spellEnd"/>
      <w:r w:rsidR="00532393" w:rsidRPr="00532393">
        <w:t xml:space="preserve"> </w:t>
      </w:r>
      <w:proofErr w:type="spellStart"/>
      <w:r w:rsidR="00532393" w:rsidRPr="00532393">
        <w:t>Ađulović</w:t>
      </w:r>
      <w:proofErr w:type="spellEnd"/>
      <w:r w:rsidR="00532393" w:rsidRPr="00532393">
        <w:t>, Slavonski Brod, 22. lipnja 1941. 77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proofErr w:type="spellStart"/>
      <w:r w:rsidR="00532393" w:rsidRPr="00532393">
        <w:t>Ernad</w:t>
      </w:r>
      <w:proofErr w:type="spellEnd"/>
      <w:r w:rsidR="00532393" w:rsidRPr="00532393">
        <w:t xml:space="preserve"> </w:t>
      </w:r>
      <w:proofErr w:type="spellStart"/>
      <w:r w:rsidR="00532393" w:rsidRPr="00532393">
        <w:t>Ađulović</w:t>
      </w:r>
      <w:proofErr w:type="spellEnd"/>
      <w:r w:rsidR="00532393" w:rsidRPr="00532393">
        <w:t>, Slavonski Brod, 22. lipnja 1941. 77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532393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proofErr w:type="spellStart"/>
      <w:r w:rsidR="00532393" w:rsidRPr="00532393">
        <w:t>Ernad</w:t>
      </w:r>
      <w:proofErr w:type="spellEnd"/>
      <w:r w:rsidR="00532393" w:rsidRPr="00532393">
        <w:t xml:space="preserve"> </w:t>
      </w:r>
      <w:proofErr w:type="spellStart"/>
      <w:r w:rsidR="00532393" w:rsidRPr="00532393">
        <w:t>Ađulović</w:t>
      </w:r>
      <w:proofErr w:type="spellEnd"/>
      <w:r w:rsidR="00532393" w:rsidRPr="00532393">
        <w:t>, Slavonski Brod, 22. lipnja 1941. 77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17E" w:rsidR="00AE317E">
      <w:r>
        <w:separator/>
      </w:r>
    </w:p>
  </w:endnote>
  <w:endnote w:id="0" w:type="continuationSeparator">
    <w:p w:rsidRDefault="00AE317E" w:rsidR="00AE3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17E" w:rsidR="00AE317E">
      <w:r>
        <w:separator/>
      </w:r>
    </w:p>
  </w:footnote>
  <w:footnote w:id="0" w:type="continuationSeparator">
    <w:p w:rsidRDefault="00AE317E" w:rsidR="00AE3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7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C1DED">
      <w:t>6 St-839/16-3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C1DED">
      <w:t>839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27E0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393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1DED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317E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7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227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27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7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7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7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227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27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7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7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CAF66-2C7A-480B-9F42-685D17188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2200</properties:Characters>
  <properties:Lines>103</properties:Lines>
  <properties:Paragraphs>23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2016-09-22T10:34:00Z</dcterms:modified>
  <cp:revision>119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