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104b" w14:paraId="209104b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3F1A62">
        <w:rPr>
          <w:sz w:val="24"/>
        </w:rPr>
        <w:t>3000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F1A62">
        <w:rPr>
          <w:sz w:val="24"/>
          <w:szCs w:val="24"/>
        </w:rPr>
        <w:t>UČILIŠTE SIZIF – Ustanova za obrazovanje, usavršavanje i osposobljavanje, Zagreb, Mesnička 5, OIB: 67829915041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3F1A62">
        <w:rPr>
          <w:sz w:val="24"/>
          <w:szCs w:val="24"/>
        </w:rPr>
        <w:t>UČILIŠTE SIZIF – Ustanova za obrazovanje, usavršavanje i osposobljavanje, Zagreb, Mesnička 5, OIB: 67829915041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3F1A62">
        <w:rPr>
          <w:sz w:val="24"/>
          <w:szCs w:val="24"/>
        </w:rPr>
        <w:t>UČILIŠTE SIZIF – Ustanova za obrazovanje, usavršavanje i osposobljavanje, Zagreb, Mesnička 5, OIB: 67829915041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D6F" w:rsidR="00210D6F">
      <w:r>
        <w:separator/>
      </w:r>
    </w:p>
  </w:endnote>
  <w:endnote w:id="0" w:type="continuationSeparator">
    <w:p w:rsidRDefault="00210D6F" w:rsidR="00210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D6F" w:rsidR="00210D6F">
      <w:r>
        <w:separator/>
      </w:r>
    </w:p>
  </w:footnote>
  <w:footnote w:id="0" w:type="continuationSeparator">
    <w:p w:rsidRDefault="00210D6F" w:rsidR="00210D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0F3"/>
    <w:rsid w:val="001B571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D75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3000</izvorni_sadrzaj>
    <derivirana_varijabla naziv="DomainObject.Predmet.Broj_1">3000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St-3000/2015</izvorni_sadrzaj>
    <derivirana_varijabla naziv="DomainObject.Predmet.OznakaBroj_1">St-3000/2015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SIZIF - ustanova za obrazovanje, usavršavanje i osposobljavanje</izvorni_sadrzaj>
    <derivirana_varijabla naziv="DomainObject.Predmet.ProtustrankaFormated_1">  Učilište SIZIF - ustanova za obrazovanje, usavršavanje i osposobljavanje</derivirana_varijabla>
  </DomainObject.Predmet.ProtustrankaFormated>
  <DomainObject.Predmet.ProtustrankaFormatedOIB>
    <izvorni_sadrzaj>  Učilište SIZIF - ustanova za obrazovanje, usavršavanje i osposobljavanje, OIB 67829915041</izvorni_sadrzaj>
    <derivirana_varijabla naziv="DomainObject.Predmet.ProtustrankaFormatedOIB_1">  Učilište SIZIF - ustanova za obrazovanje, usavršavanje i osposobljavanje, OIB 67829915041</derivirana_varijabla>
  </DomainObject.Predmet.ProtustrankaFormatedOIB>
  <DomainObject.Predmet.ProtustrankaFormatedWithAdress>
    <izvorni_sadrzaj> Učilište SIZIF - ustanova za obrazovanje, usavršavanje i osposobljavanje, Mesnička 5, 10000 Zagreb</izvorni_sadrzaj>
    <derivirana_varijabla naziv="DomainObject.Predmet.ProtustrankaFormatedWithAdress_1"> Učilište SIZIF - ustanova za obrazovanje, usavršavanje i osposobljavanje, Mesnička 5, 10000 Zagreb</derivirana_varijabla>
  </DomainObject.Predmet.ProtustrankaFormatedWithAdress>
  <DomainObject.Predmet.ProtustrankaFormatedWithAdressOIB>
    <izvorni_sadrzaj> Učilište SIZIF - ustanova za obrazovanje, usavršavanje i osposobljavanje, OIB 67829915041, Mesnička 5, 10000 Zagreb</izvorni_sadrzaj>
    <derivirana_varijabla naziv="DomainObject.Predmet.ProtustrankaFormatedWithAdressOIB_1"> Učilište SIZIF - ustanova za obrazovanje, usavršavanje i osposobljavanje, OIB 67829915041, Mesnička 5, 10000 Zagreb</derivirana_varijabla>
  </DomainObject.Predmet.ProtustrankaFormatedWithAdressOIB>
  <DomainObject.Predmet.ProtustrankaWithAdress>
    <izvorni_sadrzaj>Učilište SIZIF - ustanova za obrazovanje, usavršavanje i osposobljavanje Mesnička 5, 10000 Zagreb</izvorni_sadrzaj>
    <derivirana_varijabla naziv="DomainObject.Predmet.ProtustrankaWithAdress_1">Učilište SIZIF - ustanova za obrazovanje, usavršavanje i osposobljavanje Mesnička 5, 10000 Zagreb</derivirana_varijabla>
  </DomainObject.Predmet.ProtustrankaWithAdress>
  <DomainObject.Predmet.ProtustrankaWithAdressOIB>
    <izvorni_sadrzaj>Učilište SIZIF - ustanova za obrazovanje, usavršavanje i osposobljavanje, OIB 67829915041, Mesnička 5, 10000 Zagreb</izvorni_sadrzaj>
    <derivirana_varijabla naziv="DomainObject.Predmet.ProtustrankaWithAdressOIB_1">Učilište SIZIF - ustanova za obrazovanje, usavršavanje i osposobljavanje, OIB 67829915041, Mesnička 5, 10000 Zagreb</derivirana_varijabla>
  </DomainObject.Predmet.ProtustrankaWithAdressOIB>
  <DomainObject.Predmet.ProtustrankaNazivFormated>
    <izvorni_sadrzaj>Učilište SIZIF - ustanova za obrazovanje, usavršavanje i osposobljavanje</izvorni_sadrzaj>
    <derivirana_varijabla naziv="DomainObject.Predmet.ProtustrankaNazivFormated_1">Učilište SIZIF - ustanova za obrazovanje, usavršavanje i osposobljavanje</derivirana_varijabla>
  </DomainObject.Predmet.ProtustrankaNazivFormated>
  <DomainObject.Predmet.ProtustrankaNazivFormatedOIB>
    <izvorni_sadrzaj>Učilište SIZIF - ustanova za obrazovanje, usavršavanje i osposobljavanje, OIB 67829915041</izvorni_sadrzaj>
    <derivirana_varijabla naziv="DomainObject.Predmet.ProtustrankaNazivFormatedOIB_1">Učilište SIZIF - ustanova za obrazovanje, usavršavanje i osposobljavanje, OIB 67829915041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SIZIF - ustanova za obrazovanje, usavršavanje i osposobljavanje</item>
    </izvorni_sadrzaj>
    <derivirana_varijabla naziv="DomainObject.Predmet.ProtuStrankaListFormated_1">
      <item>Učilište SIZIF - ustanova za obrazovanje, usavršavanje i osposobljavanje</item>
    </derivirana_varijabla>
  </DomainObject.Predmet.ProtuStrankaListFormated>
  <DomainObject.Predmet.ProtuStrankaListFormatedOIB>
    <izvorni_sadrzaj>
      <item>Učilište SIZIF - ustanova za obrazovanje, usavršavanje i osposobljavanje, OIB 67829915041</item>
    </izvorni_sadrzaj>
    <derivirana_varijabla naziv="DomainObject.Predmet.ProtuStrankaListFormatedOIB_1">
      <item>Učilište SIZIF - ustanova za obrazovanje, usavršavanje i osposobljavanje, OIB 67829915041</item>
    </derivirana_varijabla>
  </DomainObject.Predmet.ProtuStrankaListFormatedOIB>
  <DomainObject.Predmet.ProtuStrankaListFormatedWithAdress>
    <izvorni_sadrzaj>
      <item>Učilište SIZIF - ustanova za obrazovanje, usavršavanje i osposobljavanje, Mesnička 5, 10000 Zagreb</item>
    </izvorni_sadrzaj>
    <derivirana_varijabla naziv="DomainObject.Predmet.ProtuStrankaListFormatedWithAdress_1">
      <item>Učilište SIZIF - ustanova za obrazovanje, usavršavanje i osposobljavanje, Mesnička 5, 10000 Zagreb</item>
    </derivirana_varijabla>
  </DomainObject.Predmet.ProtuStrankaListFormatedWithAdress>
  <DomainObject.Predmet.ProtuStrankaListFormatedWithAdressOIB>
    <izvorni_sadrzaj>
      <item>Učilište SIZIF - ustanova za obrazovanje, usavršavanje i osposobljavanje, OIB 67829915041, Mesnička 5, 10000 Zagreb</item>
    </izvorni_sadrzaj>
    <derivirana_varijabla naziv="DomainObject.Predmet.ProtuStrankaListFormatedWithAdressOIB_1">
      <item>Učilište SIZIF - ustanova za obrazovanje, usavršavanje i osposobljavanje, OIB 67829915041, Mesnička 5, 10000 Zagreb</item>
    </derivirana_varijabla>
  </DomainObject.Predmet.ProtuStrankaListFormatedWithAdressOIB>
  <DomainObject.Predmet.ProtuStrankaListNazivFormated>
    <izvorni_sadrzaj>
      <item>Učilište SIZIF - ustanova za obrazovanje, usavršavanje i osposobljavanje</item>
    </izvorni_sadrzaj>
    <derivirana_varijabla naziv="DomainObject.Predmet.ProtuStrankaListNazivFormated_1">
      <item>Učilište SIZIF - ustanova za obrazovanje, usavršavanje i osposobljavanje</item>
    </derivirana_varijabla>
  </DomainObject.Predmet.ProtuStrankaListNazivFormated>
  <DomainObject.Predmet.ProtuStrankaListNazivFormatedOIB>
    <izvorni_sadrzaj>
      <item>Učilište SIZIF - ustanova za obrazovanje, usavršavanje i osposobljavanje, OIB 67829915041</item>
    </izvorni_sadrzaj>
    <derivirana_varijabla naziv="DomainObject.Predmet.ProtuStrankaListNazivFormatedOIB_1">
      <item>Učilište SIZIF - ustanova za obrazovanje, usavršavanje i osposobljavanje, OIB 67829915041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SIZIF - ustanova za obrazovanje, usavršavanje i osposobljavanje</izvorni_sadrzaj>
    <derivirana_varijabla naziv="DomainObject.Predmet.ProtustrankaIDrugi_1">Učilište SIZIF - ustanova za obrazovanje, usavršavanje i osposobljavanje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Učilište SIZIF - ustanova za obrazovanje, usavršavanje i osposobljavanje, OIB 67829915041, Mesnička 5, 10000 Zagreb</izvorni_sadrzaj>
    <derivirana_varijabla naziv="DomainObject.Predmet.ProtustrankaIDrugiAdressOIB_1">Učilište SIZIF - ustanova za obrazovanje, usavršavanje i osposobljavanje, OIB 67829915041, Mesnička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SIZIF - ustanova za obrazovanje, usavršavanje i osposobljavanje</item>
    </izvorni_sadrzaj>
    <derivirana_varijabla naziv="DomainObject.Predmet.SudioniciListNaziv_1">
      <item>FINA Regionalni centar Zagreb</item>
      <item>Učilište SIZIF - ustanova za obrazovanje, usavršavanje i osposobljavanje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Učilište SIZIF - ustanova za obrazovanje, usavršavanje i osposobljavanje, OIB 67829915041, Mesnička 5,10000 Zagreb</item>
    </izvorni_sadrzaj>
    <derivirana_varijabla naziv="DomainObject.Predmet.SudioniciListAdressOIB_1">
      <item>FINA Regionalni centar Zagreb, OIB 85821130368, Trg svibanjskih žrtava 1995. 1,10000 Zagreb</item>
      <item>Učilište SIZIF - ustanova za obrazovanje, usavršavanje i osposobljavanje, OIB 67829915041, Mesnička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67829915041</item>
    </izvorni_sadrzaj>
    <derivirana_varijabla naziv="DomainObject.Predmet.SudioniciListNazivOIB_1">
      <item>, OIB 85821130368</item>
      <item>, OIB 67829915041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1888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2015-12-16T13:16:00Z</dcterms:created>
  <dc:creator>Korisnik</dc:creator>
  <cp:lastModifiedBy>dvorana100</cp:lastModifiedBy>
  <cp:lastPrinted>2015-12-15T09:06:00Z</cp:lastPrinted>
  <dcterms:modified xmlns:xsi="http://www.w3.org/2001/XMLSchema-instance" xsi:type="dcterms:W3CDTF">2015-12-16T13:33:00Z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