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677a" w14:paraId="f46677a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717947">
        <w:t>847</w:t>
      </w:r>
      <w:r w:rsidR="00D259A4">
        <w:t>/16-</w:t>
      </w:r>
      <w:r w:rsidR="00717947">
        <w:t>9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717947" w:rsidRPr="00717947">
        <w:t>LEMAT j.d.o.o., Belišće, Tina Ujevića 41, OIB: 69918087968, MBS: 030133428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841C42">
        <w:t>17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717947" w:rsidRPr="00717947">
        <w:t>LEMAT j.d.o.o., Belišće, Tina Ujevića 41, OIB: 69918087968, MBS: 030133428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717947">
        <w:t>Nada Gagro</w:t>
      </w:r>
      <w:r w:rsidR="00FF2438">
        <w:t xml:space="preserve"> iz </w:t>
      </w:r>
      <w:r w:rsidR="00717947">
        <w:t>Vinkovaca, Glagoljaška</w:t>
      </w:r>
      <w:r w:rsidR="00841C42">
        <w:t xml:space="preserve"> </w:t>
      </w:r>
      <w:r w:rsidR="00717947">
        <w:t>5</w:t>
      </w:r>
      <w:r w:rsidR="00841C42">
        <w:t xml:space="preserve">2, OIB: </w:t>
      </w:r>
      <w:r w:rsidR="00717947">
        <w:t>04212100945</w:t>
      </w:r>
      <w:r w:rsidR="0009206B">
        <w:t>.</w:t>
      </w:r>
    </w:p>
    <w:p w:rsidRDefault="00133EE5" w:rsidP="003742E1" w:rsidR="004B741D">
      <w:pPr>
        <w:pStyle w:val="BodyText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C03DCE">
        <w:t>7</w:t>
      </w:r>
      <w:r w:rsidR="00FF2438">
        <w:t xml:space="preserve">. </w:t>
      </w:r>
      <w:r w:rsidR="00C03DCE">
        <w:t>trav</w:t>
      </w:r>
      <w:r w:rsidR="00841C42">
        <w:t>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717947" w:rsidRPr="00717947">
        <w:t>LEMAT j.d.o.o., Belišće, Tina Ujevića 41, OIB: 69918087968, MBS: 030133428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841C42">
        <w:t xml:space="preserve">1. rujna </w:t>
      </w:r>
      <w:r w:rsidR="002C527F">
        <w:t>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316834" w:rsidP="00841C42" w:rsidR="00316834">
      <w:pPr>
        <w:pStyle w:val="BodyText"/>
      </w:pPr>
      <w:r>
        <w:t xml:space="preserve">od </w:t>
      </w:r>
      <w:r w:rsidR="00C03DCE">
        <w:t>161</w:t>
      </w:r>
      <w:r w:rsidR="00841C42">
        <w:t xml:space="preserve"> </w:t>
      </w:r>
      <w:r>
        <w:t xml:space="preserve">dana u ukupnom iznosu od </w:t>
      </w:r>
      <w:r w:rsidR="00C03DCE">
        <w:t>8</w:t>
      </w:r>
      <w:r w:rsidR="00FF2438">
        <w:t>.</w:t>
      </w:r>
      <w:r w:rsidR="00C03DCE">
        <w:t>384</w:t>
      </w:r>
      <w:r w:rsidR="00841C42">
        <w:t>,</w:t>
      </w:r>
      <w:r w:rsidR="00C03DCE">
        <w:t>45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C03DCE">
        <w:t>1</w:t>
      </w:r>
      <w:r>
        <w:t xml:space="preserve"> </w:t>
      </w:r>
      <w:r w:rsidR="00C03DCE">
        <w:t>zaposlenog</w:t>
      </w:r>
      <w:r>
        <w:t>.</w:t>
      </w:r>
    </w:p>
    <w:p w:rsidRDefault="00841C42" w:rsidP="00841C42" w:rsidR="00841C42">
      <w:pPr>
        <w:jc w:val="right"/>
      </w:pPr>
      <w:r>
        <w:lastRenderedPageBreak/>
        <w:t>6 St-</w:t>
      </w:r>
      <w:r w:rsidR="00D76C5B">
        <w:t>8</w:t>
      </w:r>
      <w:r w:rsidR="00C03DCE">
        <w:t>47</w:t>
      </w:r>
      <w:r>
        <w:t>/16-</w:t>
      </w:r>
      <w:r w:rsidR="00C03DCE">
        <w:t>9</w:t>
      </w:r>
    </w:p>
    <w:p w:rsidRDefault="00316834" w:rsidP="00D5673C" w:rsidR="00316834">
      <w:pPr>
        <w:pStyle w:val="BodyText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717947">
        <w:t xml:space="preserve">Nada Gagro iz Vinkovaca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5673C">
        <w:t>1</w:t>
      </w:r>
      <w:r w:rsidR="00841C42">
        <w:t>7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701EF3">
        <w:t>7</w:t>
      </w:r>
      <w:r w:rsidR="00841C42">
        <w:t>.</w:t>
      </w:r>
      <w:r w:rsidR="00701EF3">
        <w:t>4</w:t>
      </w:r>
      <w:r w:rsidR="00841C42">
        <w:t>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D5673C">
        <w:t>1</w:t>
      </w:r>
      <w:r w:rsidR="00841C42">
        <w:t>7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531A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A531A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FA5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A5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A5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FA5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A5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A5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LEMAT jednostavno društvo s ograničenom odgovornošću za izradu namještaja i drvene stolarije</izvorni_sadrzaj>
    <derivirana_varijabla naziv="DomainObject.Predmet.ProtustrankaFormated_1">  LEMAT jednostavno društvo s ograničenom odgovornošću za izradu namještaja i drvene stolarije</derivirana_varijabla>
  </DomainObject.Predmet.ProtustrankaFormated>
  <DomainObject.Predmet.ProtustrankaFormatedOIB>
    <izvorni_sadrzaj>  LEMAT jednostavno društvo s ograničenom odgovornošću za izradu namještaja i drvene stolarije, OIB 69918087968</izvorni_sadrzaj>
    <derivirana_varijabla naziv="DomainObject.Predmet.ProtustrankaFormatedOIB_1">  LEMAT jednostavno društvo s ograničenom odgovornošću za izradu namještaja i drvene stolarije, OIB 69918087968</derivirana_varijabla>
  </DomainObject.Predmet.ProtustrankaFormatedOIB>
  <DomainObject.Predmet.ProtustrankaFormatedWithAdress>
    <izvorni_sadrzaj> LEMAT jednostavno društvo s ograničenom odgovornošću za izradu namještaja i drvene stolarije, Tina Ujevića 41, 31551 Belišće</izvorni_sadrzaj>
    <derivirana_varijabla naziv="DomainObject.Predmet.ProtustrankaFormatedWithAdress_1"> LEMAT jednostavno društvo s ograničenom odgovornošću za izradu namještaja i drvene stolarije, Tina Ujevića 41, 31551 Belišće</derivirana_varijabla>
  </DomainObject.Predmet.ProtustrankaFormatedWithAdress>
  <DomainObject.Predmet.ProtustrankaFormatedWithAdressOIB>
    <izvorni_sadrzaj> LEMAT jednostavno društvo s ograničenom odgovornošću za izradu namještaja i drvene stolarije, OIB 69918087968, Tina Ujevića 41, 31551 Belišće</izvorni_sadrzaj>
    <derivirana_varijabla naziv="DomainObject.Predmet.ProtustrankaFormatedWithAdressOIB_1"> LEMAT jednostavno društvo s ograničenom odgovornošću za izradu namještaja i drvene stolarije, OIB 69918087968, Tina Ujevića 41, 31551 Belišće</derivirana_varijabla>
  </DomainObject.Predmet.ProtustrankaFormatedWithAdressOIB>
  <DomainObject.Predmet.ProtustrankaWithAdress>
    <izvorni_sadrzaj>LEMAT jednostavno društvo s ograničenom odgovornošću za izradu namještaja i drvene stolarije Tina Ujevića 41, 31551 Belišće</izvorni_sadrzaj>
    <derivirana_varijabla naziv="DomainObject.Predmet.ProtustrankaWithAdress_1">LEMAT jednostavno društvo s ograničenom odgovornošću za izradu namještaja i drvene stolarije Tina Ujevića 41, 31551 Belišće</derivirana_varijabla>
  </DomainObject.Predmet.ProtustrankaWithAdress>
  <DomainObject.Predmet.ProtustrankaWithAdressOIB>
    <izvorni_sadrzaj>LEMAT jednostavno društvo s ograničenom odgovornošću za izradu namještaja i drvene stolarije, OIB 69918087968, Tina Ujevića 41, 31551 Belišće</izvorni_sadrzaj>
    <derivirana_varijabla naziv="DomainObject.Predmet.ProtustrankaWithAdressOIB_1">LEMAT jednostavno društvo s ograničenom odgovornošću za izradu namještaja i drvene stolarije, OIB 69918087968, Tina Ujevića 41, 31551 Belišće</derivirana_varijabla>
  </DomainObject.Predmet.ProtustrankaWithAdressOIB>
  <DomainObject.Predmet.ProtustrankaNazivFormated>
    <izvorni_sadrzaj>LEMAT jednostavno društvo s ograničenom odgovornošću za izradu namještaja i drvene stolarije</izvorni_sadrzaj>
    <derivirana_varijabla naziv="DomainObject.Predmet.ProtustrankaNazivFormated_1">LEMAT jednostavno društvo s ograničenom odgovornošću za izradu namještaja i drvene stolarije</derivirana_varijabla>
  </DomainObject.Predmet.ProtustrankaNazivFormated>
  <DomainObject.Predmet.ProtustrankaNazivFormatedOIB>
    <izvorni_sadrzaj>LEMAT jednostavno društvo s ograničenom odgovornošću za izradu namještaja i drvene stolarije, OIB 69918087968</izvorni_sadrzaj>
    <derivirana_varijabla naziv="DomainObject.Predmet.ProtustrankaNazivFormatedOIB_1">LEMAT jednostavno društvo s ograničenom odgovornošću za izradu namještaja i drvene stolarije, OIB 69918087968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LEMAT jednostavno društvo s ograničenom odgovornošću za izradu namještaja i drvene stolarije</item>
    </izvorni_sadrzaj>
    <derivirana_varijabla naziv="DomainObject.Predmet.ProtuStrankaListFormated_1">
      <item>LEMAT jednostavno društvo s ograničenom odgovornošću za izradu namještaja i drvene stolarije</item>
    </derivirana_varijabla>
  </DomainObject.Predmet.ProtuStrankaListFormated>
  <DomainObject.Predmet.ProtuStrankaListFormatedOIB>
    <izvorni_sadrzaj>
      <item>LEMAT jednostavno društvo s ograničenom odgovornošću za izradu namještaja i drvene stolarije, OIB 69918087968</item>
    </izvorni_sadrzaj>
    <derivirana_varijabla naziv="DomainObject.Predmet.ProtuStrankaListFormatedOIB_1">
      <item>LEMAT jednostavno društvo s ograničenom odgovornošću za izradu namještaja i drvene stolarije, OIB 69918087968</item>
    </derivirana_varijabla>
  </DomainObject.Predmet.ProtuStrankaListFormatedOIB>
  <DomainObject.Predmet.ProtuStrankaListFormatedWithAdress>
    <izvorni_sadrzaj>
      <item>LEMAT jednostavno društvo s ograničenom odgovornošću za izradu namještaja i drvene stolarije, Tina Ujevića 41, 31551 Belišće</item>
    </izvorni_sadrzaj>
    <derivirana_varijabla naziv="DomainObject.Predmet.ProtuStrankaListFormatedWithAdress_1">
      <item>LEMAT jednostavno društvo s ograničenom odgovornošću za izradu namještaja i drvene stolarije, Tina Ujevića 41, 31551 Belišće</item>
    </derivirana_varijabla>
  </DomainObject.Predmet.ProtuStrankaListFormatedWithAdress>
  <DomainObject.Predmet.ProtuStrankaListFormatedWithAdressOIB>
    <izvorni_sadrzaj>
      <item>LEMAT jednostavno društvo s ograničenom odgovornošću za izradu namještaja i drvene stolarije, OIB 69918087968, Tina Ujevića 41, 31551 Belišće</item>
    </izvorni_sadrzaj>
    <derivirana_varijabla naziv="DomainObject.Predmet.ProtuStrankaListFormatedWithAdressOIB_1">
      <item>LEMAT jednostavno društvo s ograničenom odgovornošću za izradu namještaja i drvene stolarije, OIB 69918087968, Tina Ujevića 41, 31551 Belišće</item>
    </derivirana_varijabla>
  </DomainObject.Predmet.ProtuStrankaListFormatedWithAdressOIB>
  <DomainObject.Predmet.ProtuStrankaListNazivFormated>
    <izvorni_sadrzaj>
      <item>LEMAT jednostavno društvo s ograničenom odgovornošću za izradu namještaja i drvene stolarije</item>
    </izvorni_sadrzaj>
    <derivirana_varijabla naziv="DomainObject.Predmet.ProtuStrankaListNazivFormated_1">
      <item>LEMAT jednostavno društvo s ograničenom odgovornošću za izradu namještaja i drvene stolarije</item>
    </derivirana_varijabla>
  </DomainObject.Predmet.ProtuStrankaListNazivFormated>
  <DomainObject.Predmet.ProtuStrankaListNazivFormatedOIB>
    <izvorni_sadrzaj>
      <item>LEMAT jednostavno društvo s ograničenom odgovornošću za izradu namještaja i drvene stolarije, OIB 69918087968</item>
    </izvorni_sadrzaj>
    <derivirana_varijabla naziv="DomainObject.Predmet.ProtuStrankaListNazivFormatedOIB_1">
      <item>LEMAT jednostavno društvo s ograničenom odgovornošću za izradu namještaja i drvene stolarije, OIB 69918087968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LEMAT jednostavno društvo s ograničenom odgovornošću za izradu namještaja i drvene stolarije</izvorni_sadrzaj>
    <derivirana_varijabla naziv="DomainObject.Predmet.ProtustrankaIDrugi_1">LEMAT jednostavno društvo s ograničenom odgovornošću za izradu namještaja i drvene stolarije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LEMAT jednostavno društvo s ograničenom odgovornošću za izradu namještaja i drvene stolarije, OIB 69918087968, Tina Ujevića 41, 31551 Belišće</izvorni_sadrzaj>
    <derivirana_varijabla naziv="DomainObject.Predmet.ProtustrankaIDrugiAdressOIB_1">LEMAT jednostavno društvo s ograničenom odgovornošću za izradu namještaja i drvene stolarije, OIB 69918087968, Tina Ujevića 41,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LEMAT jednostavno društvo s ograničenom odgovornošću za izradu namještaja i drvene stolarije</item>
    </izvorni_sadrzaj>
    <derivirana_varijabla naziv="DomainObject.Predmet.SudioniciListNaziv_1">
      <item>FINA RC OSIJEK</item>
      <item>LEMAT jednostavno društvo s ograničenom odgovornošću za izradu namještaja i drvene stolarije</item>
    </derivirana_varijabla>
  </DomainObject.Predmet.SudioniciListNaziv>
  <DomainObject.Predmet.SudioniciListAdressOIB>
    <izvorni_sadrzaj>
      <item>FINA RC OSIJEK, OIB 85821130368</item>
      <item>LEMAT jednostavno društvo s ograničenom odgovornošću za izradu namještaja i drvene stolarije, OIB 69918087968, Tina Ujevića 41,31551 Belišće</item>
    </izvorni_sadrzaj>
    <derivirana_varijabla naziv="DomainObject.Predmet.SudioniciListAdressOIB_1">
      <item>FINA RC OSIJEK, OIB 85821130368</item>
      <item>LEMAT jednostavno društvo s ograničenom odgovornošću za izradu namještaja i drvene stolarije, OIB 69918087968, Tina Ujevića 41,31551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69918087968</item>
    </izvorni_sadrzaj>
    <derivirana_varijabla naziv="DomainObject.Predmet.SudioniciListNazivOIB_1">
      <item>, OIB 85821130368</item>
      <item>, OIB 69918087968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D71CB-0C73-4054-93DF-21DD4F913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2398</properties:Characters>
  <properties:Lines>95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2017-02-16T13:03:00Z</dcterms:created>
  <dc:creator>hermanj</dc:creator>
  <cp:lastModifiedBy>Maja Videnović</cp:lastModifiedBy>
  <cp:lastPrinted>2016-05-05T06:46:00Z</cp:lastPrinted>
  <dcterms:modified xmlns:xsi="http://www.w3.org/2001/XMLSchema-instance" xsi:type="dcterms:W3CDTF">2017-02-17T07:48:00Z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