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e927" w14:paraId="38ee927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E67C02">
        <w:t>1922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</w:t>
      </w:r>
      <w:r w:rsidRPr="00B3160A">
        <w:t xml:space="preserve">TRGOVAČKI SUD U OSIJEKU, po sucu Gordani Njari, u stečajnom predmetu povodom zahtjeva </w:t>
      </w:r>
      <w:r w:rsidR="00204EAF" w:rsidRPr="00B3160A">
        <w:t>Financijske agencije OIB 85821130368, Regionalni centar Zagreb Podružnica Zagreb, Trg svibanjskih žrtava 1995. 1,</w:t>
      </w:r>
      <w:r w:rsidR="00550286" w:rsidRPr="00B3160A">
        <w:t xml:space="preserve"> Zagreb,</w:t>
      </w:r>
      <w:r w:rsidR="00204EAF" w:rsidRPr="00B3160A">
        <w:t xml:space="preserve"> za provedbom skraćenog stečajnog postupka nad dužnikom </w:t>
      </w:r>
      <w:r w:rsidR="00B3160A" w:rsidRPr="00B3160A">
        <w:rPr>
          <w:b/>
        </w:rPr>
        <w:t>BOBITO j.d.o.o., Šetalište 150. brigade 10, Zagreb, MBS: 080940588, OIB: 26565033417</w:t>
      </w:r>
      <w:r w:rsidR="00204EAF" w:rsidRPr="00B3160A">
        <w:t>,</w:t>
      </w:r>
      <w:r w:rsidRPr="00B3160A">
        <w:t xml:space="preserve"> </w:t>
      </w:r>
      <w:r w:rsidR="00204EAF" w:rsidRPr="00B3160A">
        <w:t xml:space="preserve">dana </w:t>
      </w:r>
      <w:r w:rsidR="00B3160A">
        <w:t>10</w:t>
      </w:r>
      <w:r w:rsidR="004D755B" w:rsidRPr="00B3160A">
        <w:t xml:space="preserve">. studenog </w:t>
      </w:r>
      <w:r w:rsidR="00204EAF" w:rsidRPr="00B3160A">
        <w:t>2016.</w:t>
      </w:r>
      <w:r w:rsidR="00204EAF" w:rsidRPr="00552F4F">
        <w:t xml:space="preserve">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6B7979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B3160A" w:rsidRPr="00B3160A">
        <w:rPr>
          <w:b/>
        </w:rPr>
        <w:t>BOBITO j.d.o.o., Šetalište 150. brigade 10, Zagreb, MBS: 080940588, OIB: 26565033417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63429F" w:rsidP="0063429F" w:rsidR="0063429F" w:rsidRPr="001D462F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proofErr w:type="spellStart"/>
      <w:r>
        <w:rPr>
          <w:bCs/>
        </w:rPr>
        <w:t>Jelenko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Lehki</w:t>
      </w:r>
      <w:proofErr w:type="spellEnd"/>
      <w:r>
        <w:rPr>
          <w:bCs/>
        </w:rPr>
        <w:t xml:space="preserve">, Zagreb, P. </w:t>
      </w:r>
      <w:proofErr w:type="spellStart"/>
      <w:r>
        <w:rPr>
          <w:bCs/>
        </w:rPr>
        <w:t>Hatza</w:t>
      </w:r>
      <w:proofErr w:type="spellEnd"/>
      <w:r>
        <w:rPr>
          <w:bCs/>
        </w:rPr>
        <w:t xml:space="preserve"> 10, OIB: 96068307857</w:t>
      </w:r>
      <w:r w:rsidRPr="001D462F">
        <w:t>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B3160A">
        <w:rPr>
          <w:b/>
        </w:rPr>
        <w:t>BOBITO j.d.o.o., Šetalište 150. brigade 10, Zagreb, MBS: 080940588, OIB: 26565033417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B3160A">
        <w:t>24. ožujka</w:t>
      </w:r>
      <w:r w:rsidR="005D6F21">
        <w:t xml:space="preserve">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B3160A">
        <w:rPr>
          <w:b/>
        </w:rPr>
        <w:t>BOBITO j.d.o.o., Šetalište 150. brigade 10, Zagreb, MBS: 080940588, OIB: 26565033417</w:t>
      </w:r>
      <w:r w:rsidR="00D54022" w:rsidRPr="00552F4F">
        <w:t xml:space="preserve">.  </w:t>
      </w:r>
      <w:r w:rsidR="00B3160A">
        <w:t xml:space="preserve">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D34632">
        <w:t>4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E67C02">
        <w:t>1922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B3160A">
        <w:t>10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9D9" w:rsidP="00FD0D3C" w:rsidR="007A69D9">
      <w:r>
        <w:separator/>
      </w:r>
    </w:p>
  </w:endnote>
  <w:endnote w:id="0" w:type="continuationSeparator">
    <w:p w:rsidRDefault="007A69D9" w:rsidP="00FD0D3C" w:rsidR="007A6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9D9" w:rsidP="00FD0D3C" w:rsidR="007A69D9">
      <w:r>
        <w:separator/>
      </w:r>
    </w:p>
  </w:footnote>
  <w:footnote w:id="0" w:type="continuationSeparator">
    <w:p w:rsidRDefault="007A69D9" w:rsidP="00FD0D3C" w:rsidR="007A6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9D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19262A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E67C02">
      <w:t>1922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9262A"/>
    <w:rsid w:val="001A0AC9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7B3C"/>
    <w:rsid w:val="00623C71"/>
    <w:rsid w:val="0063429F"/>
    <w:rsid w:val="00634A00"/>
    <w:rsid w:val="00642B53"/>
    <w:rsid w:val="0065408A"/>
    <w:rsid w:val="00656BD6"/>
    <w:rsid w:val="006923A0"/>
    <w:rsid w:val="006B7979"/>
    <w:rsid w:val="006D244D"/>
    <w:rsid w:val="006D26FC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A69D9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3160A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34632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2713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67C02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6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2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6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2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St-1922/2016</izvorni_sadrzaj>
    <derivirana_varijabla naziv="DomainObject.Predmet.OznakaBroj_1">St-1922/2016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BOBITO j.d.o.o.</izvorni_sadrzaj>
    <derivirana_varijabla naziv="DomainObject.Predmet.ProtustrankaFormated_1">  BOBITO j.d.o.o.</derivirana_varijabla>
  </DomainObject.Predmet.ProtustrankaFormated>
  <DomainObject.Predmet.ProtustrankaFormatedOIB>
    <izvorni_sadrzaj>  BOBITO j.d.o.o., OIB 26565033417</izvorni_sadrzaj>
    <derivirana_varijabla naziv="DomainObject.Predmet.ProtustrankaFormatedOIB_1">  BOBITO j.d.o.o., OIB 26565033417</derivirana_varijabla>
  </DomainObject.Predmet.ProtustrankaFormatedOIB>
  <DomainObject.Predmet.ProtustrankaFormatedWithAdress>
    <izvorni_sadrzaj> BOBITO j.d.o.o., Šetalište 150. brigade 10, 10000 Zagreb</izvorni_sadrzaj>
    <derivirana_varijabla naziv="DomainObject.Predmet.ProtustrankaFormatedWithAdress_1"> BOBITO j.d.o.o., Šetalište 150. brigade 10, 10000 Zagreb</derivirana_varijabla>
  </DomainObject.Predmet.ProtustrankaFormatedWithAdress>
  <DomainObject.Predmet.ProtustrankaFormatedWithAdressOIB>
    <izvorni_sadrzaj> BOBITO j.d.o.o., OIB 26565033417, Šetalište 150. brigade 10, 10000 Zagreb</izvorni_sadrzaj>
    <derivirana_varijabla naziv="DomainObject.Predmet.ProtustrankaFormatedWithAdressOIB_1"> BOBITO j.d.o.o., OIB 26565033417, Šetalište 150. brigade 10, 10000 Zagreb</derivirana_varijabla>
  </DomainObject.Predmet.ProtustrankaFormatedWithAdressOIB>
  <DomainObject.Predmet.ProtustrankaWithAdress>
    <izvorni_sadrzaj>BOBITO j.d.o.o. Šetalište 150. brigade 10, 10000 Zagreb</izvorni_sadrzaj>
    <derivirana_varijabla naziv="DomainObject.Predmet.ProtustrankaWithAdress_1">BOBITO j.d.o.o. Šetalište 150. brigade 10, 10000 Zagreb</derivirana_varijabla>
  </DomainObject.Predmet.ProtustrankaWithAdress>
  <DomainObject.Predmet.ProtustrankaWithAdressOIB>
    <izvorni_sadrzaj>BOBITO j.d.o.o., OIB 26565033417, Šetalište 150. brigade 10, 10000 Zagreb</izvorni_sadrzaj>
    <derivirana_varijabla naziv="DomainObject.Predmet.ProtustrankaWithAdressOIB_1">BOBITO j.d.o.o., OIB 26565033417, Šetalište 150. brigade 10, 10000 Zagreb</derivirana_varijabla>
  </DomainObject.Predmet.ProtustrankaWithAdressOIB>
  <DomainObject.Predmet.ProtustrankaNazivFormated>
    <izvorni_sadrzaj>BOBITO j.d.o.o.</izvorni_sadrzaj>
    <derivirana_varijabla naziv="DomainObject.Predmet.ProtustrankaNazivFormated_1">BOBITO j.d.o.o.</derivirana_varijabla>
  </DomainObject.Predmet.ProtustrankaNazivFormated>
  <DomainObject.Predmet.ProtustrankaNazivFormatedOIB>
    <izvorni_sadrzaj>BOBITO j.d.o.o., OIB 26565033417</izvorni_sadrzaj>
    <derivirana_varijabla naziv="DomainObject.Predmet.ProtustrankaNazivFormatedOIB_1">BOBITO j.d.o.o., OIB 26565033417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BOBITO j.d.o.o.</item>
    </izvorni_sadrzaj>
    <derivirana_varijabla naziv="DomainObject.Predmet.ProtuStrankaListFormated_1">
      <item>BOBITO j.d.o.o.</item>
    </derivirana_varijabla>
  </DomainObject.Predmet.ProtuStrankaListFormated>
  <DomainObject.Predmet.ProtuStrankaListFormatedOIB>
    <izvorni_sadrzaj>
      <item>BOBITO j.d.o.o., OIB 26565033417</item>
    </izvorni_sadrzaj>
    <derivirana_varijabla naziv="DomainObject.Predmet.ProtuStrankaListFormatedOIB_1">
      <item>BOBITO j.d.o.o., OIB 26565033417</item>
    </derivirana_varijabla>
  </DomainObject.Predmet.ProtuStrankaListFormatedOIB>
  <DomainObject.Predmet.ProtuStrankaListFormatedWithAdress>
    <izvorni_sadrzaj>
      <item>BOBITO j.d.o.o., Šetalište 150. brigade 10, 10000 Zagreb</item>
    </izvorni_sadrzaj>
    <derivirana_varijabla naziv="DomainObject.Predmet.ProtuStrankaListFormatedWithAdress_1">
      <item>BOBITO j.d.o.o., Šetalište 150. brigade 10, 10000 Zagreb</item>
    </derivirana_varijabla>
  </DomainObject.Predmet.ProtuStrankaListFormatedWithAdress>
  <DomainObject.Predmet.ProtuStrankaListFormatedWithAdressOIB>
    <izvorni_sadrzaj>
      <item>BOBITO j.d.o.o., OIB 26565033417, Šetalište 150. brigade 10, 10000 Zagreb</item>
    </izvorni_sadrzaj>
    <derivirana_varijabla naziv="DomainObject.Predmet.ProtuStrankaListFormatedWithAdressOIB_1">
      <item>BOBITO j.d.o.o., OIB 26565033417, Šetalište 150. brigade 10, 10000 Zagreb</item>
    </derivirana_varijabla>
  </DomainObject.Predmet.ProtuStrankaListFormatedWithAdressOIB>
  <DomainObject.Predmet.ProtuStrankaListNazivFormated>
    <izvorni_sadrzaj>
      <item>BOBITO j.d.o.o.</item>
    </izvorni_sadrzaj>
    <derivirana_varijabla naziv="DomainObject.Predmet.ProtuStrankaListNazivFormated_1">
      <item>BOBITO j.d.o.o.</item>
    </derivirana_varijabla>
  </DomainObject.Predmet.ProtuStrankaListNazivFormated>
  <DomainObject.Predmet.ProtuStrankaListNazivFormatedOIB>
    <izvorni_sadrzaj>
      <item>BOBITO j.d.o.o., OIB 26565033417</item>
    </izvorni_sadrzaj>
    <derivirana_varijabla naziv="DomainObject.Predmet.ProtuStrankaListNazivFormatedOIB_1">
      <item>BOBITO j.d.o.o., OIB 26565033417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BOBITO j.d.o.o.</izvorni_sadrzaj>
    <derivirana_varijabla naziv="DomainObject.Predmet.ProtustrankaIDrugi_1">BOBITO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BOBITO j.d.o.o., OIB 26565033417, Šetalište 150. brigade 10, 10000 Zagreb</izvorni_sadrzaj>
    <derivirana_varijabla naziv="DomainObject.Predmet.ProtustrankaIDrugiAdressOIB_1">BOBITO j.d.o.o., OIB 26565033417, Šetalište 150. brigade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BOBITO j.d.o.o.</item>
      <item>FINA Regionalni centar Zagreb</item>
    </izvorni_sadrzaj>
    <derivirana_varijabla naziv="DomainObject.Predmet.SudioniciListNaziv_1">
      <item>BOBITO j.d.o.o.</item>
      <item>FINA Regionalni centar Zagreb</item>
    </derivirana_varijabla>
  </DomainObject.Predmet.SudioniciListNaziv>
  <DomainObject.Predmet.SudioniciListAdressOIB>
    <izvorni_sadrzaj>
      <item>BOBITO j.d.o.o., OIB 26565033417, Šetalište 150. brigade 10,10000 Zagreb</item>
      <item>FINA Regionalni centar Zagreb, OIB 85821130368, Trg svibanjskih žrtava 1995. 1,10000 Zagreb</item>
    </izvorni_sadrzaj>
    <derivirana_varijabla naziv="DomainObject.Predmet.SudioniciListAdressOIB_1">
      <item>BOBITO j.d.o.o., OIB 26565033417, Šetalište 150. brigade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26565033417</item>
      <item>, OIB 85821130368</item>
    </izvorni_sadrzaj>
    <derivirana_varijabla naziv="DomainObject.Predmet.SudioniciListNazivOIB_1">
      <item>, OIB 26565033417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A3C61-06AE-4EA7-9BA0-BFCEC3E00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2885</properties:Characters>
  <properties:Lines>93</properties:Lines>
  <properties:Paragraphs>31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2016-11-10T10:16:00Z</dcterms:modified>
  <cp:revision>482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