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b393" w14:paraId="7e6b393" w:rsidRDefault="0001726C" w:rsidP="0001726C" w:rsidR="0001726C">
      <w:pPr>
        <w:jc w:val="right"/>
        <w15:collapsed w:val="false"/>
      </w:pPr>
    </w:p>
    <w:p w:rsidRDefault="00581288" w:rsidP="0069531C" w:rsidR="00581288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581288" w:rsidP="00581288" w:rsidR="00581288">
      <w:pPr>
        <w:ind w:hanging="720" w:left="360"/>
        <w:jc w:val="both"/>
      </w:pPr>
      <w:r>
        <w:t xml:space="preserve">  Republika Hrvatska</w:t>
      </w:r>
    </w:p>
    <w:p w:rsidRDefault="00581288" w:rsidP="00581288" w:rsidR="0058128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581288" w:rsidP="00581288" w:rsidR="0058128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421125" w:rsidP="0001726C" w:rsidR="00421125">
      <w:pPr>
        <w:jc w:val="both"/>
      </w:pPr>
    </w:p>
    <w:p w:rsidRDefault="0069531C" w:rsidP="0069531C" w:rsidR="00421125">
      <w:pPr>
        <w:jc w:val="right"/>
      </w:pPr>
      <w:r>
        <w:t>Poslovni broj: 6 St-1639/18-4</w:t>
      </w:r>
    </w:p>
    <w:p w:rsidRDefault="0069531C" w:rsidP="0069531C" w:rsidR="0069531C">
      <w:pPr>
        <w:jc w:val="right"/>
      </w:pPr>
    </w:p>
    <w:p w:rsidRDefault="0069531C" w:rsidP="0069531C" w:rsidR="0069531C"/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760519" w:rsidP="00760519" w:rsidR="00760519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69531C">
        <w:t xml:space="preserve">FINA RC Zagreb za otvaranje stečajnog postupka nad dužnikom </w:t>
      </w:r>
      <w:r w:rsidR="0069531C">
        <w:rPr>
          <w:b/>
        </w:rPr>
        <w:t>PICCOLO MARE j.d.o.o. Sesvete, Mariborska 27, OIB: 67327851306, MBS: 080976185</w:t>
      </w:r>
      <w:r>
        <w:t xml:space="preserve">, dana </w:t>
      </w:r>
      <w:r w:rsidR="0069531C">
        <w:t>30</w:t>
      </w:r>
      <w:r w:rsidR="00581288">
        <w:t>. siječnja 2019. g.,</w:t>
      </w:r>
    </w:p>
    <w:p w:rsidRDefault="00760519" w:rsidP="00760519" w:rsidR="00760519">
      <w:pPr>
        <w:ind w:firstLine="708"/>
        <w:jc w:val="both"/>
      </w:pPr>
    </w:p>
    <w:p w:rsidRDefault="00760519" w:rsidP="00760519" w:rsidR="00760519">
      <w:pPr>
        <w:jc w:val="center"/>
      </w:pPr>
      <w:r>
        <w:t>r i j e š i o  j e</w:t>
      </w:r>
    </w:p>
    <w:p w:rsidRDefault="00760519" w:rsidP="00760519" w:rsidR="00760519">
      <w:pPr>
        <w:jc w:val="both"/>
      </w:pPr>
    </w:p>
    <w:p w:rsidRDefault="00760519" w:rsidP="00760519" w:rsidR="00760519">
      <w:pPr>
        <w:pStyle w:val="Tijeloteksta"/>
        <w:ind w:hanging="720" w:left="720"/>
      </w:pPr>
      <w:r>
        <w:t>I</w:t>
      </w:r>
      <w:r>
        <w:tab/>
        <w:t xml:space="preserve">Nalaže se dužniku </w:t>
      </w:r>
      <w:r w:rsidR="0069531C">
        <w:rPr>
          <w:b/>
        </w:rPr>
        <w:t>PICCOLO MARE j.d.o.o. Sesvete, Mariborska 27, OIB: 67327851306, MBS: 080976185</w:t>
      </w:r>
      <w:r>
        <w:t>, da u roku od 8 (osam) dana od dana primitka ovog rješenja uplati:</w:t>
      </w:r>
    </w:p>
    <w:p w:rsidRDefault="00760519" w:rsidP="00760519" w:rsidR="00760519">
      <w:pPr>
        <w:pStyle w:val="Tijeloteksta"/>
        <w:numPr>
          <w:ilvl w:val="0"/>
          <w:numId w:val="8"/>
        </w:numPr>
      </w:pPr>
      <w:r>
        <w:t>na ime dodatnog  iznosa predujma razliku u iznosu od 1.000,00 kn na žiro račun Trgovačkog suda u Osijeku broj HR31 2390 0011 3000 0020 0 s pozivom na  broj HR05 272-</w:t>
      </w:r>
      <w:r w:rsidR="0069531C">
        <w:rPr>
          <w:b/>
        </w:rPr>
        <w:t>1639</w:t>
      </w:r>
      <w:r w:rsidR="00581288">
        <w:rPr>
          <w:b/>
        </w:rPr>
        <w:t>-18</w:t>
      </w:r>
      <w:r>
        <w:rPr>
          <w:b/>
        </w:rPr>
        <w:t>.</w:t>
      </w:r>
    </w:p>
    <w:p w:rsidRDefault="00760519" w:rsidP="00760519" w:rsidR="00760519">
      <w:pPr>
        <w:pStyle w:val="Tijeloteksta"/>
      </w:pPr>
    </w:p>
    <w:p w:rsidRDefault="00760519" w:rsidP="00760519" w:rsidR="00760519">
      <w:pPr>
        <w:ind w:hanging="720" w:left="720"/>
        <w:jc w:val="both"/>
      </w:pPr>
      <w:r>
        <w:t xml:space="preserve">II </w:t>
      </w:r>
      <w:r>
        <w:tab/>
        <w:t xml:space="preserve">Ukoliko dužnik </w:t>
      </w:r>
      <w:r w:rsidR="0069531C">
        <w:rPr>
          <w:b/>
        </w:rPr>
        <w:t>PICCOLO MARE j.d.o.o. Sesvete, Mariborska 27, OIB: 67327851306, MBS: 080976185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760519" w:rsidP="00760519" w:rsidR="00760519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60519" w:rsidP="00760519" w:rsidR="00760519">
      <w:pPr>
        <w:ind w:left="1320"/>
        <w:jc w:val="both"/>
      </w:pPr>
      <w:r>
        <w:t>b) Nalaže se FINI da novčani iznos od 1.000,00 kn na ime razlike dodatnog iznosa predujma,  za koji je određena ovrha, zaplijeni i prenese na žiro račun Trgovačkog suda u Osijeku broj HR31 2390 0011 3000 0020 0 s pozivom na  broj HR05 272-</w:t>
      </w:r>
      <w:r w:rsidR="0069531C">
        <w:rPr>
          <w:b/>
        </w:rPr>
        <w:t>1639</w:t>
      </w:r>
      <w:r w:rsidR="00581288">
        <w:rPr>
          <w:b/>
        </w:rPr>
        <w:t>-18</w:t>
      </w:r>
      <w:r>
        <w:t xml:space="preserve"> te o tome obavijesti sud. </w:t>
      </w:r>
    </w:p>
    <w:p w:rsidRDefault="00760519" w:rsidP="00760519" w:rsidR="00760519">
      <w:pPr>
        <w:ind w:left="1320"/>
        <w:jc w:val="both"/>
      </w:pPr>
      <w:r>
        <w:t xml:space="preserve">c) Zabranjuje se FINI da navedenu tražbinu ispuni dužniku </w:t>
      </w:r>
      <w:r w:rsidR="0069531C">
        <w:rPr>
          <w:b/>
        </w:rPr>
        <w:t>PICCOLO MARE j.d.o.o. Sesvete, Mariborska 27, OIB: 67327851306, MBS: 080976185</w:t>
      </w:r>
      <w:r>
        <w:t>, te se istom zabranjuje da tu tražbinu naplati ili inače raspolaže njome.</w:t>
      </w:r>
    </w:p>
    <w:p w:rsidRDefault="0069531C" w:rsidP="0069531C" w:rsidR="0069531C">
      <w:pPr>
        <w:jc w:val="right"/>
      </w:pPr>
      <w:r>
        <w:lastRenderedPageBreak/>
        <w:t>Poslovni broj: 6 St-1639/18-4</w:t>
      </w:r>
    </w:p>
    <w:p w:rsidRDefault="0069531C" w:rsidP="00760519" w:rsidR="0069531C">
      <w:pPr>
        <w:ind w:left="1320"/>
        <w:jc w:val="both"/>
      </w:pP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ind w:hanging="720" w:left="720"/>
        <w:jc w:val="both"/>
      </w:pPr>
      <w:r>
        <w:t>III</w:t>
      </w:r>
      <w:r>
        <w:tab/>
        <w:t xml:space="preserve">Ukoliko dužnik </w:t>
      </w:r>
      <w:r w:rsidR="0069531C">
        <w:rPr>
          <w:b/>
        </w:rPr>
        <w:t>PICCOLO MARE j.d.o.o. Sesvete, Mariborska 27, OIB: 67327851306, MBS: 080976185</w:t>
      </w:r>
      <w:r>
        <w:t>, ne postupi po nalogu suda iz točke I, ovo rješenje će se po pravomoćnosti dostaviti FINI radi provedbe ovrhe iz točke II izreke rješenja.</w:t>
      </w: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ind w:hanging="720" w:left="720"/>
        <w:jc w:val="both"/>
      </w:pPr>
    </w:p>
    <w:p w:rsidRDefault="00760519" w:rsidP="00760519" w:rsidR="00760519">
      <w:pPr>
        <w:jc w:val="center"/>
      </w:pPr>
      <w:r>
        <w:t>Obrazloženje</w:t>
      </w:r>
    </w:p>
    <w:p w:rsidRDefault="00760519" w:rsidP="00760519" w:rsidR="00760519">
      <w:pPr>
        <w:pStyle w:val="Tijeloteksta"/>
        <w:rPr>
          <w:b/>
          <w:bCs/>
        </w:rPr>
      </w:pPr>
    </w:p>
    <w:p w:rsidRDefault="00760519" w:rsidP="00421125" w:rsidR="00421125">
      <w:pPr>
        <w:pStyle w:val="Tijeloteksta"/>
      </w:pPr>
      <w:r>
        <w:rPr>
          <w:b/>
          <w:bCs/>
        </w:rPr>
        <w:tab/>
      </w:r>
      <w:r w:rsidR="00421125">
        <w:rPr>
          <w:bCs/>
        </w:rPr>
        <w:t xml:space="preserve">Predlagatelj </w:t>
      </w:r>
      <w:r w:rsidR="0069531C">
        <w:rPr>
          <w:bCs/>
        </w:rPr>
        <w:t>FINA RC Zagreb</w:t>
      </w:r>
      <w:r w:rsidR="00421125">
        <w:rPr>
          <w:bCs/>
        </w:rPr>
        <w:t xml:space="preserve"> je dana </w:t>
      </w:r>
      <w:r w:rsidR="0069531C">
        <w:rPr>
          <w:bCs/>
        </w:rPr>
        <w:t>26. srpnja</w:t>
      </w:r>
      <w:r w:rsidR="00421125">
        <w:rPr>
          <w:bCs/>
        </w:rPr>
        <w:t xml:space="preserve"> 2018. g. podnio ovom sudu prijedlog za pokretanje stečajnog postupka nad dužnikom </w:t>
      </w:r>
      <w:r w:rsidR="0069531C">
        <w:rPr>
          <w:b/>
        </w:rPr>
        <w:t>PICCOLO MARE j.d.o.o. Sesvete, Mariborska 27, OIB: 67327851306, MBS: 080976185</w:t>
      </w:r>
      <w:r w:rsidR="00421125">
        <w:t xml:space="preserve">, temeljem odredbe 110. stav 1. Stečajnog zakona (Narodne novine 71/15). </w:t>
      </w:r>
    </w:p>
    <w:p w:rsidRDefault="00324DD0" w:rsidP="0001726C" w:rsidR="00324DD0" w:rsidRPr="008D0C37">
      <w:pPr>
        <w:pStyle w:val="Tijeloteksta"/>
        <w:rPr>
          <w:bCs/>
        </w:rPr>
      </w:pPr>
    </w:p>
    <w:p w:rsidRDefault="00C96B0E" w:rsidP="0001726C" w:rsidR="00324DD0">
      <w:pPr>
        <w:pStyle w:val="Tijeloteksta"/>
        <w:rPr>
          <w:bCs/>
        </w:rPr>
      </w:pPr>
      <w:r>
        <w:rPr>
          <w:bCs/>
        </w:rPr>
        <w:tab/>
      </w:r>
      <w:r w:rsidR="00324DD0">
        <w:rPr>
          <w:bCs/>
        </w:rPr>
        <w:t>Pravomoćnim Rješenjem TS Osijek 6 St-</w:t>
      </w:r>
      <w:r w:rsidR="0069531C">
        <w:rPr>
          <w:bCs/>
        </w:rPr>
        <w:t>1639/18-3 od 20. prosinca</w:t>
      </w:r>
      <w:r w:rsidR="00581288">
        <w:rPr>
          <w:bCs/>
        </w:rPr>
        <w:t xml:space="preserve"> 2018. g.</w:t>
      </w:r>
      <w:r w:rsidR="00324DD0">
        <w:rPr>
          <w:bCs/>
        </w:rPr>
        <w:t xml:space="preserve"> obustavljen je stečajni postupak nad dužnikom a prijedlog </w:t>
      </w:r>
      <w:r w:rsidR="0069531C">
        <w:rPr>
          <w:bCs/>
        </w:rPr>
        <w:t xml:space="preserve">FINE RC Zagreb od </w:t>
      </w:r>
      <w:r w:rsidR="00421125">
        <w:rPr>
          <w:bCs/>
        </w:rPr>
        <w:t xml:space="preserve"> </w:t>
      </w:r>
      <w:r w:rsidR="0069531C">
        <w:rPr>
          <w:bCs/>
        </w:rPr>
        <w:t>26.7</w:t>
      </w:r>
      <w:r w:rsidR="00421125">
        <w:rPr>
          <w:bCs/>
        </w:rPr>
        <w:t>.2018. g.</w:t>
      </w:r>
      <w:r w:rsidR="00324DD0">
        <w:rPr>
          <w:bCs/>
        </w:rPr>
        <w:t xml:space="preserve"> za otvaranje stečajnog postupka je odbačen budući je dužnik do završetka prethodnog postupka postao sposoban za plaćanje.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Sukladno čl. 128 st. 9 Stečajnog zakona (NN br. 71/15 i 104/17 dalje: SZ) ako dužnik do završetka prethodnog postupka postane sposoban za plaćanje troškove provedenog postupka u tom slučaju dužan je naknaditi dužnik.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Slijedom navedenog valjalo je odlučiti kao u izreci.</w:t>
      </w:r>
    </w:p>
    <w:p w:rsidRDefault="002E5413" w:rsidP="00421125" w:rsidR="002E5413">
      <w:pPr>
        <w:pStyle w:val="Tijeloteksta"/>
      </w:pPr>
    </w:p>
    <w:p w:rsidRDefault="00324DD0" w:rsidP="002E5413" w:rsidR="00324DD0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69531C">
        <w:t>30</w:t>
      </w:r>
      <w:r w:rsidR="00581288">
        <w:t>. siječnja 2019. g.</w:t>
      </w: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421125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69531C" w:rsidP="0032647C" w:rsidR="0069531C" w:rsidRPr="0069531C">
      <w:pPr>
        <w:numPr>
          <w:ilvl w:val="0"/>
          <w:numId w:val="13"/>
        </w:numPr>
      </w:pPr>
      <w:r w:rsidRPr="0069531C">
        <w:t>PICCOLO MARE j.d.o.o. Sesvete, Mariborska 27</w:t>
      </w:r>
    </w:p>
    <w:p w:rsidRDefault="008D0C37" w:rsidP="0032647C" w:rsidR="00324DD0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69531C">
        <w:t>11.3.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F9305C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F11" w:rsidP="00C06AA6" w:rsidR="001D4F11">
      <w:r>
        <w:separator/>
      </w:r>
    </w:p>
  </w:endnote>
  <w:endnote w:id="0" w:type="continuationSeparator">
    <w:p w:rsidRDefault="001D4F11" w:rsidP="00C06AA6" w:rsidR="001D4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F11" w:rsidP="00C06AA6" w:rsidR="001D4F11">
      <w:r>
        <w:separator/>
      </w:r>
    </w:p>
  </w:footnote>
  <w:footnote w:id="0" w:type="continuationSeparator">
    <w:p w:rsidRDefault="001D4F11" w:rsidP="00C06AA6" w:rsidR="001D4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305C">
      <w:rPr>
        <w:noProof/>
      </w:rPr>
      <w:t>2</w:t>
    </w:r>
    <w:r>
      <w:fldChar w:fldCharType="end"/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D4F11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125"/>
    <w:rsid w:val="00421D71"/>
    <w:rsid w:val="00443D53"/>
    <w:rsid w:val="004471CD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93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81288"/>
    <w:rsid w:val="00590757"/>
    <w:rsid w:val="00592781"/>
    <w:rsid w:val="005931E7"/>
    <w:rsid w:val="00595609"/>
    <w:rsid w:val="005976AC"/>
    <w:rsid w:val="005A6D81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531C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0519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5866"/>
    <w:rsid w:val="007E6D1A"/>
    <w:rsid w:val="007F722E"/>
    <w:rsid w:val="00814537"/>
    <w:rsid w:val="00817C66"/>
    <w:rsid w:val="00825DD1"/>
    <w:rsid w:val="00826384"/>
    <w:rsid w:val="00836C3C"/>
    <w:rsid w:val="008409A8"/>
    <w:rsid w:val="00860129"/>
    <w:rsid w:val="00875548"/>
    <w:rsid w:val="008A66B9"/>
    <w:rsid w:val="008D0C37"/>
    <w:rsid w:val="008D3E2B"/>
    <w:rsid w:val="00901EF5"/>
    <w:rsid w:val="00906374"/>
    <w:rsid w:val="00911AC2"/>
    <w:rsid w:val="00915C68"/>
    <w:rsid w:val="00917C37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81A1A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DE1CBB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35E1"/>
    <w:rsid w:val="00F2322A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305C"/>
    <w:rsid w:val="00F952B7"/>
    <w:rsid w:val="00FB5CC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30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0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0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0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0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30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0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0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0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49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2018.</izvorni_sadrzaj>
    <derivirana_varijabla naziv="DomainObject.Predmet.DatumRjesavanja_1">20.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St-1639/2018</izvorni_sadrzaj>
    <derivirana_varijabla naziv="DomainObject.Predmet.OznakaBroj_1">St-1639/2018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PICCOLO MARE j.d.o.o.</izvorni_sadrzaj>
    <derivirana_varijabla naziv="DomainObject.Predmet.ProtustrankaFormated_1">  PICCOLO MARE j.d.o.o.</derivirana_varijabla>
  </DomainObject.Predmet.ProtustrankaFormated>
  <DomainObject.Predmet.ProtustrankaFormatedOIB>
    <izvorni_sadrzaj>  PICCOLO MARE j.d.o.o., OIB 67327851306</izvorni_sadrzaj>
    <derivirana_varijabla naziv="DomainObject.Predmet.ProtustrankaFormatedOIB_1">  PICCOLO MARE j.d.o.o., OIB 67327851306</derivirana_varijabla>
  </DomainObject.Predmet.ProtustrankaFormatedOIB>
  <DomainObject.Predmet.ProtustrankaFormatedWithAdress>
    <izvorni_sadrzaj> PICCOLO MARE j.d.o.o., Mariborska 27, 10360 Sesvete</izvorni_sadrzaj>
    <derivirana_varijabla naziv="DomainObject.Predmet.ProtustrankaFormatedWithAdress_1"> PICCOLO MARE j.d.o.o., Mariborska 27, 10360 Sesvete</derivirana_varijabla>
  </DomainObject.Predmet.ProtustrankaFormatedWithAdress>
  <DomainObject.Predmet.ProtustrankaFormatedWithAdressOIB>
    <izvorni_sadrzaj> PICCOLO MARE j.d.o.o., OIB 67327851306, Mariborska 27, 10360 Sesvete</izvorni_sadrzaj>
    <derivirana_varijabla naziv="DomainObject.Predmet.ProtustrankaFormatedWithAdressOIB_1"> PICCOLO MARE j.d.o.o., OIB 67327851306, Mariborska 27, 10360 Sesvete</derivirana_varijabla>
  </DomainObject.Predmet.ProtustrankaFormatedWithAdressOIB>
  <DomainObject.Predmet.ProtustrankaWithAdress>
    <izvorni_sadrzaj>PICCOLO MARE j.d.o.o. Mariborska 27, 10360 Sesvete</izvorni_sadrzaj>
    <derivirana_varijabla naziv="DomainObject.Predmet.ProtustrankaWithAdress_1">PICCOLO MARE j.d.o.o. Mariborska 27, 10360 Sesvete</derivirana_varijabla>
  </DomainObject.Predmet.ProtustrankaWithAdress>
  <DomainObject.Predmet.ProtustrankaWithAdressOIB>
    <izvorni_sadrzaj>PICCOLO MARE j.d.o.o., OIB 67327851306, Mariborska 27, 10360 Sesvete</izvorni_sadrzaj>
    <derivirana_varijabla naziv="DomainObject.Predmet.ProtustrankaWithAdressOIB_1">PICCOLO MARE j.d.o.o., OIB 67327851306, Mariborska 27, 10360 Sesvete</derivirana_varijabla>
  </DomainObject.Predmet.ProtustrankaWithAdressOIB>
  <DomainObject.Predmet.ProtustrankaNazivFormated>
    <izvorni_sadrzaj>PICCOLO MARE j.d.o.o.</izvorni_sadrzaj>
    <derivirana_varijabla naziv="DomainObject.Predmet.ProtustrankaNazivFormated_1">PICCOLO MARE j.d.o.o.</derivirana_varijabla>
  </DomainObject.Predmet.ProtustrankaNazivFormated>
  <DomainObject.Predmet.ProtustrankaNazivFormatedOIB>
    <izvorni_sadrzaj>PICCOLO MARE j.d.o.o., OIB 67327851306</izvorni_sadrzaj>
    <derivirana_varijabla naziv="DomainObject.Predmet.ProtustrankaNazivFormatedOIB_1">PICCOLO MARE j.d.o.o., OIB 67327851306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PICCOLO MARE j.d.o.o.</item>
    </izvorni_sadrzaj>
    <derivirana_varijabla naziv="DomainObject.Predmet.ProtuStrankaListFormated_1">
      <item>PICCOLO MARE j.d.o.o.</item>
    </derivirana_varijabla>
  </DomainObject.Predmet.ProtuStrankaListFormated>
  <DomainObject.Predmet.ProtuStrankaListFormatedOIB>
    <izvorni_sadrzaj>
      <item>PICCOLO MARE j.d.o.o., OIB 67327851306</item>
    </izvorni_sadrzaj>
    <derivirana_varijabla naziv="DomainObject.Predmet.ProtuStrankaListFormatedOIB_1">
      <item>PICCOLO MARE j.d.o.o., OIB 67327851306</item>
    </derivirana_varijabla>
  </DomainObject.Predmet.ProtuStrankaListFormatedOIB>
  <DomainObject.Predmet.ProtuStrankaListFormatedWithAdress>
    <izvorni_sadrzaj>
      <item>PICCOLO MARE j.d.o.o., Mariborska 27, 10360 Sesvete</item>
    </izvorni_sadrzaj>
    <derivirana_varijabla naziv="DomainObject.Predmet.ProtuStrankaListFormatedWithAdress_1">
      <item>PICCOLO MARE j.d.o.o., Mariborska 27, 10360 Sesvete</item>
    </derivirana_varijabla>
  </DomainObject.Predmet.ProtuStrankaListFormatedWithAdress>
  <DomainObject.Predmet.ProtuStrankaListFormatedWithAdressOIB>
    <izvorni_sadrzaj>
      <item>PICCOLO MARE j.d.o.o., OIB 67327851306, Mariborska 27, 10360 Sesvete</item>
    </izvorni_sadrzaj>
    <derivirana_varijabla naziv="DomainObject.Predmet.ProtuStrankaListFormatedWithAdressOIB_1">
      <item>PICCOLO MARE j.d.o.o., OIB 67327851306, Mariborska 27, 10360 Sesvete</item>
    </derivirana_varijabla>
  </DomainObject.Predmet.ProtuStrankaListFormatedWithAdressOIB>
  <DomainObject.Predmet.ProtuStrankaListNazivFormated>
    <izvorni_sadrzaj>
      <item>PICCOLO MARE j.d.o.o.</item>
    </izvorni_sadrzaj>
    <derivirana_varijabla naziv="DomainObject.Predmet.ProtuStrankaListNazivFormated_1">
      <item>PICCOLO MARE j.d.o.o.</item>
    </derivirana_varijabla>
  </DomainObject.Predmet.ProtuStrankaListNazivFormated>
  <DomainObject.Predmet.ProtuStrankaListNazivFormatedOIB>
    <izvorni_sadrzaj>
      <item>PICCOLO MARE j.d.o.o., OIB 67327851306</item>
    </izvorni_sadrzaj>
    <derivirana_varijabla naziv="DomainObject.Predmet.ProtuStrankaListNazivFormatedOIB_1">
      <item>PICCOLO MARE j.d.o.o., OIB 67327851306</item>
    </derivirana_varijabla>
  </DomainObject.Predmet.ProtuStrankaListNazivFormatedOIB>
  <DomainObject.Predmet.OstaliListFormated>
    <izvorni_sadrzaj>
      <item>Ivan Budin</item>
    </izvorni_sadrzaj>
    <derivirana_varijabla naziv="DomainObject.Predmet.OstaliListFormated_1">
      <item>Ivan Budin</item>
    </derivirana_varijabla>
  </DomainObject.Predmet.OstaliListFormated>
  <DomainObject.Predmet.OstaliListFormatedOIB>
    <izvorni_sadrzaj>
      <item>Ivan Budin, OIB 86839144350</item>
    </izvorni_sadrzaj>
    <derivirana_varijabla naziv="DomainObject.Predmet.OstaliListFormatedOIB_1">
      <item>Ivan Budin, OIB 86839144350</item>
    </derivirana_varijabla>
  </DomainObject.Predmet.OstaliListFormatedOIB>
  <DomainObject.Predmet.OstaliListFormatedWithAdress>
    <izvorni_sadrzaj>
      <item>Ivan Budin, Mariborska 27, 10360 Sesvete</item>
    </izvorni_sadrzaj>
    <derivirana_varijabla naziv="DomainObject.Predmet.OstaliListFormatedWithAdress_1">
      <item>Ivan Budin, Mariborska 27, 10360 Sesvete</item>
    </derivirana_varijabla>
  </DomainObject.Predmet.OstaliListFormatedWithAdress>
  <DomainObject.Predmet.OstaliListFormatedWithAdressOIB>
    <izvorni_sadrzaj>
      <item>Ivan Budin, OIB 86839144350, Mariborska 27, 10360 Sesvete</item>
    </izvorni_sadrzaj>
    <derivirana_varijabla naziv="DomainObject.Predmet.OstaliListFormatedWithAdressOIB_1">
      <item>Ivan Budin, OIB 86839144350, Mariborska 27, 10360 Sesvete</item>
    </derivirana_varijabla>
  </DomainObject.Predmet.OstaliListFormatedWithAdressOIB>
  <DomainObject.Predmet.OstaliListNazivFormated>
    <izvorni_sadrzaj>
      <item>Ivan Budin</item>
    </izvorni_sadrzaj>
    <derivirana_varijabla naziv="DomainObject.Predmet.OstaliListNazivFormated_1">
      <item>Ivan Budin</item>
    </derivirana_varijabla>
  </DomainObject.Predmet.OstaliListNazivFormated>
  <DomainObject.Predmet.OstaliListNazivFormatedOIB>
    <izvorni_sadrzaj>
      <item>Ivan Budin, OIB 86839144350</item>
    </izvorni_sadrzaj>
    <derivirana_varijabla naziv="DomainObject.Predmet.OstaliListNazivFormatedOIB_1">
      <item>Ivan Budin, OIB 86839144350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PICCOLO MARE j.d.o.o.</izvorni_sadrzaj>
    <derivirana_varijabla naziv="DomainObject.Predmet.ProtustrankaIDrugi_1">PICCOLO MARE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PICCOLO MARE j.d.o.o., OIB 67327851306, Mariborska 27, 10360 Sesvete</izvorni_sadrzaj>
    <derivirana_varijabla naziv="DomainObject.Predmet.ProtustrankaIDrugiAdressOIB_1">PICCOLO MARE j.d.o.o., OIB 67327851306, Mariborska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2018.</izvorni_sadrzaj>
    <derivirana_varijabla naziv="DomainObject.Predmet.OdlukaRjesenje.DatumDonosenjaOdluke_1">20. prosinca 2018.</derivirana_varijabla>
  </DomainObject.Predmet.OdlukaRjesenje.DatumDonosenjaOdluke>
  <DomainObject.Predmet.OdlukaRjesenje.DatumPravomocnosti>
    <izvorni_sadrzaj>8. siječnja 2019.</izvorni_sadrzaj>
    <derivirana_varijabla naziv="DomainObject.Predmet.OdlukaRjesenje.DatumPravomocnosti_1">8. siječnja 2019.</derivirana_varijabla>
  </DomainObject.Predmet.OdlukaRjesenje.DatumPravomocnosti>
  <DomainObject.Predmet.OdlukaRjesenje.Oznaka>
    <izvorni_sadrzaj>St-1639/2018-3</izvorni_sadrzaj>
    <derivirana_varijabla naziv="DomainObject.Predmet.OdlukaRjesenje.Oznaka_1">St-1639/2018-3</derivirana_varijabla>
  </DomainObject.Predmet.OdlukaRjesenje.Oznaka>
  <DomainObject.Predmet.SudioniciListNaziv>
    <izvorni_sadrzaj>
      <item>PICCOLO MARE j.d.o.o.</item>
      <item>FINA Regionalni centar Zagreb</item>
      <item>Ivan Budin</item>
    </izvorni_sadrzaj>
    <derivirana_varijabla naziv="DomainObject.Predmet.SudioniciListNaziv_1">
      <item>PICCOLO MARE j.d.o.o.</item>
      <item>FINA Regionalni centar Zagreb</item>
      <item>Ivan Budin</item>
    </derivirana_varijabla>
  </DomainObject.Predmet.SudioniciListNaziv>
  <DomainObject.Predmet.SudioniciListAdressOIB>
    <izvorni_sadrzaj>
      <item>PICCOLO MARE j.d.o.o., OIB 67327851306, Mariborska 27,10360 Sesvete</item>
      <item>FINA Regionalni centar Zagreb, OIB 85821130368, Trg svibanjskih žrtava 1995. 1,10000 Zagreb</item>
      <item>Ivan Budin, OIB 86839144350, Mariborska 27,10360 Sesvete</item>
    </izvorni_sadrzaj>
    <derivirana_varijabla naziv="DomainObject.Predmet.SudioniciListAdressOIB_1">
      <item>PICCOLO MARE j.d.o.o., OIB 67327851306, Mariborska 27,10360 Sesvete</item>
      <item>FINA Regionalni centar Zagreb, OIB 85821130368, Trg svibanjskih žrtava 1995. 1,10000 Zagreb</item>
      <item>Ivan Budin, OIB 86839144350, Mariborska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67327851306</item>
      <item>, OIB 85821130368</item>
      <item>, OIB 86839144350</item>
    </izvorni_sadrzaj>
    <derivirana_varijabla naziv="DomainObject.Predmet.SudioniciListNazivOIB_1">
      <item>, OIB 67327851306</item>
      <item>, OIB 85821130368</item>
      <item>, OIB 86839144350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FDF31-BAB8-4F13-8C7A-ED1E8481D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533</properties:Words>
  <properties:Characters>2758</properties:Characters>
  <properties:Lines>119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2018-09-19T06:49:00Z</dcterms:created>
  <dc:creator>Korisnik</dc:creator>
  <cp:lastModifiedBy>Danijela Sekulić</cp:lastModifiedBy>
  <cp:lastPrinted>2019-01-30T12:27:00Z</cp:lastPrinted>
  <dcterms:modified xmlns:xsi="http://www.w3.org/2001/XMLSchema-instance" xsi:type="dcterms:W3CDTF">2019-01-30T12:28:00Z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(DUŽNIK -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