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8428" w14:paraId="6db8428" w:rsidRDefault="0052565B" w:rsidR="0052565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65B" w:rsidR="0052565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EA035A">
        <w:rPr>
          <w:sz w:val="24"/>
        </w:rPr>
        <w:t>1402/2015</w:t>
      </w:r>
      <w:r w:rsidR="0052565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 w:rsidR="001C74C2"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="00EA035A">
        <w:rPr>
          <w:sz w:val="24"/>
        </w:rPr>
        <w:t>PLESNI CENTAR STUDIO 23</w:t>
      </w:r>
      <w:r w:rsidRPr="00133DAD">
        <w:rPr>
          <w:sz w:val="24"/>
        </w:rPr>
        <w:t xml:space="preserve">, </w:t>
      </w:r>
      <w:r w:rsidR="00EA035A">
        <w:rPr>
          <w:sz w:val="24"/>
        </w:rPr>
        <w:t>Karlovac, Ivana Banjavčića bb, OIB: 17051244172, dana 22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5256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</w:t>
      </w:r>
      <w:r w:rsidR="005256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565B" w:rsidP="0052565B" w:rsidR="0052565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2565B" w:rsidP="00E91121" w:rsidR="005256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2565B" w:rsidP="0052565B" w:rsidR="0052565B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2565B" w:rsidP="00E91121" w:rsidR="005256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Jadranka Zelić</w:t>
      </w:r>
    </w:p>
    <w:p w:rsidRDefault="0052565B" w:rsidP="00CF56FE" w:rsidR="0052565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52565B" w:rsidP="00CF56FE" w:rsidR="0052565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4C2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65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62B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256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2565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0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256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2565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0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23.9.15., zbog kvara na sustavu 22.9.15.</izvorni_sadrzaj>
    <derivirana_varijabla naziv="DomainObject.Predmet.PrimjedbaSuca_1">unešeno 23.9.15.,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Ivana Banjavčića bb, 47000 Karlovac</izvorni_sadrzaj>
    <derivirana_varijabla naziv="DomainObject.Predmet.ProtustrankaFormatedWithAdress_1"> Plesni centar studio 23, Ivana Banjavčića bb, 47000 Karlovac</derivirana_varijabla>
  </DomainObject.Predmet.ProtustrankaFormatedWithAdress>
  <DomainObject.Predmet.ProtustrankaFormatedWithAdressOIB>
    <izvorni_sadrzaj> Plesni centar studio 23, OIB 17051244172, Ivana Banjavčića bb, 47000 Karlovac</izvorni_sadrzaj>
    <derivirana_varijabla naziv="DomainObject.Predmet.ProtustrankaFormatedWithAdressOIB_1"> Plesni centar studio 23, OIB 17051244172, Ivana Banjavčića bb, 47000 Karlovac</derivirana_varijabla>
  </DomainObject.Predmet.ProtustrankaFormatedWithAdressOIB>
  <DomainObject.Predmet.ProtustrankaWithAdress>
    <izvorni_sadrzaj>Plesni centar studio 23 Ivana Banjavčića bb, 47000 Karlovac</izvorni_sadrzaj>
    <derivirana_varijabla naziv="DomainObject.Predmet.ProtustrankaWithAdress_1">Plesni centar studio 23 Ivana Banjavčića bb, 47000 Karlovac</derivirana_varijabla>
  </DomainObject.Predmet.ProtustrankaWithAdress>
  <DomainObject.Predmet.ProtustrankaWithAdressOIB>
    <izvorni_sadrzaj>Plesni centar studio 23, OIB 17051244172, Ivana Banjavčića bb, 47000 Karlovac</izvorni_sadrzaj>
    <derivirana_varijabla naziv="DomainObject.Predmet.ProtustrankaWithAdressOIB_1">Plesni centar studio 23, OIB 17051244172, Ivana Banjavčića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Ivana Banjavčića bb, 47000 Karlovac</item>
    </izvorni_sadrzaj>
    <derivirana_varijabla naziv="DomainObject.Predmet.ProtuStrankaListFormatedWithAdress_1">
      <item>Plesni centar studio 23, Ivana Banjavčića bb, 47000 Karlovac</item>
    </derivirana_varijabla>
  </DomainObject.Predmet.ProtuStrankaListFormatedWithAdress>
  <DomainObject.Predmet.ProtuStrankaListFormatedWithAdressOIB>
    <izvorni_sadrzaj>
      <item>Plesni centar studio 23, OIB 17051244172, Ivana Banjavčića bb, 47000 Karlovac</item>
    </izvorni_sadrzaj>
    <derivirana_varijabla naziv="DomainObject.Predmet.ProtuStrankaListFormatedWithAdressOIB_1">
      <item>Plesni centar studio 23, OIB 17051244172, Ivana Banjavčića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Plesni centar studio 23, OIB 17051244172, Ivana Banjavčića bb, 47000 Karlovac</izvorni_sadrzaj>
    <derivirana_varijabla naziv="DomainObject.Predmet.ProtustrankaIDrugiAdressOIB_1">Plesni centar studio 23, OIB 17051244172, Ivana Banjavčića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Plesni centar studio 23</item>
    </izvorni_sadrzaj>
    <derivirana_varijabla naziv="DomainObject.Predmet.SudioniciListNaziv_1">
      <item>Financijska agencija RC Zagreb, podružnica Karlovac</item>
      <item>Plesni centar studio 23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Plesni centar studio 23, OIB 17051244172, Ivana Banjavčića bb,47000 Karlovac</item>
    </izvorni_sadrzaj>
    <derivirana_varijabla naziv="DomainObject.Predmet.SudioniciListAdressOIB_1">
      <item>Financijska agencija RC Zagreb, podružnica Karlovac, OIB 85821130368, Pavla Vitezovića 1,47000 Karlovac</item>
      <item>Plesni centar studio 23, OIB 17051244172, Ivana Banjavčića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</izvorni_sadrzaj>
    <derivirana_varijabla naziv="DomainObject.Predmet.SudioniciListNazivOIB_1">
      <item>, OIB 85821130368</item>
      <item>, OIB 17051244172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1708</properties:Characters>
  <properties:Lines>104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2015-10-22T12:03:00Z</dcterms:created>
  <dc:creator>Korisnik</dc:creator>
  <cp:lastModifiedBy>Jadranka Zelić</cp:lastModifiedBy>
  <cp:lastPrinted>2015-10-22T12:03:00Z</cp:lastPrinted>
  <dcterms:modified xmlns:xsi="http://www.w3.org/2001/XMLSchema-instance" xsi:type="dcterms:W3CDTF">2015-10-22T12:04:00Z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