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ad10" w14:paraId="270ad10" w:rsidRDefault="00B56195" w:rsidP="00B56195" w:rsidR="00B56195" w:rsidRPr="00103557">
      <w:pPr>
        <w:jc w:val="both"/>
        <w15:collapsed w:val="false"/>
      </w:pPr>
      <w:bookmarkStart w:name="_Hlk499716152" w:id="0"/>
      <w:bookmarkStart w:name="_GoBack" w:id="1"/>
      <w:bookmarkEnd w:id="1"/>
      <w:r w:rsidRPr="00103557">
        <w:t>PRIVREMENI STEČAJNI UPRAVITELJ</w:t>
      </w:r>
    </w:p>
    <w:p w:rsidRDefault="00D8171B" w:rsidP="00B56195" w:rsidR="00B56195" w:rsidRPr="00103557">
      <w:pPr>
        <w:pStyle w:val="Bezproreda"/>
      </w:pPr>
      <w:bookmarkStart w:name="_Hlk505690050" w:id="2"/>
      <w:r>
        <w:t xml:space="preserve">TEAMNET </w:t>
      </w:r>
      <w:r w:rsidR="00E446BB">
        <w:t xml:space="preserve">CROATIA </w:t>
      </w:r>
      <w:r w:rsidR="00B56195" w:rsidRPr="00103557">
        <w:t xml:space="preserve">d.o.o., </w:t>
      </w:r>
    </w:p>
    <w:p w:rsidRDefault="00B56195" w:rsidP="00B56195" w:rsidR="00B56195" w:rsidRPr="00103557">
      <w:pPr>
        <w:pStyle w:val="Bezproreda"/>
      </w:pPr>
      <w:bookmarkStart w:name="_Hlk2756319" w:id="3"/>
      <w:r>
        <w:t xml:space="preserve">Zagreb, </w:t>
      </w:r>
      <w:r w:rsidR="00D8171B">
        <w:t>Radnička cesta 80</w:t>
      </w:r>
      <w:r w:rsidRPr="00103557">
        <w:t xml:space="preserve"> </w:t>
      </w:r>
    </w:p>
    <w:p w:rsidRDefault="00B56195" w:rsidP="00B56195" w:rsidR="00B56195" w:rsidRPr="00103557">
      <w:pPr>
        <w:pStyle w:val="Bezproreda"/>
      </w:pPr>
      <w:r w:rsidRPr="00103557">
        <w:t xml:space="preserve">OIB: </w:t>
      </w:r>
      <w:bookmarkEnd w:id="3"/>
      <w:r w:rsidR="00D8171B">
        <w:t>21352470305</w:t>
      </w:r>
      <w:r>
        <w:t xml:space="preserve">, </w:t>
      </w:r>
      <w:r w:rsidRPr="00103557">
        <w:t xml:space="preserve"> MBS </w:t>
      </w:r>
      <w:r w:rsidR="00D8171B">
        <w:t>080921625</w:t>
      </w:r>
    </w:p>
    <w:bookmarkEnd w:id="0"/>
    <w:bookmarkEnd w:id="2"/>
    <w:p w:rsidRDefault="00B56195" w:rsidP="00B56195" w:rsidR="00B56195" w:rsidRPr="00103557">
      <w:pPr>
        <w:jc w:val="both"/>
      </w:pPr>
    </w:p>
    <w:p w:rsidRDefault="00B56195" w:rsidP="00B56195" w:rsidR="00B56195" w:rsidRPr="00103557">
      <w:pPr>
        <w:jc w:val="both"/>
      </w:pPr>
    </w:p>
    <w:p w:rsidRDefault="00B56195" w:rsidP="00B56195" w:rsidR="00B56195" w:rsidRPr="00103557">
      <w:pPr>
        <w:jc w:val="right"/>
        <w:rPr>
          <w:b/>
        </w:rPr>
      </w:pPr>
      <w:r w:rsidRPr="00103557">
        <w:rPr>
          <w:b/>
        </w:rPr>
        <w:t>TRGOVAČKI SUD U OSIJEKU</w:t>
      </w:r>
    </w:p>
    <w:p w:rsidRDefault="00B56195" w:rsidP="00B56195" w:rsidR="00B56195" w:rsidRPr="00103557">
      <w:pPr>
        <w:jc w:val="right"/>
        <w:rPr>
          <w:noProof/>
        </w:rPr>
      </w:pPr>
      <w:r w:rsidRPr="00103557">
        <w:rPr>
          <w:noProof/>
        </w:rPr>
        <w:t xml:space="preserve">Stečajna sutkinja : </w:t>
      </w:r>
      <w:r>
        <w:rPr>
          <w:noProof/>
        </w:rPr>
        <w:t>mr.sc. Mirjana Baran</w:t>
      </w:r>
    </w:p>
    <w:p w:rsidRDefault="00B56195" w:rsidP="00B56195" w:rsidR="00B56195" w:rsidRPr="00103557">
      <w:pPr>
        <w:jc w:val="right"/>
        <w:rPr>
          <w:b/>
        </w:rPr>
      </w:pPr>
    </w:p>
    <w:p w:rsidRDefault="00B56195" w:rsidP="00B56195" w:rsidR="00B56195" w:rsidRPr="00103557">
      <w:pPr>
        <w:jc w:val="right"/>
        <w:rPr>
          <w:b/>
          <w:sz w:val="28"/>
        </w:rPr>
      </w:pPr>
      <w:r w:rsidRPr="00103557">
        <w:rPr>
          <w:b/>
          <w:sz w:val="28"/>
        </w:rPr>
        <w:t>Poziv na broj:  St-</w:t>
      </w:r>
      <w:r>
        <w:rPr>
          <w:b/>
          <w:sz w:val="28"/>
        </w:rPr>
        <w:t>1</w:t>
      </w:r>
      <w:r w:rsidR="00D8171B">
        <w:rPr>
          <w:b/>
          <w:sz w:val="28"/>
        </w:rPr>
        <w:t>777</w:t>
      </w:r>
      <w:r w:rsidRPr="00103557">
        <w:rPr>
          <w:b/>
          <w:sz w:val="28"/>
        </w:rPr>
        <w:t>/18</w:t>
      </w:r>
    </w:p>
    <w:p w:rsidRDefault="00B56195" w:rsidP="00B56195" w:rsidR="00B56195" w:rsidRPr="00103557">
      <w:pPr>
        <w:jc w:val="both"/>
        <w:rPr>
          <w:rFonts w:cs="Arial" w:hAnsi="Arial" w:ascii="Arial"/>
        </w:rPr>
      </w:pPr>
    </w:p>
    <w:p w:rsidRDefault="00B56195" w:rsidP="00B56195" w:rsidR="00B56195" w:rsidRPr="00103557">
      <w:pPr>
        <w:ind w:hanging="2124" w:left="2124"/>
        <w:jc w:val="both"/>
        <w:rPr>
          <w:rFonts w:cs="Arial" w:hAnsi="Arial" w:ascii="Arial"/>
        </w:rPr>
      </w:pPr>
      <w:r w:rsidRPr="00103557">
        <w:rPr>
          <w:rFonts w:cs="Arial" w:hAnsi="Arial" w:ascii="Arial"/>
        </w:rPr>
        <w:tab/>
      </w:r>
    </w:p>
    <w:p w:rsidRDefault="00B56195" w:rsidP="001F7E4B" w:rsidR="00B56195" w:rsidRPr="00103557">
      <w:pPr>
        <w:jc w:val="both"/>
        <w:rPr>
          <w:b/>
        </w:rPr>
      </w:pPr>
      <w:r w:rsidRPr="00103557">
        <w:rPr>
          <w:b/>
        </w:rPr>
        <w:t>PREDMET : IZVJEŠĆE PRIVREMENOG STEČAJNOG UPRAVITELJA</w:t>
      </w:r>
    </w:p>
    <w:p w:rsidRDefault="00B56195" w:rsidP="001F7E4B" w:rsidR="00B56195">
      <w:pPr>
        <w:jc w:val="both"/>
        <w:rPr>
          <w:b/>
        </w:rPr>
      </w:pPr>
    </w:p>
    <w:p w:rsidRDefault="00B56195" w:rsidP="001F7E4B" w:rsidR="00B56195" w:rsidRPr="00103557">
      <w:pPr>
        <w:jc w:val="both"/>
        <w:rPr>
          <w:b/>
        </w:rPr>
      </w:pPr>
    </w:p>
    <w:p w:rsidRDefault="00B56195" w:rsidP="005B6FC5" w:rsidR="00B56195" w:rsidRPr="00103557">
      <w:pPr>
        <w:jc w:val="both"/>
        <w:rPr>
          <w:b/>
        </w:rPr>
      </w:pPr>
      <w:r w:rsidRPr="00103557">
        <w:rPr>
          <w:b/>
        </w:rPr>
        <w:t>UVOD</w:t>
      </w:r>
    </w:p>
    <w:p w:rsidRDefault="00B56195" w:rsidP="005B6FC5" w:rsidR="00B56195" w:rsidRPr="00103557">
      <w:pPr>
        <w:jc w:val="both"/>
      </w:pPr>
    </w:p>
    <w:p w:rsidRDefault="00B56195" w:rsidP="005B6FC5" w:rsidR="00B56195" w:rsidRPr="00103557">
      <w:pPr>
        <w:pStyle w:val="Bezproreda"/>
        <w:jc w:val="both"/>
      </w:pPr>
      <w:r w:rsidRPr="00103557">
        <w:t>Rješenjem Trgovačkog suda u Osijeku broj St-</w:t>
      </w:r>
      <w:r>
        <w:t>1</w:t>
      </w:r>
      <w:r w:rsidR="00D8171B">
        <w:t>777</w:t>
      </w:r>
      <w:r w:rsidRPr="00103557">
        <w:t>/18</w:t>
      </w:r>
      <w:r>
        <w:t>,</w:t>
      </w:r>
      <w:r w:rsidRPr="00103557">
        <w:t xml:space="preserve"> od </w:t>
      </w:r>
      <w:r>
        <w:t>21.</w:t>
      </w:r>
      <w:r w:rsidRPr="00103557">
        <w:t xml:space="preserve"> </w:t>
      </w:r>
      <w:r>
        <w:t>siječnja</w:t>
      </w:r>
      <w:r w:rsidRPr="00103557">
        <w:t xml:space="preserve"> 201</w:t>
      </w:r>
      <w:r>
        <w:t>9</w:t>
      </w:r>
      <w:r w:rsidRPr="00103557">
        <w:t>.</w:t>
      </w:r>
      <w:r>
        <w:t xml:space="preserve"> </w:t>
      </w:r>
      <w:r w:rsidRPr="00103557">
        <w:t xml:space="preserve">godine, pokrenut je prethodni postupak, nad društvom </w:t>
      </w:r>
      <w:bookmarkStart w:name="_Hlk499717727" w:id="4"/>
      <w:r w:rsidR="00D8171B">
        <w:t xml:space="preserve">TEAMNET </w:t>
      </w:r>
      <w:r w:rsidR="00E446BB">
        <w:t xml:space="preserve">CROATIA </w:t>
      </w:r>
      <w:r w:rsidR="00D8171B" w:rsidRPr="00103557">
        <w:t xml:space="preserve">d.o.o., </w:t>
      </w:r>
      <w:r w:rsidR="00D8171B">
        <w:t>Zagreb, Radnička cesta 80</w:t>
      </w:r>
      <w:r w:rsidR="007E38F7">
        <w:t xml:space="preserve">, </w:t>
      </w:r>
      <w:r w:rsidR="00D8171B" w:rsidRPr="00103557">
        <w:t xml:space="preserve">OIB: </w:t>
      </w:r>
      <w:r w:rsidR="00D8171B">
        <w:t>21352470305</w:t>
      </w:r>
      <w:bookmarkEnd w:id="4"/>
      <w:r w:rsidRPr="00103557">
        <w:t>, radi utvrđivanja postojanja razloga za otvaranje stečajnog postupka. Navedenim rješenjem imenovan sam za privremenog stečajnog upravitelja.</w:t>
      </w:r>
    </w:p>
    <w:p w:rsidRDefault="00B56195" w:rsidP="005B6FC5" w:rsidR="00B56195" w:rsidRPr="00103557">
      <w:pPr>
        <w:pStyle w:val="Bezproreda"/>
        <w:jc w:val="both"/>
      </w:pPr>
    </w:p>
    <w:p w:rsidRDefault="00B56195" w:rsidP="005B6FC5" w:rsidR="00B56195" w:rsidRPr="00103557">
      <w:pPr>
        <w:pStyle w:val="Bezproreda"/>
        <w:jc w:val="both"/>
      </w:pPr>
      <w:r w:rsidRPr="00103557">
        <w:t xml:space="preserve">Predlagatelj Financijska agencija </w:t>
      </w:r>
      <w:r>
        <w:t>RC Zagreb</w:t>
      </w:r>
      <w:r w:rsidRPr="00103557">
        <w:t xml:space="preserve">, podnijela je dana </w:t>
      </w:r>
      <w:r>
        <w:t>1</w:t>
      </w:r>
      <w:r w:rsidR="00D8171B">
        <w:t>6</w:t>
      </w:r>
      <w:r w:rsidRPr="00103557">
        <w:t xml:space="preserve">. </w:t>
      </w:r>
      <w:r w:rsidR="00D8171B">
        <w:t>srpnja</w:t>
      </w:r>
      <w:r w:rsidRPr="00103557">
        <w:t xml:space="preserve"> 2018. godine, prijedlog za otvaranje stečajnog postupka nad dužnikom</w:t>
      </w:r>
      <w:r>
        <w:t xml:space="preserve"> </w:t>
      </w:r>
      <w:r w:rsidR="00D8171B">
        <w:t xml:space="preserve">TEAMNET </w:t>
      </w:r>
      <w:r w:rsidR="00E446BB">
        <w:t xml:space="preserve">CROATIA </w:t>
      </w:r>
      <w:r w:rsidR="00D8171B" w:rsidRPr="00103557">
        <w:t xml:space="preserve">d.o.o., </w:t>
      </w:r>
      <w:r w:rsidR="00D8171B">
        <w:t>Zagreb, Radnička cesta 80,</w:t>
      </w:r>
      <w:r w:rsidRPr="00103557">
        <w:t xml:space="preserve"> </w:t>
      </w:r>
      <w:r>
        <w:t xml:space="preserve">jer su kod </w:t>
      </w:r>
      <w:r w:rsidRPr="00103557">
        <w:t>dužnik</w:t>
      </w:r>
      <w:r>
        <w:t>a</w:t>
      </w:r>
      <w:r w:rsidRPr="00103557">
        <w:t xml:space="preserve"> u </w:t>
      </w:r>
      <w:r>
        <w:t>o</w:t>
      </w:r>
      <w:r w:rsidRPr="00103557">
        <w:t xml:space="preserve">čevidniku redoslijeda osnova za plaćanje evidentirane neizvršene osnove za plaćanje u neprekinutom razdoblju od 120 dana, u ukupnom iznosu od </w:t>
      </w:r>
      <w:r w:rsidR="00D8171B">
        <w:t>274.642,53</w:t>
      </w:r>
      <w:r w:rsidRPr="00103557">
        <w:t xml:space="preserve"> kn, u koji iznos je uračunata kamata i naknada FINE za provedbu ovrhe na novčanim sredstvima dužnika. Navodi da dužnik ima </w:t>
      </w:r>
      <w:r w:rsidR="00D8171B">
        <w:t>1</w:t>
      </w:r>
      <w:r>
        <w:t xml:space="preserve"> </w:t>
      </w:r>
      <w:r w:rsidRPr="00103557">
        <w:t>zaposlen</w:t>
      </w:r>
      <w:r>
        <w:t>ika</w:t>
      </w:r>
      <w:r w:rsidRPr="00103557">
        <w:t>.</w:t>
      </w:r>
    </w:p>
    <w:p w:rsidRDefault="00B56195" w:rsidP="005B6FC5" w:rsidR="00B56195" w:rsidRPr="00103557">
      <w:pPr>
        <w:jc w:val="both"/>
      </w:pPr>
    </w:p>
    <w:p w:rsidRDefault="00B56195" w:rsidP="005B6FC5" w:rsidR="00B56195" w:rsidRPr="00103557">
      <w:pPr>
        <w:numPr>
          <w:ilvl w:val="0"/>
          <w:numId w:val="1"/>
        </w:numPr>
        <w:jc w:val="both"/>
      </w:pPr>
      <w:r w:rsidRPr="00103557">
        <w:t xml:space="preserve">Uvidom u izvod iz sudskog registra utvrdio sam da je društvo osnovano </w:t>
      </w:r>
      <w:r w:rsidR="00D8171B">
        <w:t>09</w:t>
      </w:r>
      <w:r w:rsidRPr="00103557">
        <w:t xml:space="preserve">. </w:t>
      </w:r>
      <w:r w:rsidR="00D8171B">
        <w:t>svibnja</w:t>
      </w:r>
      <w:r w:rsidRPr="00103557">
        <w:t xml:space="preserve"> 201</w:t>
      </w:r>
      <w:r w:rsidR="00F4271B">
        <w:t>4</w:t>
      </w:r>
      <w:r w:rsidRPr="00103557">
        <w:t>. godine.</w:t>
      </w:r>
    </w:p>
    <w:p w:rsidRDefault="00B56195" w:rsidP="001F7E4B" w:rsidR="00B56195" w:rsidRPr="00103557">
      <w:pPr>
        <w:jc w:val="both"/>
      </w:pPr>
    </w:p>
    <w:p w:rsidRDefault="00B56195" w:rsidP="001F7E4B" w:rsidR="00F4271B">
      <w:pPr>
        <w:jc w:val="both"/>
      </w:pPr>
      <w:r w:rsidRPr="00103557">
        <w:t xml:space="preserve">Osnivač </w:t>
      </w:r>
      <w:r>
        <w:t xml:space="preserve">društva </w:t>
      </w:r>
      <w:r w:rsidR="00F4271B">
        <w:t>:</w:t>
      </w:r>
    </w:p>
    <w:p w:rsidRDefault="00B56195" w:rsidP="001F7E4B" w:rsidR="00B56195">
      <w:pPr>
        <w:jc w:val="both"/>
      </w:pPr>
    </w:p>
    <w:p w:rsidRDefault="00D8171B" w:rsidP="001F7E4B" w:rsidR="00D8171B">
      <w:pPr>
        <w:jc w:val="both"/>
      </w:pPr>
      <w:r>
        <w:t>TEAMNET INTERNATIONAL SA, Rumunjska, Ploiesti, Strada Elena Doamna 44, Županija Pragova, OIB 49687493042</w:t>
      </w:r>
    </w:p>
    <w:p w:rsidRDefault="00D8171B" w:rsidP="001F7E4B" w:rsidR="00D8171B">
      <w:pPr>
        <w:jc w:val="both"/>
      </w:pPr>
    </w:p>
    <w:p w:rsidRDefault="00D8171B" w:rsidP="001F7E4B" w:rsidR="00D8171B">
      <w:pPr>
        <w:jc w:val="both"/>
      </w:pPr>
      <w:r>
        <w:t xml:space="preserve">Odgovorna osoba – direktor </w:t>
      </w:r>
    </w:p>
    <w:p w:rsidRDefault="00D8171B" w:rsidP="001F7E4B" w:rsidR="00D8171B">
      <w:pPr>
        <w:jc w:val="both"/>
      </w:pPr>
      <w:r>
        <w:t>Florin Hoinarescu, Rumunjska, Bukurešt, Ciorogarla 149 a, OIB 16664556978</w:t>
      </w:r>
    </w:p>
    <w:p w:rsidRDefault="003378B9" w:rsidP="001F7E4B" w:rsidR="003378B9" w:rsidRPr="00103557">
      <w:pPr>
        <w:jc w:val="both"/>
      </w:pPr>
    </w:p>
    <w:p w:rsidRDefault="00B56195" w:rsidP="001F7E4B" w:rsidR="00B56195" w:rsidRPr="00103557">
      <w:pPr>
        <w:jc w:val="both"/>
      </w:pPr>
      <w:r w:rsidRPr="00103557">
        <w:t xml:space="preserve">Društvo je osnovano s temeljnim kapitalom od </w:t>
      </w:r>
      <w:r w:rsidR="003378B9">
        <w:t>20.000</w:t>
      </w:r>
      <w:r w:rsidRPr="00103557">
        <w:t>,00 kn.</w:t>
      </w:r>
    </w:p>
    <w:p w:rsidRDefault="00B56195" w:rsidP="001F7E4B" w:rsidR="00B56195" w:rsidRPr="00103557">
      <w:pPr>
        <w:jc w:val="both"/>
      </w:pPr>
    </w:p>
    <w:p w:rsidRDefault="00B56195" w:rsidP="001F7E4B" w:rsidR="00B56195">
      <w:pPr>
        <w:jc w:val="both"/>
      </w:pPr>
      <w:r w:rsidRPr="00103557">
        <w:t xml:space="preserve">Društvo je registrirano za </w:t>
      </w:r>
      <w:r>
        <w:t>više</w:t>
      </w:r>
      <w:r w:rsidRPr="00103557">
        <w:t xml:space="preserve"> djelatnosti a osnovna djelatnost društva</w:t>
      </w:r>
      <w:r w:rsidR="00D8171B">
        <w:t xml:space="preserve"> su računalne i srodne djelatnosti.</w:t>
      </w:r>
    </w:p>
    <w:p w:rsidRDefault="003378B9" w:rsidP="001F7E4B" w:rsidR="003378B9">
      <w:pPr>
        <w:jc w:val="both"/>
      </w:pPr>
    </w:p>
    <w:p w:rsidRDefault="00D8171B" w:rsidP="001F7E4B" w:rsidR="002A1BDB">
      <w:pPr>
        <w:jc w:val="both"/>
      </w:pPr>
      <w:r>
        <w:t>Preko Linkedin-a</w:t>
      </w:r>
      <w:r w:rsidR="0093125E">
        <w:t xml:space="preserve"> sam stupiti u kontakt s odgovornom osobom društva</w:t>
      </w:r>
      <w:r>
        <w:t xml:space="preserve"> Florinom Hoina</w:t>
      </w:r>
      <w:r w:rsidR="00184537">
        <w:t>r</w:t>
      </w:r>
      <w:r>
        <w:t>escuom</w:t>
      </w:r>
      <w:r w:rsidR="00184537">
        <w:t xml:space="preserve"> koji </w:t>
      </w:r>
      <w:r w:rsidR="005B6FC5">
        <w:t xml:space="preserve">od veljače 2018 godine </w:t>
      </w:r>
      <w:r w:rsidR="00184537">
        <w:t xml:space="preserve">ne radi za Teamnet </w:t>
      </w:r>
      <w:r w:rsidR="00E446BB">
        <w:t xml:space="preserve">Croatia </w:t>
      </w:r>
      <w:r w:rsidR="00184537">
        <w:t>d.o.o.</w:t>
      </w:r>
      <w:r w:rsidR="007E38F7">
        <w:t xml:space="preserve">, </w:t>
      </w:r>
      <w:r w:rsidR="00184537">
        <w:t xml:space="preserve">kada je prešao u PMC - Rumunjsku konzultantsku tvrtku. Uputio me na Perfektus reviziju, Zagreb koja je vodila knjigovodstveno poslovanje za Teamnet </w:t>
      </w:r>
      <w:r w:rsidR="00E446BB">
        <w:t xml:space="preserve">Croatia </w:t>
      </w:r>
      <w:r w:rsidR="00184537">
        <w:t>d.o.o..</w:t>
      </w:r>
    </w:p>
    <w:p w:rsidRDefault="00184537" w:rsidP="001F7E4B" w:rsidR="00184537">
      <w:pPr>
        <w:jc w:val="both"/>
      </w:pPr>
    </w:p>
    <w:p w:rsidRDefault="0093125E" w:rsidP="001F7E4B" w:rsidR="0093125E">
      <w:pPr>
        <w:ind w:firstLine="708"/>
        <w:jc w:val="both"/>
      </w:pPr>
      <w:r>
        <w:t xml:space="preserve">Prilog : </w:t>
      </w:r>
      <w:r>
        <w:tab/>
        <w:t xml:space="preserve">-     Povijesni izvadak iz sudskog registra </w:t>
      </w:r>
    </w:p>
    <w:p w:rsidRDefault="0093125E" w:rsidP="001F7E4B" w:rsidR="0093125E" w:rsidRPr="00103557">
      <w:pPr>
        <w:jc w:val="both"/>
      </w:pPr>
    </w:p>
    <w:p w:rsidRDefault="00B56195" w:rsidP="001F7E4B" w:rsidR="00B56195" w:rsidRPr="00103557">
      <w:pPr>
        <w:jc w:val="both"/>
      </w:pPr>
    </w:p>
    <w:p w:rsidRDefault="00B56195" w:rsidP="001F7E4B" w:rsidR="00B56195" w:rsidRPr="00103557">
      <w:pPr>
        <w:numPr>
          <w:ilvl w:val="0"/>
          <w:numId w:val="1"/>
        </w:numPr>
        <w:jc w:val="both"/>
      </w:pPr>
      <w:r w:rsidRPr="00103557">
        <w:t>Prema Očevidniku o redoslijedu plaćanja sa obračunatom kamatom izdanom od FINE,</w:t>
      </w:r>
    </w:p>
    <w:p w:rsidRDefault="00B56195" w:rsidP="001F7E4B" w:rsidR="00B56195">
      <w:pPr>
        <w:jc w:val="both"/>
      </w:pPr>
      <w:r w:rsidRPr="00103557">
        <w:t xml:space="preserve">Sektor poslovne mreže Osijek, od </w:t>
      </w:r>
      <w:r>
        <w:t>05. veljače</w:t>
      </w:r>
      <w:r w:rsidRPr="00103557">
        <w:t xml:space="preserve"> 201</w:t>
      </w:r>
      <w:r>
        <w:t>9</w:t>
      </w:r>
      <w:r w:rsidRPr="00103557">
        <w:t xml:space="preserve">. godine račun je blokiran za </w:t>
      </w:r>
      <w:r w:rsidR="00E446BB">
        <w:t>323.718,87</w:t>
      </w:r>
      <w:r w:rsidRPr="00103557">
        <w:t xml:space="preserve"> kn</w:t>
      </w:r>
      <w:r w:rsidR="003378B9">
        <w:t>.</w:t>
      </w:r>
    </w:p>
    <w:p w:rsidRDefault="00B37AC1" w:rsidP="001F7E4B" w:rsidR="007E38F7" w:rsidRPr="00103557">
      <w:pPr>
        <w:jc w:val="both"/>
      </w:pPr>
      <w:r>
        <w:t>Blokada se odnosi na Europolis Zagrebtower d.o.o., A1 d.o.o. i Uniqa osiguranje d.d.</w:t>
      </w:r>
    </w:p>
    <w:p w:rsidRDefault="00B56195" w:rsidP="001F7E4B" w:rsidR="00B56195" w:rsidRPr="00103557">
      <w:pPr>
        <w:jc w:val="both"/>
      </w:pPr>
    </w:p>
    <w:p w:rsidRDefault="00B56195" w:rsidP="001F7E4B" w:rsidR="00B56195" w:rsidRPr="00103557">
      <w:pPr>
        <w:jc w:val="both"/>
      </w:pPr>
      <w:r w:rsidRPr="00103557">
        <w:t xml:space="preserve">Prema potvrdi Hrvatskog zavoda za mirovinsko osiguranje od </w:t>
      </w:r>
      <w:r w:rsidR="0093125E">
        <w:t>2</w:t>
      </w:r>
      <w:r>
        <w:t>7</w:t>
      </w:r>
      <w:r w:rsidRPr="00103557">
        <w:t>.</w:t>
      </w:r>
      <w:r w:rsidR="0093125E">
        <w:t xml:space="preserve"> </w:t>
      </w:r>
      <w:r>
        <w:t xml:space="preserve">veljače </w:t>
      </w:r>
      <w:r w:rsidRPr="00103557">
        <w:t>201</w:t>
      </w:r>
      <w:r>
        <w:t>9</w:t>
      </w:r>
      <w:r w:rsidRPr="00103557">
        <w:t>.</w:t>
      </w:r>
      <w:r>
        <w:t xml:space="preserve"> godine</w:t>
      </w:r>
      <w:r w:rsidRPr="00103557">
        <w:t xml:space="preserve"> dužnik </w:t>
      </w:r>
      <w:r w:rsidR="0093125E">
        <w:t>nema zaposlenih radnika.</w:t>
      </w:r>
    </w:p>
    <w:p w:rsidRDefault="00B56195" w:rsidP="001F7E4B" w:rsidR="00B56195" w:rsidRPr="00103557">
      <w:pPr>
        <w:jc w:val="both"/>
      </w:pPr>
    </w:p>
    <w:p w:rsidRDefault="00B56195" w:rsidP="001F7E4B" w:rsidR="00B56195" w:rsidRPr="00103557">
      <w:pPr>
        <w:jc w:val="both"/>
      </w:pPr>
      <w:r w:rsidRPr="00103557">
        <w:t>Prilog :</w:t>
      </w:r>
    </w:p>
    <w:p w:rsidRDefault="00B56195" w:rsidP="001F7E4B" w:rsidR="00B56195" w:rsidRPr="00103557">
      <w:pPr>
        <w:ind w:firstLine="348" w:left="1068"/>
        <w:jc w:val="both"/>
      </w:pPr>
      <w:r w:rsidRPr="00103557">
        <w:t xml:space="preserve">FINA, Sektor poslovne mreže, Osijek, Očevidnik o redoslijedu </w:t>
      </w:r>
    </w:p>
    <w:p w:rsidRDefault="00B56195" w:rsidP="001F7E4B" w:rsidR="00B56195" w:rsidRPr="00103557">
      <w:pPr>
        <w:ind w:firstLine="696" w:left="720"/>
        <w:jc w:val="both"/>
      </w:pPr>
      <w:r w:rsidRPr="00103557">
        <w:t xml:space="preserve">plaćanja sa obračunatom kamatom od </w:t>
      </w:r>
      <w:r>
        <w:t>05.02.2019.</w:t>
      </w:r>
    </w:p>
    <w:p w:rsidRDefault="00B56195" w:rsidP="001F7E4B" w:rsidR="00B56195" w:rsidRPr="00103557">
      <w:pPr>
        <w:ind w:left="2124"/>
        <w:jc w:val="both"/>
      </w:pPr>
    </w:p>
    <w:p w:rsidRDefault="00B56195" w:rsidP="001F7E4B" w:rsidR="00B56195" w:rsidRPr="00103557">
      <w:pPr>
        <w:ind w:left="1416"/>
        <w:jc w:val="both"/>
      </w:pPr>
      <w:r w:rsidRPr="00103557">
        <w:t xml:space="preserve">Hrvatski zavod za mirovinsko osiguranje – Osiguranici prijavljeni kod </w:t>
      </w:r>
      <w:r w:rsidR="00E446BB">
        <w:t>Teamnet</w:t>
      </w:r>
      <w:r w:rsidR="003378B9">
        <w:t xml:space="preserve"> </w:t>
      </w:r>
      <w:r w:rsidR="00B37AC1">
        <w:t>Croatita d.o.o.</w:t>
      </w:r>
      <w:r w:rsidRPr="00103557">
        <w:t xml:space="preserve">, od </w:t>
      </w:r>
      <w:r w:rsidR="0093125E">
        <w:t>2</w:t>
      </w:r>
      <w:r>
        <w:t>7.02.2018.</w:t>
      </w:r>
      <w:r w:rsidRPr="00103557">
        <w:t xml:space="preserve">.  </w:t>
      </w:r>
    </w:p>
    <w:p w:rsidRDefault="00B56195" w:rsidP="001F7E4B" w:rsidR="00B56195" w:rsidRPr="00103557">
      <w:pPr>
        <w:ind w:left="1416"/>
        <w:jc w:val="both"/>
      </w:pPr>
    </w:p>
    <w:p w:rsidRDefault="0093125E" w:rsidP="001F7E4B" w:rsidR="0093125E">
      <w:pPr>
        <w:pStyle w:val="Odlomakpopisa"/>
        <w:numPr>
          <w:ilvl w:val="0"/>
          <w:numId w:val="1"/>
        </w:numPr>
        <w:jc w:val="both"/>
      </w:pPr>
      <w:r>
        <w:t xml:space="preserve">Za izradu izvješća koristio sam javno dostupne podatke godišnjih financijskih izvještaja iz Registra godišnjih financijskih izvještaja koji su objavljeni na stranicama FINE i portalu Poslovna hr. </w:t>
      </w:r>
      <w:r w:rsidR="00E446BB">
        <w:t>i podatke dobivene od Perfectus revizije d.o.o.</w:t>
      </w:r>
    </w:p>
    <w:p w:rsidRDefault="0093125E" w:rsidP="001F7E4B" w:rsidR="0093125E">
      <w:pPr>
        <w:jc w:val="both"/>
      </w:pPr>
    </w:p>
    <w:p w:rsidRDefault="0093125E" w:rsidP="001F7E4B" w:rsidR="0093125E">
      <w:pPr>
        <w:ind w:left="360"/>
        <w:jc w:val="both"/>
      </w:pPr>
      <w:r>
        <w:t xml:space="preserve">Predani su izvještaji za </w:t>
      </w:r>
      <w:r w:rsidR="003378B9">
        <w:t>2014., 2015. i 2016.</w:t>
      </w:r>
      <w:r>
        <w:t xml:space="preserve"> godinu.  </w:t>
      </w:r>
    </w:p>
    <w:p w:rsidRDefault="0093125E" w:rsidP="001F7E4B" w:rsidR="0093125E">
      <w:pPr>
        <w:ind w:left="360"/>
        <w:jc w:val="both"/>
      </w:pPr>
    </w:p>
    <w:p w:rsidRDefault="0093125E" w:rsidP="001F7E4B" w:rsidR="0093125E">
      <w:pPr>
        <w:jc w:val="both"/>
        <w:rPr>
          <w:b/>
        </w:rPr>
      </w:pPr>
      <w:r>
        <w:rPr>
          <w:b/>
        </w:rPr>
        <w:t>ANALIZA POSLOVANJA</w:t>
      </w:r>
    </w:p>
    <w:p w:rsidRDefault="0093125E" w:rsidP="001F7E4B" w:rsidR="0093125E">
      <w:pPr>
        <w:jc w:val="both"/>
        <w:rPr>
          <w:b/>
        </w:rPr>
      </w:pPr>
    </w:p>
    <w:p w:rsidRDefault="0093125E" w:rsidP="001F7E4B" w:rsidR="0093125E">
      <w:pPr>
        <w:jc w:val="both"/>
        <w:rPr>
          <w:b/>
        </w:rPr>
      </w:pPr>
      <w:r>
        <w:rPr>
          <w:b/>
        </w:rPr>
        <w:t>RAČUN DOBITI I GUBITKA</w:t>
      </w:r>
    </w:p>
    <w:p w:rsidRDefault="0093125E" w:rsidP="001F7E4B" w:rsidR="0093125E">
      <w:pPr>
        <w:jc w:val="both"/>
        <w:rPr>
          <w:b/>
        </w:rPr>
      </w:pPr>
    </w:p>
    <w:tbl>
      <w:tblPr>
        <w:tblW w:type="dxa" w:w="6460"/>
        <w:tblLook w:val="04A0" w:noVBand="1" w:noHBand="0" w:lastColumn="0" w:firstColumn="1" w:lastRow="0" w:firstRow="1"/>
      </w:tblPr>
      <w:tblGrid>
        <w:gridCol w:w="2080"/>
        <w:gridCol w:w="1460"/>
        <w:gridCol w:w="1460"/>
        <w:gridCol w:w="1460"/>
      </w:tblGrid>
      <w:tr w:rsidTr="008C5A71" w:rsidR="008C5A71" w:rsidRPr="008C5A71">
        <w:trPr>
          <w:trHeight w:val="288"/>
        </w:trPr>
        <w:tc>
          <w:tcPr>
            <w:tcW w:type="dxa" w:w="2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2"/>
                <w:szCs w:val="22"/>
              </w:rPr>
            </w:pPr>
            <w:r w:rsidRPr="008C5A71">
              <w:rPr>
                <w:color w:val="000000"/>
                <w:sz w:val="22"/>
                <w:szCs w:val="22"/>
              </w:rPr>
              <w:t>GODINA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5A71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 w:rsidRPr="008C5A71">
              <w:rPr>
                <w:color w:val="000000"/>
                <w:sz w:val="22"/>
                <w:szCs w:val="22"/>
              </w:rPr>
              <w:t>2014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5A71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 w:rsidRPr="008C5A71">
              <w:rPr>
                <w:color w:val="000000"/>
                <w:sz w:val="22"/>
                <w:szCs w:val="22"/>
              </w:rPr>
              <w:t>2015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5A71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 w:rsidRPr="008C5A71">
              <w:rPr>
                <w:color w:val="000000"/>
                <w:sz w:val="22"/>
                <w:szCs w:val="22"/>
              </w:rPr>
              <w:t>2016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20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2"/>
                <w:szCs w:val="22"/>
              </w:rPr>
            </w:pPr>
            <w:r w:rsidRPr="008C5A71">
              <w:rPr>
                <w:color w:val="000000"/>
                <w:sz w:val="22"/>
                <w:szCs w:val="22"/>
              </w:rPr>
              <w:t>UKUPAN PRIHOD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46BB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648.200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46BB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3.111.900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46BB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1.511.700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20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2"/>
                <w:szCs w:val="22"/>
              </w:rPr>
            </w:pPr>
            <w:r w:rsidRPr="008C5A71">
              <w:rPr>
                <w:color w:val="000000"/>
                <w:sz w:val="22"/>
                <w:szCs w:val="22"/>
              </w:rPr>
              <w:t>RASHOD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46BB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631.000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46BB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3.066.100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46BB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1.396.600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20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2"/>
                <w:szCs w:val="22"/>
              </w:rPr>
            </w:pPr>
            <w:r w:rsidRPr="008C5A71">
              <w:rPr>
                <w:color w:val="000000"/>
                <w:sz w:val="22"/>
                <w:szCs w:val="22"/>
              </w:rPr>
              <w:t>DOBIT/GUBITAK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46BB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3.400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46BB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11.200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46BB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23.200</w:t>
            </w:r>
          </w:p>
        </w:tc>
      </w:tr>
    </w:tbl>
    <w:p w:rsidRDefault="0093125E" w:rsidP="001F7E4B" w:rsidR="0093125E">
      <w:pPr>
        <w:jc w:val="both"/>
        <w:rPr>
          <w:b/>
        </w:rPr>
      </w:pPr>
    </w:p>
    <w:p w:rsidRDefault="008C5A71" w:rsidP="001F7E4B" w:rsidR="0093125E">
      <w:pPr>
        <w:jc w:val="both"/>
      </w:pPr>
      <w:r>
        <w:t>U promatranom periodu ostvarivana je dobit u poslovanju.</w:t>
      </w:r>
    </w:p>
    <w:p w:rsidRDefault="0093125E" w:rsidP="001F7E4B" w:rsidR="0093125E">
      <w:pPr>
        <w:pStyle w:val="Bezproreda"/>
        <w:jc w:val="both"/>
      </w:pPr>
    </w:p>
    <w:p w:rsidRDefault="0093125E" w:rsidP="001F7E4B" w:rsidR="0093125E">
      <w:pPr>
        <w:pStyle w:val="Bezproreda"/>
        <w:jc w:val="both"/>
        <w:rPr>
          <w:b/>
        </w:rPr>
      </w:pPr>
      <w:r>
        <w:rPr>
          <w:b/>
        </w:rPr>
        <w:t>BILANCA NA DAN 31.12.201</w:t>
      </w:r>
      <w:r w:rsidR="008C5A71">
        <w:rPr>
          <w:b/>
        </w:rPr>
        <w:t>6</w:t>
      </w:r>
      <w:r>
        <w:rPr>
          <w:b/>
        </w:rPr>
        <w:t>.</w:t>
      </w:r>
    </w:p>
    <w:p w:rsidRDefault="0093125E" w:rsidP="001F7E4B" w:rsidR="0093125E">
      <w:pPr>
        <w:pStyle w:val="Bezproreda"/>
        <w:jc w:val="both"/>
        <w:rPr>
          <w:b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660"/>
        <w:gridCol w:w="1176"/>
        <w:gridCol w:w="1176"/>
      </w:tblGrid>
      <w:tr w:rsidTr="00E446BB" w:rsidR="00E446BB" w:rsidRPr="00E446BB">
        <w:trPr>
          <w:trHeight w:val="315"/>
        </w:trPr>
        <w:tc>
          <w:tcPr>
            <w:tcW w:type="dxa" w:w="7780"/>
            <w:gridSpan w:val="3"/>
            <w:hideMark/>
          </w:tcPr>
          <w:p w:rsidRDefault="00E446BB" w:rsidP="00E446BB" w:rsidR="00E446BB" w:rsidRPr="00E446BB">
            <w:pPr>
              <w:pStyle w:val="Bezproreda"/>
              <w:jc w:val="both"/>
              <w:rPr>
                <w:b/>
                <w:bCs/>
              </w:rPr>
            </w:pPr>
            <w:r w:rsidRPr="00E446BB">
              <w:rPr>
                <w:b/>
                <w:bCs/>
              </w:rPr>
              <w:t>Bilanca za poduzetnike 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7780"/>
            <w:gridSpan w:val="3"/>
            <w:hideMark/>
          </w:tcPr>
          <w:p w:rsidRDefault="00E446BB" w:rsidP="00E446BB" w:rsidR="00E446BB" w:rsidRPr="00E446BB">
            <w:pPr>
              <w:pStyle w:val="Bezproreda"/>
              <w:jc w:val="both"/>
              <w:rPr>
                <w:b/>
                <w:bCs/>
              </w:rPr>
            </w:pPr>
            <w:r w:rsidRPr="00E446BB">
              <w:rPr>
                <w:b/>
                <w:bCs/>
              </w:rPr>
              <w:t>Na dan: 31.12.2016.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Naziv pozicije</w:t>
            </w:r>
          </w:p>
        </w:tc>
        <w:tc>
          <w:tcPr>
            <w:tcW w:type="dxa" w:w="1060"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2015</w:t>
            </w:r>
          </w:p>
        </w:tc>
        <w:tc>
          <w:tcPr>
            <w:tcW w:type="dxa" w:w="1060"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2016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A) POTR. ZA UPISANI A NEUPL. KAPITAL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B) DUGOTRAJNA IMOVINA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15.280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8.122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I. NEMATERIJALNA IMOVINA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II. MATERIJALNA IMOVINA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15.280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8.122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III. DUGOTRAJNA FINANCIJSKA IMOVINA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IV. POTRAŽIVANJA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V. ODGOĐENA POREZNA IMOVINA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lastRenderedPageBreak/>
              <w:t>C) KRATKOTRAJNA IMOVINA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2.513.621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2.812.126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I. ZALIHE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II. POTRAŽIVANJA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2.488.436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2.748.902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III. KRATKOTRAJNA FINANCIJSKA IMOVINA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IV. NOVAC U BANCI I BLAGAJNI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25.185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63.224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D) PLAĆENI TR. BUD. RAZD. I OBR. PRIHODI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191.345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55.894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b/>
                <w:bCs/>
                <w:sz w:val="22"/>
              </w:rPr>
            </w:pPr>
            <w:r w:rsidRPr="00B37AC1">
              <w:rPr>
                <w:b/>
                <w:bCs/>
                <w:sz w:val="22"/>
              </w:rPr>
              <w:t>E) UKUPNO AKTIVA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  <w:rPr>
                <w:b/>
                <w:bCs/>
              </w:rPr>
            </w:pPr>
            <w:r w:rsidRPr="00E446BB">
              <w:rPr>
                <w:b/>
                <w:bCs/>
              </w:rPr>
              <w:t>2.720.246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  <w:rPr>
                <w:b/>
                <w:bCs/>
              </w:rPr>
            </w:pPr>
            <w:r w:rsidRPr="00E446BB">
              <w:rPr>
                <w:b/>
                <w:bCs/>
              </w:rPr>
              <w:t>2.876.142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F) IZVANBILANČNI ZAPISI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7780"/>
            <w:gridSpan w:val="3"/>
            <w:hideMark/>
          </w:tcPr>
          <w:p w:rsidRDefault="00E446BB" w:rsidP="00E446BB" w:rsidR="00E446BB" w:rsidRPr="00B37AC1">
            <w:pPr>
              <w:pStyle w:val="Bezproreda"/>
              <w:rPr>
                <w:sz w:val="22"/>
              </w:rPr>
            </w:pPr>
            <w:r w:rsidRPr="00B37AC1">
              <w:rPr>
                <w:sz w:val="22"/>
              </w:rPr>
              <w:t>PASIVA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A) KAPITAL I REZERVE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68.025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159.989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I. TEMELJNI (UPISANI) KAPITAL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20.000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20.000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II. KAPITALNE REZERVE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38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38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III. REZERVE IZ DOBITI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IV. REVALORIZACIJSKE REZERVE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V. REZERVE FER VRIJEDNOSTI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VI. ZADRŽANA DOBIT ILI PRENESENI GUBITAK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13.303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47.987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VII. DOBIT ILI GUBITAK POSLOVNE GODINE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34.684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91.964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VIII. MANJINSKI (NEKONTROLIRAJUĆI) INTERES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B) REZERVIRANJA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C) DUGOROČNE OBVEZE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350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350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D) KRATKOROČNE OBVEZE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2.651.871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2.715.803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B37AC1" w:rsidP="00E446BB" w:rsidR="00E446BB" w:rsidRPr="00B37AC1">
            <w:pPr>
              <w:pStyle w:val="Bezproreda"/>
              <w:jc w:val="both"/>
              <w:rPr>
                <w:sz w:val="22"/>
              </w:rPr>
            </w:pPr>
            <w:r>
              <w:rPr>
                <w:sz w:val="22"/>
              </w:rPr>
              <w:t>E) ODGOĐENO PLAĆANJE</w:t>
            </w:r>
            <w:r w:rsidR="00E446BB" w:rsidRPr="00B37AC1">
              <w:rPr>
                <w:sz w:val="22"/>
              </w:rPr>
              <w:t xml:space="preserve"> TROŠKOVA I PRIHOD BUD</w:t>
            </w:r>
            <w:r>
              <w:rPr>
                <w:sz w:val="22"/>
              </w:rPr>
              <w:t>UĆEG</w:t>
            </w:r>
            <w:r w:rsidR="00E446BB" w:rsidRPr="00B37AC1">
              <w:rPr>
                <w:sz w:val="22"/>
              </w:rPr>
              <w:t xml:space="preserve"> RAZDOBLJA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b/>
                <w:bCs/>
                <w:sz w:val="22"/>
              </w:rPr>
            </w:pPr>
            <w:r w:rsidRPr="00B37AC1">
              <w:rPr>
                <w:b/>
                <w:bCs/>
                <w:sz w:val="22"/>
              </w:rPr>
              <w:t>F) UKUPNO – PASIVA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  <w:rPr>
                <w:b/>
                <w:bCs/>
              </w:rPr>
            </w:pPr>
            <w:r w:rsidRPr="00E446BB">
              <w:rPr>
                <w:b/>
                <w:bCs/>
              </w:rPr>
              <w:t>2.720.246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  <w:rPr>
                <w:b/>
                <w:bCs/>
              </w:rPr>
            </w:pPr>
            <w:r w:rsidRPr="00E446BB">
              <w:rPr>
                <w:b/>
                <w:bCs/>
              </w:rPr>
              <w:t>2.876.142</w:t>
            </w:r>
          </w:p>
        </w:tc>
      </w:tr>
      <w:tr w:rsidTr="00E446BB" w:rsidR="00E446BB" w:rsidRPr="00E446BB">
        <w:trPr>
          <w:trHeight w:val="300"/>
        </w:trPr>
        <w:tc>
          <w:tcPr>
            <w:tcW w:type="dxa" w:w="5660"/>
            <w:hideMark/>
          </w:tcPr>
          <w:p w:rsidRDefault="00E446BB" w:rsidP="00E446BB" w:rsidR="00E446BB" w:rsidRPr="00B37AC1">
            <w:pPr>
              <w:pStyle w:val="Bezproreda"/>
              <w:jc w:val="both"/>
              <w:rPr>
                <w:sz w:val="22"/>
              </w:rPr>
            </w:pPr>
            <w:r w:rsidRPr="00B37AC1">
              <w:rPr>
                <w:sz w:val="22"/>
              </w:rPr>
              <w:t>G) IZVANBILANČNI ZAPISI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  <w:tc>
          <w:tcPr>
            <w:tcW w:type="dxa" w:w="1060"/>
            <w:noWrap/>
            <w:hideMark/>
          </w:tcPr>
          <w:p w:rsidRDefault="00E446BB" w:rsidP="00E446BB" w:rsidR="00E446BB" w:rsidRPr="00E446BB">
            <w:pPr>
              <w:pStyle w:val="Bezproreda"/>
              <w:jc w:val="center"/>
            </w:pPr>
            <w:r w:rsidRPr="00E446BB">
              <w:t>-</w:t>
            </w:r>
          </w:p>
        </w:tc>
      </w:tr>
    </w:tbl>
    <w:p w:rsidRDefault="0093125E" w:rsidP="001F7E4B" w:rsidR="0093125E">
      <w:pPr>
        <w:pStyle w:val="Bezproreda"/>
        <w:jc w:val="both"/>
      </w:pPr>
    </w:p>
    <w:p w:rsidRDefault="00E446BB" w:rsidP="001F7E4B" w:rsidR="00B56195">
      <w:pPr>
        <w:jc w:val="both"/>
      </w:pPr>
      <w:r>
        <w:t xml:space="preserve">U kontaktu s gđom. </w:t>
      </w:r>
      <w:r w:rsidR="00AF4710">
        <w:t>Anom Blažević iz Perfectus revizije d.o.o.</w:t>
      </w:r>
      <w:r w:rsidR="00B37AC1">
        <w:t>,</w:t>
      </w:r>
      <w:r w:rsidR="00AF4710">
        <w:t xml:space="preserve"> koja je bila zadužena za računovodstvene poslove Teamnet Croatia d.o.o.</w:t>
      </w:r>
      <w:r w:rsidR="00B37AC1">
        <w:t>,</w:t>
      </w:r>
      <w:r w:rsidR="00AF4710">
        <w:t xml:space="preserve"> dobio sam podatke o poslovanju do srpnja 2017. godine</w:t>
      </w:r>
      <w:r w:rsidR="005B6FC5">
        <w:t>,</w:t>
      </w:r>
      <w:r w:rsidR="00AF4710">
        <w:t xml:space="preserve"> do kada je Perfectus revizija d.o.o. vodila poslovanje. </w:t>
      </w:r>
    </w:p>
    <w:p w:rsidRDefault="002D19A1" w:rsidP="001F7E4B" w:rsidR="002D19A1">
      <w:pPr>
        <w:jc w:val="both"/>
      </w:pPr>
    </w:p>
    <w:p w:rsidRDefault="002D19A1" w:rsidP="001F7E4B" w:rsidR="002D19A1">
      <w:pPr>
        <w:jc w:val="both"/>
      </w:pPr>
      <w:r>
        <w:t>AKTIVA - IMOVINA</w:t>
      </w:r>
    </w:p>
    <w:p w:rsidRDefault="00AF4710" w:rsidP="001F7E4B" w:rsidR="00AF4710">
      <w:pPr>
        <w:pStyle w:val="Bezproreda"/>
        <w:jc w:val="both"/>
      </w:pPr>
    </w:p>
    <w:p w:rsidRDefault="00AF4710" w:rsidP="001F7E4B" w:rsidR="00AF4710">
      <w:pPr>
        <w:pStyle w:val="Bezproreda"/>
        <w:jc w:val="both"/>
      </w:pPr>
      <w:r>
        <w:t xml:space="preserve">Iz bilance se vidi da je knjigovodstvena </w:t>
      </w:r>
      <w:r w:rsidR="00DC5727">
        <w:t>vrijednosti</w:t>
      </w:r>
      <w:r>
        <w:t xml:space="preserve"> imovine 8.122,00 kn.</w:t>
      </w:r>
    </w:p>
    <w:p w:rsidRDefault="002D19A1" w:rsidP="002D19A1" w:rsidR="002D19A1">
      <w:pPr>
        <w:jc w:val="both"/>
      </w:pPr>
    </w:p>
    <w:p w:rsidRDefault="002D19A1" w:rsidP="002D19A1" w:rsidR="002D19A1">
      <w:pPr>
        <w:jc w:val="both"/>
      </w:pPr>
      <w:r>
        <w:t xml:space="preserve">Teamnet Croatia d.o.o. nema nekretnina ni vozila svom vlasništvu </w:t>
      </w:r>
    </w:p>
    <w:p w:rsidRDefault="002D19A1" w:rsidP="002D19A1" w:rsidR="002D19A1">
      <w:pPr>
        <w:jc w:val="both"/>
      </w:pPr>
    </w:p>
    <w:p w:rsidRDefault="002D19A1" w:rsidP="002D19A1" w:rsidR="002D19A1">
      <w:pPr>
        <w:pStyle w:val="Bezproreda"/>
        <w:jc w:val="both"/>
      </w:pPr>
      <w:r>
        <w:t>Prilog :</w:t>
      </w:r>
    </w:p>
    <w:p w:rsidRDefault="002D19A1" w:rsidP="002D19A1" w:rsidR="002D19A1">
      <w:pPr>
        <w:pStyle w:val="Bezproreda"/>
        <w:ind w:left="2124"/>
        <w:jc w:val="both"/>
      </w:pPr>
    </w:p>
    <w:p w:rsidRDefault="002D19A1" w:rsidP="002D19A1" w:rsidR="002D19A1">
      <w:pPr>
        <w:pStyle w:val="Bezproreda"/>
        <w:numPr>
          <w:ilvl w:val="0"/>
          <w:numId w:val="8"/>
        </w:numPr>
        <w:jc w:val="both"/>
      </w:pPr>
      <w:r>
        <w:t>Državna geodetska uprava, Odjel prostornih podataka i servisa, Uvjerenje da Teamnet Croatia d.o.o. nije upisan u katastarski operat. Od 05.02.2019.</w:t>
      </w:r>
    </w:p>
    <w:p w:rsidRDefault="002D19A1" w:rsidP="002D19A1" w:rsidR="002D19A1">
      <w:pPr>
        <w:pStyle w:val="Bezproreda"/>
        <w:numPr>
          <w:ilvl w:val="0"/>
          <w:numId w:val="8"/>
        </w:numPr>
        <w:jc w:val="both"/>
      </w:pPr>
      <w:r>
        <w:t>Uvjerenje PU Osječko - baranjske,  da je dužnik nije evidentiran kao vlasnik vozila, od 22.01.2019.</w:t>
      </w:r>
    </w:p>
    <w:p w:rsidRDefault="002D19A1" w:rsidP="001F7E4B" w:rsidR="002D19A1">
      <w:pPr>
        <w:pStyle w:val="Bezproreda"/>
        <w:jc w:val="both"/>
      </w:pPr>
    </w:p>
    <w:p w:rsidRDefault="00DC5727" w:rsidP="001F7E4B" w:rsidR="00DC5727">
      <w:pPr>
        <w:pStyle w:val="Bezproreda"/>
        <w:jc w:val="both"/>
      </w:pPr>
    </w:p>
    <w:p w:rsidRDefault="00B37AC1" w:rsidP="001F7E4B" w:rsidR="00AF4710">
      <w:pPr>
        <w:pStyle w:val="Bezproreda"/>
        <w:jc w:val="both"/>
      </w:pPr>
      <w:r>
        <w:t xml:space="preserve">-  </w:t>
      </w:r>
      <w:r w:rsidR="00AF4710">
        <w:t xml:space="preserve">Kratkotrajna imovina prikazana je u iznosu od </w:t>
      </w:r>
      <w:r w:rsidR="00DC5727">
        <w:t>2.812.126,00 kn. Odnosi se na potraživanja od 2.748.900,00 kn koja čine potraživanja od poduzetnika unutar grupe od 2.264.100,00 kn, potraživanja od države od 479.600,00 kn i ostalih potraživanja od 5.200,00 kn.</w:t>
      </w:r>
    </w:p>
    <w:p w:rsidRDefault="00AF4710" w:rsidP="001F7E4B" w:rsidR="00AF4710">
      <w:pPr>
        <w:pStyle w:val="Bezproreda"/>
        <w:jc w:val="both"/>
      </w:pPr>
    </w:p>
    <w:p w:rsidRDefault="00B37AC1" w:rsidP="00B37AC1" w:rsidR="00DC5727">
      <w:pPr>
        <w:pStyle w:val="Bezproreda"/>
        <w:jc w:val="both"/>
      </w:pPr>
      <w:r>
        <w:t xml:space="preserve">-  </w:t>
      </w:r>
      <w:r w:rsidR="00DC5727">
        <w:t>Novac na računu i blagajni 63.200,00 kn.</w:t>
      </w:r>
    </w:p>
    <w:p w:rsidRDefault="00DC5727" w:rsidP="001F7E4B" w:rsidR="00DC5727">
      <w:pPr>
        <w:pStyle w:val="Bezproreda"/>
        <w:jc w:val="both"/>
      </w:pPr>
    </w:p>
    <w:p w:rsidRDefault="002D19A1" w:rsidP="001F7E4B" w:rsidR="002D19A1">
      <w:pPr>
        <w:pStyle w:val="Bezproreda"/>
        <w:jc w:val="both"/>
      </w:pPr>
      <w:r>
        <w:t>PASIVA – IZVORI SREDSTAVA, OBVEZE</w:t>
      </w:r>
    </w:p>
    <w:p w:rsidRDefault="002D19A1" w:rsidP="001F7E4B" w:rsidR="002D19A1">
      <w:pPr>
        <w:pStyle w:val="Bezproreda"/>
        <w:jc w:val="both"/>
      </w:pPr>
    </w:p>
    <w:p w:rsidRDefault="00DD69A5" w:rsidP="00DD69A5" w:rsidR="002D19A1">
      <w:pPr>
        <w:pStyle w:val="Bezproreda"/>
        <w:jc w:val="both"/>
      </w:pPr>
      <w:r>
        <w:t xml:space="preserve">-  </w:t>
      </w:r>
      <w:r w:rsidR="002D19A1">
        <w:t>Dugoročne obveze su 350,00 kn.</w:t>
      </w:r>
    </w:p>
    <w:p w:rsidRDefault="002D19A1" w:rsidP="001F7E4B" w:rsidR="002D19A1">
      <w:pPr>
        <w:pStyle w:val="Bezproreda"/>
        <w:jc w:val="both"/>
      </w:pPr>
    </w:p>
    <w:p w:rsidRDefault="00DD69A5" w:rsidP="001F7E4B" w:rsidR="00DC5727">
      <w:pPr>
        <w:pStyle w:val="Bezproreda"/>
        <w:jc w:val="both"/>
      </w:pPr>
      <w:r>
        <w:t xml:space="preserve">-  </w:t>
      </w:r>
      <w:r w:rsidR="00DC5727">
        <w:t xml:space="preserve">Kratkoročne obveze su 2.715.800 kn i odnose se na obveze za zajmove, depozite i sl. od poduzetnika unutar grupe </w:t>
      </w:r>
      <w:r w:rsidR="002D19A1">
        <w:t>od 2.371.400,00 kn, obveze prema dobavljačima od 303.400,00 kn i obveze prema zaposlenima</w:t>
      </w:r>
      <w:r>
        <w:t>,</w:t>
      </w:r>
      <w:r w:rsidR="002D19A1">
        <w:t xml:space="preserve"> poreze i doprinose od 41.000,00 kn.</w:t>
      </w:r>
    </w:p>
    <w:p w:rsidRDefault="00DC5727" w:rsidP="001F7E4B" w:rsidR="00DC5727">
      <w:pPr>
        <w:pStyle w:val="Bezproreda"/>
        <w:jc w:val="both"/>
      </w:pPr>
    </w:p>
    <w:p w:rsidRDefault="00F33F43" w:rsidP="001F7E4B" w:rsidR="00F33F43">
      <w:pPr>
        <w:pStyle w:val="Bezproreda"/>
        <w:jc w:val="both"/>
      </w:pPr>
      <w:r>
        <w:t>Kada se potraživanja od poduzetnika unutar grupe (2.264.100,00 kn) i obveze za zajmove, depozite i sl. unutar grupe  (2.371.400,00 kn) međusobno kompenziraju preostaju veće obveze od potraživanja.</w:t>
      </w:r>
    </w:p>
    <w:p w:rsidRDefault="00DD69A5" w:rsidP="001F7E4B" w:rsidR="00DD69A5">
      <w:pPr>
        <w:pStyle w:val="Bezproreda"/>
        <w:jc w:val="both"/>
      </w:pPr>
    </w:p>
    <w:p w:rsidRDefault="00F33F43" w:rsidP="001F7E4B" w:rsidR="00F33F43">
      <w:pPr>
        <w:pStyle w:val="Bezproreda"/>
        <w:jc w:val="both"/>
      </w:pPr>
      <w:r>
        <w:t>Potraživanja od države i novac na računu ne postoje jer je račun blokiran.</w:t>
      </w:r>
    </w:p>
    <w:p w:rsidRDefault="00F33F43" w:rsidP="001F7E4B" w:rsidR="00F33F43">
      <w:pPr>
        <w:pStyle w:val="Bezproreda"/>
        <w:jc w:val="both"/>
      </w:pPr>
    </w:p>
    <w:p w:rsidRDefault="00F33F43" w:rsidP="001F7E4B" w:rsidR="00F33F43">
      <w:pPr>
        <w:pStyle w:val="Bezproreda"/>
        <w:jc w:val="both"/>
      </w:pPr>
      <w:r>
        <w:t>Proizlazi da je imovin</w:t>
      </w:r>
      <w:r w:rsidR="005E019D">
        <w:t>u</w:t>
      </w:r>
      <w:r>
        <w:t xml:space="preserve"> Teamnet Croatia d.o.o. jedino </w:t>
      </w:r>
      <w:r w:rsidR="005E019D">
        <w:t xml:space="preserve">čini </w:t>
      </w:r>
      <w:r>
        <w:t xml:space="preserve">dugotrajna imovine knjigovodstvene </w:t>
      </w:r>
      <w:r w:rsidR="005E019D">
        <w:t>vrijednosti</w:t>
      </w:r>
      <w:r>
        <w:t xml:space="preserve"> 8.125,00 kn.</w:t>
      </w:r>
    </w:p>
    <w:p w:rsidRDefault="00F33F43" w:rsidP="001F7E4B" w:rsidR="002D19A1">
      <w:pPr>
        <w:pStyle w:val="Bezproreda"/>
        <w:jc w:val="both"/>
      </w:pPr>
      <w:r>
        <w:t xml:space="preserve"> </w:t>
      </w:r>
    </w:p>
    <w:p w:rsidRDefault="00B56195" w:rsidP="001F7E4B" w:rsidR="00B56195" w:rsidRPr="00103557">
      <w:pPr>
        <w:pStyle w:val="Bezproreda"/>
        <w:jc w:val="both"/>
      </w:pPr>
      <w:r w:rsidRPr="00103557">
        <w:t>Prilog :</w:t>
      </w:r>
    </w:p>
    <w:p w:rsidRDefault="00B56195" w:rsidP="001F7E4B" w:rsidR="00B56195">
      <w:pPr>
        <w:pStyle w:val="Bezproreda"/>
        <w:numPr>
          <w:ilvl w:val="0"/>
          <w:numId w:val="2"/>
        </w:numPr>
        <w:jc w:val="both"/>
      </w:pPr>
      <w:r w:rsidRPr="00103557">
        <w:t>Fina – Godišnji financijski izvještaji – račun dobiti i gubitka, bilanca stanja 201</w:t>
      </w:r>
      <w:r w:rsidR="00BD6D52">
        <w:t>6</w:t>
      </w:r>
      <w:r w:rsidRPr="00103557">
        <w:t>. g</w:t>
      </w:r>
      <w:r w:rsidR="00725AC0">
        <w:t>odinu.</w:t>
      </w:r>
    </w:p>
    <w:p w:rsidRDefault="005E019D" w:rsidP="001F7E4B" w:rsidR="005E019D" w:rsidRPr="00103557">
      <w:pPr>
        <w:pStyle w:val="Bezproreda"/>
        <w:numPr>
          <w:ilvl w:val="0"/>
          <w:numId w:val="2"/>
        </w:numPr>
        <w:jc w:val="both"/>
      </w:pPr>
      <w:r>
        <w:t>Poslovana hr. - Bilanca 204-2016.</w:t>
      </w:r>
    </w:p>
    <w:p w:rsidRDefault="00B56195" w:rsidP="001F7E4B" w:rsidR="00B56195" w:rsidRPr="00103557">
      <w:pPr>
        <w:jc w:val="both"/>
      </w:pPr>
    </w:p>
    <w:p w:rsidRDefault="002A1BDB" w:rsidP="001F7E4B" w:rsidR="002A1BDB">
      <w:pPr>
        <w:jc w:val="both"/>
        <w:rPr>
          <w:b/>
        </w:rPr>
      </w:pPr>
    </w:p>
    <w:p w:rsidRDefault="00725AC0" w:rsidP="001F7E4B" w:rsidR="00725AC0" w:rsidRPr="00A314A3">
      <w:pPr>
        <w:jc w:val="both"/>
        <w:rPr>
          <w:b/>
        </w:rPr>
      </w:pPr>
      <w:r w:rsidRPr="00A314A3">
        <w:rPr>
          <w:b/>
        </w:rPr>
        <w:t xml:space="preserve">IV. PREDVIĐENI TROŠKOVI STEČAJNOG POSTUPKA </w:t>
      </w:r>
    </w:p>
    <w:p w:rsidRDefault="00725AC0" w:rsidP="001F7E4B" w:rsidR="00725AC0" w:rsidRPr="00A314A3">
      <w:pPr>
        <w:jc w:val="both"/>
        <w:rPr>
          <w:b/>
        </w:rPr>
      </w:pPr>
    </w:p>
    <w:p w:rsidRDefault="00725AC0" w:rsidP="001F7E4B" w:rsidR="00725AC0" w:rsidRPr="00A314A3">
      <w:pPr>
        <w:jc w:val="both"/>
      </w:pPr>
      <w:r w:rsidRPr="00A314A3">
        <w:t>Prema procjeni ukupni troškovi za 12 mjeseci bi iznosili :</w:t>
      </w:r>
    </w:p>
    <w:p w:rsidRDefault="00725AC0" w:rsidP="001F7E4B" w:rsidR="00725AC0" w:rsidRPr="00A314A3">
      <w:pPr>
        <w:jc w:val="both"/>
      </w:pPr>
    </w:p>
    <w:tbl>
      <w:tblPr>
        <w:tblW w:type="dxa" w:w="7296"/>
        <w:tblInd w:type="dxa" w:w="113"/>
        <w:tblLook w:val="04A0" w:noVBand="1" w:noHBand="0" w:lastColumn="0" w:firstColumn="1" w:lastRow="0" w:firstRow="1"/>
      </w:tblPr>
      <w:tblGrid>
        <w:gridCol w:w="656"/>
        <w:gridCol w:w="5260"/>
        <w:gridCol w:w="1380"/>
      </w:tblGrid>
      <w:tr w:rsidTr="007E38F7" w:rsidR="00725AC0" w:rsidRPr="00A314A3">
        <w:trPr>
          <w:trHeight w:val="300"/>
        </w:trPr>
        <w:tc>
          <w:tcPr>
            <w:tcW w:type="dxa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DD69A5" w:rsidR="00725AC0" w:rsidRPr="00A314A3">
            <w:pPr>
              <w:jc w:val="center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R.br.</w:t>
            </w:r>
          </w:p>
        </w:tc>
        <w:tc>
          <w:tcPr>
            <w:tcW w:type="dxa" w:w="5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1F7E4B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Opis troškova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DD69A5" w:rsidR="00725AC0" w:rsidRPr="00A314A3">
            <w:pPr>
              <w:jc w:val="center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Iznos</w:t>
            </w:r>
          </w:p>
        </w:tc>
      </w:tr>
      <w:tr w:rsidTr="007E38F7" w:rsidR="00725AC0" w:rsidRPr="00A314A3">
        <w:trPr>
          <w:trHeight w:val="504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DD69A5" w:rsidR="00725AC0" w:rsidRPr="00A314A3">
            <w:pPr>
              <w:jc w:val="center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1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DD69A5" w:rsidR="00725AC0" w:rsidRPr="00A314A3">
            <w:pPr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Materijalni troškovi (izrada pečata, otvaranje, vođenje i zatvaranje žiro računa, poštarine, FINA )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DD69A5" w:rsidR="00725AC0" w:rsidRPr="00A314A3">
            <w:pPr>
              <w:jc w:val="center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2.500,00</w:t>
            </w:r>
          </w:p>
        </w:tc>
      </w:tr>
      <w:tr w:rsidTr="007E38F7" w:rsidR="00725AC0" w:rsidRPr="00A314A3">
        <w:trPr>
          <w:trHeight w:val="300"/>
        </w:trPr>
        <w:tc>
          <w:tcPr>
            <w:tcW w:type="dxa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DD69A5" w:rsidR="00725AC0" w:rsidRPr="00A314A3">
            <w:pPr>
              <w:jc w:val="center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2</w:t>
            </w:r>
          </w:p>
        </w:tc>
        <w:tc>
          <w:tcPr>
            <w:tcW w:type="dxa" w:w="5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1F7E4B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Knjigovodstvene usluge</w:t>
            </w:r>
            <w:r w:rsidR="005E019D">
              <w:rPr>
                <w:sz w:val="22"/>
                <w:szCs w:val="22"/>
              </w:rPr>
              <w:t xml:space="preserve"> – potrebna dodatna knjiženja za 2017 i 2018 godinu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19D" w:rsidP="00DD69A5" w:rsidR="00725AC0" w:rsidRPr="00A314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24.000</w:t>
            </w:r>
            <w:r w:rsidR="00725AC0" w:rsidRPr="00A314A3">
              <w:rPr>
                <w:sz w:val="22"/>
                <w:szCs w:val="22"/>
              </w:rPr>
              <w:t>,00</w:t>
            </w:r>
          </w:p>
        </w:tc>
      </w:tr>
      <w:tr w:rsidTr="007E38F7" w:rsidR="00725AC0" w:rsidRPr="00A314A3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5AC0" w:rsidP="00DD69A5" w:rsidR="00725AC0" w:rsidRPr="00A314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5AC0" w:rsidP="001F7E4B" w:rsidR="00725AC0" w:rsidRPr="00A314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Putni troškovi stečajnog upravitelja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5AC0" w:rsidP="00DD69A5" w:rsidR="00725AC0" w:rsidRPr="00A314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4.320,00</w:t>
            </w:r>
          </w:p>
        </w:tc>
      </w:tr>
      <w:tr w:rsidTr="007E38F7" w:rsidR="00725AC0" w:rsidRPr="00A314A3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DD69A5" w:rsidR="00725AC0" w:rsidRPr="00A314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1F7E4B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Nagrada stečajnom upravitelju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DD69A5" w:rsidR="00725AC0" w:rsidRPr="00A314A3">
            <w:pPr>
              <w:jc w:val="center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12.000,00</w:t>
            </w:r>
          </w:p>
        </w:tc>
      </w:tr>
      <w:tr w:rsidTr="007E38F7" w:rsidR="00725AC0" w:rsidRPr="00A314A3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5AC0" w:rsidP="00DD69A5" w:rsidR="00725AC0" w:rsidRPr="00A314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5AC0" w:rsidP="001F7E4B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Jednokratna nagrada privremenom stečajnom upravitelju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5AC0" w:rsidP="00DD69A5" w:rsidR="00725AC0" w:rsidRPr="00A314A3">
            <w:pPr>
              <w:jc w:val="center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3.500,00</w:t>
            </w:r>
          </w:p>
        </w:tc>
      </w:tr>
      <w:tr w:rsidTr="007E38F7" w:rsidR="00725AC0" w:rsidRPr="00A314A3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DD69A5" w:rsidR="00725AC0" w:rsidRPr="00A314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1F7E4B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 xml:space="preserve">Trošak arhiviranja 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DD69A5" w:rsidR="00725AC0" w:rsidRPr="00A314A3">
            <w:pPr>
              <w:jc w:val="center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1.000,00</w:t>
            </w:r>
          </w:p>
        </w:tc>
      </w:tr>
      <w:tr w:rsidTr="007E38F7" w:rsidR="00725AC0" w:rsidRPr="00A314A3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DD69A5" w:rsidR="00725AC0" w:rsidRPr="00A314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1F7E4B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UKUPNO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DD69A5" w:rsidR="00725AC0" w:rsidRPr="00A314A3">
            <w:pPr>
              <w:jc w:val="center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3</w:t>
            </w:r>
            <w:r w:rsidR="005E019D">
              <w:rPr>
                <w:sz w:val="22"/>
                <w:szCs w:val="22"/>
              </w:rPr>
              <w:t>7</w:t>
            </w:r>
            <w:r w:rsidRPr="00A314A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320</w:t>
            </w:r>
            <w:r w:rsidRPr="00A314A3">
              <w:rPr>
                <w:sz w:val="22"/>
                <w:szCs w:val="22"/>
              </w:rPr>
              <w:t>,00</w:t>
            </w:r>
          </w:p>
        </w:tc>
      </w:tr>
    </w:tbl>
    <w:p w:rsidRDefault="00725AC0" w:rsidP="001F7E4B" w:rsidR="00725AC0" w:rsidRPr="0069555B">
      <w:pPr>
        <w:jc w:val="both"/>
        <w:rPr>
          <w:b/>
          <w:color w:val="FF0000"/>
        </w:rPr>
      </w:pPr>
    </w:p>
    <w:p w:rsidRDefault="00725AC0" w:rsidP="001F7E4B" w:rsidR="00725AC0" w:rsidRPr="0069555B">
      <w:pPr>
        <w:jc w:val="both"/>
        <w:rPr>
          <w:b/>
          <w:color w:val="FF0000"/>
        </w:rPr>
      </w:pPr>
    </w:p>
    <w:p w:rsidRDefault="00725AC0" w:rsidP="001F7E4B" w:rsidR="00725AC0" w:rsidRPr="004A296A">
      <w:pPr>
        <w:jc w:val="both"/>
        <w:rPr>
          <w:b/>
        </w:rPr>
      </w:pPr>
      <w:r w:rsidRPr="004A296A">
        <w:rPr>
          <w:b/>
        </w:rPr>
        <w:t>V.</w:t>
      </w:r>
      <w:r w:rsidRPr="004A296A">
        <w:tab/>
      </w:r>
      <w:r w:rsidRPr="004A296A">
        <w:rPr>
          <w:b/>
        </w:rPr>
        <w:t>STEČAJNI RAZLOZI</w:t>
      </w:r>
    </w:p>
    <w:p w:rsidRDefault="00725AC0" w:rsidP="001F7E4B" w:rsidR="00725AC0" w:rsidRPr="004A296A">
      <w:pPr>
        <w:jc w:val="both"/>
        <w:rPr>
          <w:b/>
        </w:rPr>
      </w:pPr>
    </w:p>
    <w:p w:rsidRDefault="00725AC0" w:rsidP="001F7E4B" w:rsidR="00725AC0" w:rsidRPr="004A296A">
      <w:pPr>
        <w:jc w:val="both"/>
      </w:pPr>
      <w:r w:rsidRPr="004A296A">
        <w:t xml:space="preserve">Kako se dužnik na dan </w:t>
      </w:r>
      <w:r w:rsidR="002A1BDB">
        <w:t>11</w:t>
      </w:r>
      <w:r w:rsidRPr="004A296A">
        <w:t>.</w:t>
      </w:r>
      <w:r w:rsidR="002A1BDB">
        <w:t xml:space="preserve"> ožujka </w:t>
      </w:r>
      <w:r w:rsidRPr="004A296A">
        <w:t>201</w:t>
      </w:r>
      <w:r w:rsidR="002A1BDB">
        <w:t>9</w:t>
      </w:r>
      <w:r w:rsidRPr="004A296A">
        <w:t xml:space="preserve">. </w:t>
      </w:r>
      <w:r>
        <w:t xml:space="preserve">godine </w:t>
      </w:r>
      <w:r w:rsidRPr="004A296A">
        <w:t xml:space="preserve">nalazi u neprekidnoj blokadi prema podacima FINE od </w:t>
      </w:r>
      <w:r w:rsidR="004076F8">
        <w:t>1</w:t>
      </w:r>
      <w:r w:rsidR="005E019D">
        <w:t>1</w:t>
      </w:r>
      <w:r w:rsidRPr="004A296A">
        <w:t xml:space="preserve">. </w:t>
      </w:r>
      <w:r w:rsidR="002A1BDB">
        <w:t xml:space="preserve">ožujka </w:t>
      </w:r>
      <w:r w:rsidRPr="004A296A">
        <w:t>201</w:t>
      </w:r>
      <w:r w:rsidR="002A1BDB">
        <w:t>8</w:t>
      </w:r>
      <w:r w:rsidRPr="004A296A">
        <w:t xml:space="preserve">., te time više od </w:t>
      </w:r>
      <w:r w:rsidR="002A1BDB">
        <w:t>120</w:t>
      </w:r>
      <w:r w:rsidRPr="004A296A">
        <w:t xml:space="preserve"> dana kasni u ispunjavanju svojih novčanih obveza, ispunjen je stečajni razlog predviđen čl. 6. Stečajnog zakona (NN 71/15),  koji se odnosi na nesposobnost  za plaćanje.</w:t>
      </w:r>
    </w:p>
    <w:p w:rsidRDefault="00725AC0" w:rsidP="001F7E4B" w:rsidR="00725AC0" w:rsidRPr="004A296A">
      <w:pPr>
        <w:jc w:val="both"/>
      </w:pPr>
    </w:p>
    <w:p w:rsidRDefault="00725AC0" w:rsidP="001F7E4B" w:rsidR="00725AC0" w:rsidRPr="004A296A">
      <w:pPr>
        <w:jc w:val="both"/>
      </w:pPr>
      <w:r w:rsidRPr="004A296A">
        <w:lastRenderedPageBreak/>
        <w:t>Iz bilance na dan 31.12.201</w:t>
      </w:r>
      <w:r w:rsidR="00F33F43">
        <w:t>6</w:t>
      </w:r>
      <w:r w:rsidRPr="004A296A">
        <w:t xml:space="preserve">. godine </w:t>
      </w:r>
      <w:r w:rsidR="002A1BDB">
        <w:t>se</w:t>
      </w:r>
      <w:r w:rsidRPr="004A296A">
        <w:t xml:space="preserve"> može se ko</w:t>
      </w:r>
      <w:r w:rsidR="004076F8">
        <w:t xml:space="preserve">nstatirati prezaduženost s obzirom da </w:t>
      </w:r>
      <w:r w:rsidR="006F0F46">
        <w:t xml:space="preserve">potraživanje od države i </w:t>
      </w:r>
      <w:r w:rsidR="00DD69A5">
        <w:t>novac na računu ne postoje</w:t>
      </w:r>
      <w:r w:rsidR="004076F8">
        <w:t>.</w:t>
      </w:r>
    </w:p>
    <w:p w:rsidRDefault="00725AC0" w:rsidP="001F7E4B" w:rsidR="00725AC0" w:rsidRPr="004A296A">
      <w:pPr>
        <w:jc w:val="both"/>
      </w:pPr>
    </w:p>
    <w:p w:rsidRDefault="00725AC0" w:rsidP="001F7E4B" w:rsidR="00725AC0" w:rsidRPr="004A296A">
      <w:pPr>
        <w:jc w:val="both"/>
      </w:pPr>
      <w:r w:rsidRPr="004A296A">
        <w:t>Kako imovina  dužnika nije dovoljna za namirenje  troškova stečajnog postupka predlaže se, da sukladno čl. 132. Stečajnog zakona (NN 71/15), stečajni sudac pozove osobe koje imaju pravni interes za provedbom stečajnog postupka da u roku od 15 dana uplate predujam za namirenje troškova prethodnog i otvorenog stečajnog postupka u iznosu od 3</w:t>
      </w:r>
      <w:r w:rsidR="006F0F46">
        <w:t>7</w:t>
      </w:r>
      <w:r w:rsidRPr="004A296A">
        <w:t xml:space="preserve">.320,00 kn. </w:t>
      </w:r>
    </w:p>
    <w:p w:rsidRDefault="00725AC0" w:rsidP="001F7E4B" w:rsidR="00725AC0" w:rsidRPr="004A296A">
      <w:pPr>
        <w:jc w:val="both"/>
      </w:pPr>
    </w:p>
    <w:p w:rsidRDefault="00725AC0" w:rsidP="001F7E4B" w:rsidR="00725AC0" w:rsidRPr="004A296A">
      <w:pPr>
        <w:jc w:val="both"/>
      </w:pPr>
      <w:r w:rsidRPr="004A296A">
        <w:t>Ako osobe koje imaju pravni interes ne predujme traženi iznos, predlažem da sud postupi  sukladno odredbi čl. 132., st.1. i st. 2. Stečajnog zakona (NN 71/15) te  donese Rješenje o otvaranju i zaključenju  stečajnog postupka.</w:t>
      </w:r>
    </w:p>
    <w:p w:rsidRDefault="00725AC0" w:rsidP="001F7E4B" w:rsidR="00725AC0" w:rsidRPr="004A296A">
      <w:pPr>
        <w:jc w:val="both"/>
      </w:pPr>
    </w:p>
    <w:p w:rsidRDefault="00725AC0" w:rsidP="001F7E4B" w:rsidR="00725AC0" w:rsidRPr="004A296A">
      <w:pPr>
        <w:jc w:val="both"/>
      </w:pPr>
    </w:p>
    <w:p w:rsidRDefault="00725AC0" w:rsidP="001F7E4B" w:rsidR="00725AC0" w:rsidRPr="004A296A">
      <w:pPr>
        <w:jc w:val="both"/>
      </w:pPr>
      <w:r w:rsidRPr="004A296A">
        <w:t xml:space="preserve">U Osijeku, </w:t>
      </w:r>
      <w:r>
        <w:t>1</w:t>
      </w:r>
      <w:r w:rsidR="00C30EC1">
        <w:t>2</w:t>
      </w:r>
      <w:r w:rsidRPr="004A296A">
        <w:t xml:space="preserve">. </w:t>
      </w:r>
      <w:r w:rsidR="002A1BDB">
        <w:t>ožujka</w:t>
      </w:r>
      <w:r w:rsidRPr="004A296A">
        <w:t xml:space="preserve"> 201</w:t>
      </w:r>
      <w:r w:rsidR="002A1BDB">
        <w:t>9</w:t>
      </w:r>
      <w:r w:rsidRPr="004A296A">
        <w:t>.</w:t>
      </w:r>
    </w:p>
    <w:p w:rsidRDefault="00725AC0" w:rsidP="001F7E4B" w:rsidR="00725AC0" w:rsidRPr="004A296A">
      <w:pPr>
        <w:jc w:val="both"/>
      </w:pPr>
    </w:p>
    <w:p w:rsidRDefault="00725AC0" w:rsidP="001F7E4B" w:rsidR="00725AC0" w:rsidRPr="004A296A">
      <w:pPr>
        <w:jc w:val="both"/>
      </w:pPr>
    </w:p>
    <w:p w:rsidRDefault="00725AC0" w:rsidP="001F7E4B" w:rsidR="00725AC0" w:rsidRPr="004A296A">
      <w:pPr>
        <w:jc w:val="both"/>
      </w:pPr>
    </w:p>
    <w:p w:rsidRDefault="00725AC0" w:rsidP="001F7E4B" w:rsidR="00725AC0" w:rsidRPr="004A296A">
      <w:pPr>
        <w:ind w:firstLine="708" w:left="4248"/>
        <w:jc w:val="both"/>
      </w:pPr>
      <w:r w:rsidRPr="004A296A">
        <w:t>Privremeni stečajni upravitelj</w:t>
      </w:r>
    </w:p>
    <w:p w:rsidRDefault="00725AC0" w:rsidP="001F7E4B" w:rsidR="00725AC0" w:rsidRPr="004A296A">
      <w:pPr>
        <w:ind w:firstLine="708" w:left="4248"/>
        <w:jc w:val="both"/>
      </w:pPr>
      <w:r w:rsidRPr="004A296A">
        <w:t xml:space="preserve"> </w:t>
      </w:r>
    </w:p>
    <w:p w:rsidRDefault="00725AC0" w:rsidP="001F7E4B" w:rsidR="00725AC0" w:rsidRPr="004A296A">
      <w:pPr>
        <w:jc w:val="both"/>
      </w:pPr>
    </w:p>
    <w:p w:rsidRDefault="00725AC0" w:rsidP="001F7E4B" w:rsidR="00725AC0" w:rsidRPr="004A296A">
      <w:pPr>
        <w:ind w:firstLine="708" w:left="4248"/>
        <w:jc w:val="both"/>
        <w:rPr>
          <w:rFonts w:cs="Arial" w:hAnsi="Arial" w:ascii="Arial"/>
        </w:rPr>
      </w:pPr>
      <w:r w:rsidRPr="004A296A">
        <w:t>Davor Lamza</w:t>
      </w:r>
    </w:p>
    <w:p w:rsidRDefault="00725AC0" w:rsidP="001F7E4B" w:rsidR="00725AC0" w:rsidRPr="0069555B">
      <w:pPr>
        <w:jc w:val="both"/>
        <w:rPr>
          <w:color w:val="FF0000"/>
          <w:sz w:val="22"/>
          <w:szCs w:val="22"/>
        </w:rPr>
      </w:pPr>
    </w:p>
    <w:p w:rsidRDefault="00725AC0" w:rsidP="001F7E4B" w:rsidR="00725AC0" w:rsidRPr="00B21860">
      <w:pPr>
        <w:jc w:val="both"/>
        <w:rPr>
          <w:color w:val="FF0000"/>
          <w:sz w:val="22"/>
          <w:szCs w:val="22"/>
        </w:rPr>
      </w:pPr>
    </w:p>
    <w:p w:rsidRDefault="00B56195" w:rsidP="00B56195" w:rsidR="00B56195" w:rsidRPr="00103557">
      <w:pPr>
        <w:jc w:val="both"/>
      </w:pPr>
    </w:p>
    <w:sectPr w:rsidSect="007E38F7" w:rsidR="00B56195" w:rsidRPr="001035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1857" w:rsidR="003D1857">
      <w:r>
        <w:separator/>
      </w:r>
    </w:p>
  </w:endnote>
  <w:endnote w:id="0" w:type="continuationSeparator">
    <w:p w:rsidRDefault="003D1857" w:rsidR="003D1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8F7" w:rsidP="007E38F7" w:rsidR="007E38F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38F7" w:rsidP="007E38F7" w:rsidR="007E38F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8F7" w:rsidR="007E38F7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825039">
      <w:rPr>
        <w:noProof/>
      </w:rPr>
      <w:t>5</w:t>
    </w:r>
    <w:r>
      <w:fldChar w:fldCharType="end"/>
    </w:r>
  </w:p>
  <w:p w:rsidRDefault="007E38F7" w:rsidP="007E38F7" w:rsidR="007E38F7">
    <w:pPr>
      <w:pStyle w:val="Podnoje"/>
      <w:ind w:right="360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8F7" w:rsidR="007E38F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1857" w:rsidR="003D1857">
      <w:r>
        <w:separator/>
      </w:r>
    </w:p>
  </w:footnote>
  <w:footnote w:id="0" w:type="continuationSeparator">
    <w:p w:rsidRDefault="003D1857" w:rsidR="003D18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8F7" w:rsidR="007E38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8F7" w:rsidR="007E38F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8F7" w:rsidR="007E38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B4B74"/>
    <w:multiLevelType w:val="hybridMultilevel"/>
    <w:tmpl w:val="969ED1CA"/>
    <w:lvl w:tplc="B142D616" w:ilvl="0">
      <w:start w:val="3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1A1A04F7"/>
    <w:multiLevelType w:val="hybridMultilevel"/>
    <w:tmpl w:val="3758BDA8"/>
    <w:lvl w:tplc="83421B0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362413"/>
    <w:multiLevelType w:val="hybridMultilevel"/>
    <w:tmpl w:val="17A2084A"/>
    <w:lvl w:tplc="6C3E227C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B84531"/>
    <w:multiLevelType w:val="hybridMultilevel"/>
    <w:tmpl w:val="7D2C8B16"/>
    <w:lvl w:tplc="83421B00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3877A9"/>
    <w:multiLevelType w:val="hybridMultilevel"/>
    <w:tmpl w:val="A00EB7C2"/>
    <w:lvl w:tplc="83421B00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104773"/>
    <w:multiLevelType w:val="hybridMultilevel"/>
    <w:tmpl w:val="C8DE930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60B61F2"/>
    <w:multiLevelType w:val="hybridMultilevel"/>
    <w:tmpl w:val="856C143E"/>
    <w:lvl w:tplc="83421B0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195"/>
    <w:rsid w:val="001838DB"/>
    <w:rsid w:val="00184537"/>
    <w:rsid w:val="001A637E"/>
    <w:rsid w:val="001F7E4B"/>
    <w:rsid w:val="00232D75"/>
    <w:rsid w:val="002A1BDB"/>
    <w:rsid w:val="002D19A1"/>
    <w:rsid w:val="003378B9"/>
    <w:rsid w:val="003A30D6"/>
    <w:rsid w:val="003D1857"/>
    <w:rsid w:val="004076F8"/>
    <w:rsid w:val="004B1A04"/>
    <w:rsid w:val="0051216B"/>
    <w:rsid w:val="005B6FC5"/>
    <w:rsid w:val="005C6B15"/>
    <w:rsid w:val="005D1C27"/>
    <w:rsid w:val="005E019D"/>
    <w:rsid w:val="00646971"/>
    <w:rsid w:val="006D1F9D"/>
    <w:rsid w:val="006F0F46"/>
    <w:rsid w:val="00725AC0"/>
    <w:rsid w:val="00770F10"/>
    <w:rsid w:val="007E38F7"/>
    <w:rsid w:val="00825039"/>
    <w:rsid w:val="008C5A71"/>
    <w:rsid w:val="0093125E"/>
    <w:rsid w:val="00A4622F"/>
    <w:rsid w:val="00A52855"/>
    <w:rsid w:val="00AD628D"/>
    <w:rsid w:val="00AF4710"/>
    <w:rsid w:val="00B37AC1"/>
    <w:rsid w:val="00B531D0"/>
    <w:rsid w:val="00B56195"/>
    <w:rsid w:val="00BD6D52"/>
    <w:rsid w:val="00C161EC"/>
    <w:rsid w:val="00C30EC1"/>
    <w:rsid w:val="00D8171B"/>
    <w:rsid w:val="00DC5727"/>
    <w:rsid w:val="00DD69A5"/>
    <w:rsid w:val="00E446BB"/>
    <w:rsid w:val="00E7534D"/>
    <w:rsid w:val="00F33F43"/>
    <w:rsid w:val="00F4271B"/>
    <w:rsid w:val="00F432D3"/>
    <w:rsid w:val="00F9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Subtle 2"/>
    <w:lsdException w:unhideWhenUsed="false" w:semiHidden="false" w:name="Table Web 3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61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561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5619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B561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619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56195"/>
  </w:style>
  <w:style w:styleId="Odlomakpopisa" w:type="paragraph">
    <w:name w:val="List Paragraph"/>
    <w:basedOn w:val="Normal"/>
    <w:uiPriority w:val="34"/>
    <w:qFormat/>
    <w:rsid w:val="00B56195"/>
    <w:pPr>
      <w:ind w:left="708"/>
    </w:pPr>
  </w:style>
  <w:style w:styleId="Bezproreda" w:type="paragraph">
    <w:name w:val="No Spacing"/>
    <w:uiPriority w:val="1"/>
    <w:qFormat/>
    <w:rsid w:val="00B561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534D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534D"/>
    <w:rPr>
      <w:rFonts w:cs="Segoe UI" w:eastAsia="Times New Roman" w:hAnsi="Segoe UI" w:ascii="Segoe UI"/>
      <w:sz w:val="18"/>
      <w:szCs w:val="18"/>
      <w:lang w:eastAsia="hr-HR"/>
    </w:rPr>
  </w:style>
  <w:style w:customStyle="true" w:styleId="m8398637962860451906ydpcf6e73a9apple-converted-space" w:type="character">
    <w:name w:val="m_8398637962860451906ydpcf6e73a9apple-converted-space"/>
    <w:basedOn w:val="Zadanifontodlomka"/>
    <w:rsid w:val="00184537"/>
  </w:style>
  <w:style w:styleId="Reetkatablice" w:type="table">
    <w:name w:val="Table Grid"/>
    <w:basedOn w:val="Obinatablica"/>
    <w:uiPriority w:val="39"/>
    <w:rsid w:val="00E446BB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825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0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0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0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0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61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561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5619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B561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619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56195"/>
  </w:style>
  <w:style w:styleId="Odlomakpopisa" w:type="paragraph">
    <w:name w:val="List Paragraph"/>
    <w:basedOn w:val="Normal"/>
    <w:uiPriority w:val="34"/>
    <w:qFormat/>
    <w:rsid w:val="00B56195"/>
    <w:pPr>
      <w:ind w:left="708"/>
    </w:pPr>
  </w:style>
  <w:style w:styleId="Bezproreda" w:type="paragraph">
    <w:name w:val="No Spacing"/>
    <w:uiPriority w:val="1"/>
    <w:qFormat/>
    <w:rsid w:val="00B561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534D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534D"/>
    <w:rPr>
      <w:rFonts w:ascii="Segoe UI" w:cs="Segoe UI" w:eastAsia="Times New Roman" w:hAnsi="Segoe UI"/>
      <w:sz w:val="18"/>
      <w:szCs w:val="18"/>
      <w:lang w:eastAsia="hr-HR"/>
    </w:rPr>
  </w:style>
  <w:style w:customStyle="1" w:styleId="m8398637962860451906ydpcf6e73a9apple-converted-space" w:type="character">
    <w:name w:val="m_8398637962860451906ydpcf6e73a9apple-converted-space"/>
    <w:basedOn w:val="Zadanifontodlomka"/>
    <w:rsid w:val="00184537"/>
  </w:style>
  <w:style w:styleId="Reetkatablice" w:type="table">
    <w:name w:val="Table Grid"/>
    <w:basedOn w:val="Obinatablica"/>
    <w:uiPriority w:val="39"/>
    <w:rsid w:val="00E446BB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825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0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0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0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0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02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87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425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27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76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696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821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546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649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1143</properties:Words>
  <properties:Characters>6609</properties:Characters>
  <properties:Lines>307</properties:Lines>
  <properties:Paragraphs>197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2019-03-11T13:28:00Z</dcterms:created>
  <dc:creator>davor lamza</dc:creator>
  <dc:description/>
  <cp:keywords/>
  <cp:lastModifiedBy>Snježana Andrijanić</cp:lastModifiedBy>
  <cp:lastPrinted>2019-03-11T13:28:00Z</cp:lastPrinted>
  <dcterms:modified xmlns:xsi="http://www.w3.org/2001/XMLSchema-instance" xsi:type="dcterms:W3CDTF">2019-03-12T11:45:00Z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podnesak (IZVJEŠĆE TEMANET CROATIA 1777-18.docx)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