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3edf3" w14:paraId="a83edf3" w:rsidRDefault="00883A69" w:rsidR="00507415">
      <w:pPr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>REPUBLIKA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60559E">
        <w:rPr>
          <w:sz w:val="24"/>
        </w:rPr>
        <w:t xml:space="preserve"> OSIJEKU</w:t>
      </w:r>
    </w:p>
    <w:p w:rsidRDefault="00507415" w:rsidR="007B4BB1">
      <w:pPr>
        <w:rPr>
          <w:sz w:val="24"/>
        </w:rPr>
      </w:pPr>
      <w:r>
        <w:rPr>
          <w:sz w:val="24"/>
        </w:rPr>
        <w:t>S</w:t>
      </w:r>
      <w:r w:rsidR="0060559E">
        <w:rPr>
          <w:sz w:val="24"/>
        </w:rPr>
        <w:t>TALNA SLUŽBA U S</w:t>
      </w:r>
      <w:r>
        <w:rPr>
          <w:sz w:val="24"/>
        </w:rPr>
        <w:t xml:space="preserve">LAVONSKOM BRODU  </w:t>
      </w:r>
    </w:p>
    <w:p w:rsidRDefault="007B4BB1" w:rsidR="007B4BB1">
      <w:pPr>
        <w:rPr>
          <w:sz w:val="24"/>
        </w:rPr>
      </w:pPr>
      <w:r>
        <w:rPr>
          <w:sz w:val="24"/>
        </w:rPr>
        <w:t>Trg pobjede 13</w:t>
      </w:r>
    </w:p>
    <w:p w:rsidRDefault="007B4BB1" w:rsidR="006414F0" w:rsidRPr="00077152">
      <w:pPr>
        <w:rPr>
          <w:b/>
          <w:sz w:val="24"/>
        </w:rPr>
      </w:pPr>
      <w:r>
        <w:rPr>
          <w:sz w:val="24"/>
        </w:rPr>
        <w:t xml:space="preserve">35000 Slavonski Brod     </w:t>
      </w:r>
      <w:r w:rsidR="00507415">
        <w:rPr>
          <w:sz w:val="24"/>
        </w:rPr>
        <w:t xml:space="preserve">                  </w:t>
      </w:r>
      <w:r w:rsidR="009A2D35">
        <w:rPr>
          <w:sz w:val="24"/>
        </w:rPr>
        <w:t xml:space="preserve">                    </w:t>
      </w:r>
      <w:r w:rsidR="00077152">
        <w:rPr>
          <w:sz w:val="24"/>
        </w:rPr>
        <w:t xml:space="preserve">                  </w:t>
      </w:r>
      <w:r w:rsidR="009A2D35" w:rsidRPr="00077152">
        <w:rPr>
          <w:b/>
          <w:sz w:val="24"/>
        </w:rPr>
        <w:t>Broj: St-</w:t>
      </w:r>
      <w:r w:rsidR="00F40E3B">
        <w:rPr>
          <w:b/>
          <w:sz w:val="24"/>
        </w:rPr>
        <w:t>261/2012-182</w:t>
      </w:r>
    </w:p>
    <w:p w:rsidRDefault="00BC4E18" w:rsidR="00BC4E18">
      <w:pPr>
        <w:rPr>
          <w:sz w:val="24"/>
        </w:rPr>
      </w:pPr>
    </w:p>
    <w:p w:rsidRDefault="00BC4E18" w:rsidP="00943447" w:rsidR="00222939" w:rsidRPr="00BC4E18">
      <w:pPr>
        <w:jc w:val="center"/>
        <w:rPr>
          <w:b/>
          <w:sz w:val="24"/>
        </w:rPr>
      </w:pPr>
      <w:r w:rsidRPr="00BC4E18">
        <w:rPr>
          <w:b/>
          <w:sz w:val="24"/>
        </w:rPr>
        <w:t>P O Z I V</w:t>
      </w:r>
    </w:p>
    <w:p w:rsidRDefault="00BC4E18" w:rsidP="00957DB9" w:rsidR="00943447" w:rsidRPr="00943447">
      <w:pPr>
        <w:jc w:val="center"/>
        <w:rPr>
          <w:b/>
          <w:sz w:val="24"/>
        </w:rPr>
      </w:pPr>
      <w:r w:rsidRPr="00BC4E18">
        <w:rPr>
          <w:b/>
          <w:sz w:val="24"/>
        </w:rPr>
        <w:t>na ročište za diobu kupovnine</w:t>
      </w:r>
    </w:p>
    <w:p w:rsidRDefault="00943447" w:rsidR="00943447">
      <w:pPr>
        <w:rPr>
          <w:sz w:val="24"/>
        </w:rPr>
      </w:pPr>
      <w:r>
        <w:rPr>
          <w:sz w:val="24"/>
        </w:rPr>
        <w:tab/>
      </w:r>
    </w:p>
    <w:p w:rsidRDefault="00D67D06" w:rsidP="003C5F54" w:rsidR="003C5F54" w:rsidRPr="003C5F54">
      <w:pPr>
        <w:ind w:firstLine="720"/>
        <w:jc w:val="both"/>
        <w:rPr>
          <w:sz w:val="24"/>
          <w:szCs w:val="24"/>
        </w:rPr>
      </w:pPr>
      <w:r>
        <w:rPr>
          <w:sz w:val="24"/>
        </w:rPr>
        <w:t>U steča</w:t>
      </w:r>
      <w:r w:rsidR="005F612B">
        <w:rPr>
          <w:sz w:val="24"/>
        </w:rPr>
        <w:t xml:space="preserve">jnom predmetu dužnika </w:t>
      </w:r>
      <w:r w:rsidR="00604ED9">
        <w:rPr>
          <w:sz w:val="24"/>
        </w:rPr>
        <w:t xml:space="preserve">IZGRADNJA </w:t>
      </w:r>
      <w:r w:rsidR="006571A4">
        <w:rPr>
          <w:sz w:val="24"/>
        </w:rPr>
        <w:t xml:space="preserve"> d.o.o, u stečaju Slavonski Brod,</w:t>
      </w:r>
      <w:r w:rsidR="004270C6">
        <w:rPr>
          <w:sz w:val="24"/>
        </w:rPr>
        <w:t xml:space="preserve"> </w:t>
      </w:r>
      <w:r>
        <w:rPr>
          <w:sz w:val="24"/>
        </w:rPr>
        <w:t>p</w:t>
      </w:r>
      <w:r w:rsidR="00BC4E18">
        <w:rPr>
          <w:sz w:val="24"/>
        </w:rPr>
        <w:t xml:space="preserve">ozivate se na ročište za diobu kupovnine </w:t>
      </w:r>
      <w:r w:rsidR="00EC23EA">
        <w:rPr>
          <w:sz w:val="24"/>
        </w:rPr>
        <w:t xml:space="preserve">u iznosu od </w:t>
      </w:r>
      <w:r w:rsidR="003C5F54">
        <w:rPr>
          <w:sz w:val="24"/>
        </w:rPr>
        <w:t>121.800,00</w:t>
      </w:r>
      <w:r w:rsidR="00EC23EA">
        <w:rPr>
          <w:sz w:val="24"/>
        </w:rPr>
        <w:t xml:space="preserve"> kn </w:t>
      </w:r>
      <w:r w:rsidR="007006C4">
        <w:rPr>
          <w:sz w:val="24"/>
        </w:rPr>
        <w:t>za prodan</w:t>
      </w:r>
      <w:r w:rsidR="001117B2">
        <w:rPr>
          <w:sz w:val="24"/>
        </w:rPr>
        <w:t>e</w:t>
      </w:r>
      <w:r w:rsidR="00B119E9">
        <w:rPr>
          <w:sz w:val="24"/>
        </w:rPr>
        <w:t xml:space="preserve"> nekretnin</w:t>
      </w:r>
      <w:r w:rsidR="001117B2">
        <w:rPr>
          <w:sz w:val="24"/>
        </w:rPr>
        <w:t>e</w:t>
      </w:r>
      <w:r w:rsidR="00B119E9">
        <w:rPr>
          <w:sz w:val="24"/>
        </w:rPr>
        <w:t xml:space="preserve"> stečajnog dužnika </w:t>
      </w:r>
      <w:r w:rsidR="001117B2">
        <w:rPr>
          <w:sz w:val="24"/>
        </w:rPr>
        <w:t xml:space="preserve">koje čine </w:t>
      </w:r>
      <w:r w:rsidR="003C5F54">
        <w:rPr>
          <w:sz w:val="24"/>
        </w:rPr>
        <w:t xml:space="preserve"> </w:t>
      </w:r>
      <w:r w:rsidR="003C5F54" w:rsidRPr="003C5F54">
        <w:rPr>
          <w:sz w:val="24"/>
          <w:szCs w:val="24"/>
        </w:rPr>
        <w:t>etažno vlasništvo u Stambeno poslovnoj zgradi izgrađenoj na kč.br. 3624, upisna u zk.ul.12224 k.o Slav.Brod, podulošci 59 i 60 i to:</w:t>
      </w:r>
    </w:p>
    <w:p w:rsidRDefault="003C5F54" w:rsidP="003C5F54" w:rsidR="003C5F54" w:rsidRPr="003C5F54">
      <w:pPr>
        <w:tabs>
          <w:tab w:pos="720" w:val="left"/>
        </w:tabs>
        <w:jc w:val="both"/>
        <w:rPr>
          <w:sz w:val="24"/>
          <w:szCs w:val="24"/>
        </w:rPr>
      </w:pPr>
    </w:p>
    <w:p w:rsidRDefault="003C5F54" w:rsidP="003C5F54" w:rsidR="003C5F54" w:rsidRPr="003C5F54">
      <w:pPr>
        <w:tabs>
          <w:tab w:pos="720" w:val="left"/>
        </w:tabs>
        <w:jc w:val="both"/>
        <w:rPr>
          <w:sz w:val="24"/>
          <w:szCs w:val="24"/>
        </w:rPr>
      </w:pPr>
      <w:r w:rsidRPr="003C5F54">
        <w:rPr>
          <w:sz w:val="24"/>
          <w:szCs w:val="24"/>
        </w:rPr>
        <w:tab/>
        <w:t xml:space="preserve">59.ETAŽA 43/10000, koju čini garaža br. 30, površine 14,70m2, </w:t>
      </w:r>
    </w:p>
    <w:p w:rsidRDefault="003C5F54" w:rsidP="003C5F54" w:rsidR="003C5F54">
      <w:pPr>
        <w:tabs>
          <w:tab w:pos="720" w:val="left"/>
        </w:tabs>
        <w:jc w:val="both"/>
        <w:rPr>
          <w:sz w:val="24"/>
        </w:rPr>
      </w:pPr>
      <w:r w:rsidRPr="003C5F54">
        <w:rPr>
          <w:sz w:val="24"/>
          <w:szCs w:val="24"/>
        </w:rPr>
        <w:tab/>
        <w:t xml:space="preserve">60.ETAŽA 73/10000, koju čini garaža br. 31, površine 25,05 m2. </w:t>
      </w:r>
      <w:r w:rsidRPr="00346DF1">
        <w:tab/>
      </w:r>
    </w:p>
    <w:p w:rsidRDefault="00604ED9" w:rsidP="00C736B8" w:rsidR="00604ED9">
      <w:pPr>
        <w:ind w:firstLine="720"/>
        <w:jc w:val="both"/>
        <w:rPr>
          <w:sz w:val="24"/>
        </w:rPr>
      </w:pPr>
    </w:p>
    <w:p w:rsidRDefault="00BC4E18" w:rsidP="006E2F53" w:rsidR="00D67D06">
      <w:pPr>
        <w:ind w:firstLine="720"/>
        <w:jc w:val="both"/>
        <w:rPr>
          <w:sz w:val="24"/>
        </w:rPr>
      </w:pPr>
      <w:r>
        <w:rPr>
          <w:sz w:val="24"/>
        </w:rPr>
        <w:tab/>
        <w:t xml:space="preserve">Ročište će se održati pred stečajnim sucem </w:t>
      </w:r>
      <w:r w:rsidR="000145B2">
        <w:rPr>
          <w:sz w:val="24"/>
        </w:rPr>
        <w:t>na dan</w:t>
      </w:r>
    </w:p>
    <w:p w:rsidRDefault="006E2F53" w:rsidP="006E2F53" w:rsidR="006E2F53">
      <w:pPr>
        <w:ind w:firstLine="720"/>
        <w:jc w:val="both"/>
        <w:rPr>
          <w:sz w:val="24"/>
        </w:rPr>
      </w:pPr>
    </w:p>
    <w:p w:rsidRDefault="001117B2" w:rsidP="00D67D06" w:rsidR="00BC4E18">
      <w:pPr>
        <w:jc w:val="center"/>
        <w:rPr>
          <w:b/>
          <w:sz w:val="24"/>
        </w:rPr>
      </w:pPr>
      <w:r>
        <w:rPr>
          <w:b/>
          <w:sz w:val="24"/>
        </w:rPr>
        <w:t>8.</w:t>
      </w:r>
      <w:r w:rsidR="003C5F54">
        <w:rPr>
          <w:b/>
          <w:sz w:val="24"/>
        </w:rPr>
        <w:t>ožujka 2017</w:t>
      </w:r>
      <w:r w:rsidR="004E6AE8">
        <w:rPr>
          <w:b/>
          <w:sz w:val="24"/>
        </w:rPr>
        <w:t xml:space="preserve">.u </w:t>
      </w:r>
      <w:r>
        <w:rPr>
          <w:b/>
          <w:sz w:val="24"/>
        </w:rPr>
        <w:t>12,30</w:t>
      </w:r>
      <w:r w:rsidR="00653444">
        <w:rPr>
          <w:b/>
          <w:sz w:val="24"/>
        </w:rPr>
        <w:t xml:space="preserve"> </w:t>
      </w:r>
      <w:r w:rsidR="00BC4E18" w:rsidRPr="00BC4E18">
        <w:rPr>
          <w:b/>
          <w:sz w:val="24"/>
        </w:rPr>
        <w:t xml:space="preserve"> sati,</w:t>
      </w:r>
      <w:r w:rsidR="001F2F15">
        <w:rPr>
          <w:b/>
          <w:sz w:val="24"/>
        </w:rPr>
        <w:t xml:space="preserve"> u </w:t>
      </w:r>
      <w:r w:rsidR="000C3690">
        <w:rPr>
          <w:b/>
          <w:sz w:val="24"/>
        </w:rPr>
        <w:t>SS Slav.Brod</w:t>
      </w:r>
      <w:r w:rsidR="001F2F15">
        <w:rPr>
          <w:b/>
          <w:sz w:val="24"/>
        </w:rPr>
        <w:t>, Trg pobjede 13,</w:t>
      </w:r>
      <w:r w:rsidR="00BC4E18" w:rsidRPr="00BC4E18">
        <w:rPr>
          <w:b/>
          <w:sz w:val="24"/>
        </w:rPr>
        <w:t xml:space="preserve"> soba br. 89/III.</w:t>
      </w:r>
    </w:p>
    <w:p w:rsidRDefault="006414F0" w:rsidP="00D67D06" w:rsidR="006414F0" w:rsidRPr="00BC4E18">
      <w:pPr>
        <w:jc w:val="center"/>
        <w:rPr>
          <w:b/>
          <w:sz w:val="24"/>
        </w:rPr>
      </w:pPr>
    </w:p>
    <w:p w:rsidRDefault="00BC4E18" w:rsidP="00BC4E18" w:rsidR="00BC4E18">
      <w:pPr>
        <w:jc w:val="both"/>
        <w:rPr>
          <w:sz w:val="24"/>
        </w:rPr>
      </w:pPr>
    </w:p>
    <w:p w:rsidRDefault="00BC4E18" w:rsidP="00BC4E18" w:rsidR="00BC4E18" w:rsidRPr="00BC4E18">
      <w:pPr>
        <w:jc w:val="both"/>
        <w:rPr>
          <w:b/>
          <w:sz w:val="24"/>
        </w:rPr>
      </w:pPr>
      <w:r w:rsidRPr="00BC4E18">
        <w:rPr>
          <w:b/>
          <w:sz w:val="24"/>
        </w:rPr>
        <w:t>UPOZORENJE: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Tražbina vjerovnika koji ne dođe na ročište uzet će se prema stanju koje p</w:t>
      </w:r>
      <w:r w:rsidR="00D67D06">
        <w:rPr>
          <w:sz w:val="24"/>
        </w:rPr>
        <w:t xml:space="preserve">roizlazi iz </w:t>
      </w:r>
      <w:r w:rsidR="00066F2D">
        <w:rPr>
          <w:sz w:val="24"/>
        </w:rPr>
        <w:t>javnih upisnika i registara</w:t>
      </w:r>
      <w:r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Najkasnije na ročištu za diobu osobe pozvane na ročište mogu drugom osporiti tražbinu, njezinu visin</w:t>
      </w:r>
      <w:r w:rsidR="00507F77">
        <w:rPr>
          <w:sz w:val="24"/>
        </w:rPr>
        <w:t>u i red namirenja shodno čl. 124</w:t>
      </w:r>
      <w:r>
        <w:rPr>
          <w:sz w:val="24"/>
        </w:rPr>
        <w:t xml:space="preserve"> st</w:t>
      </w:r>
      <w:r w:rsidR="00A636CD">
        <w:rPr>
          <w:sz w:val="24"/>
        </w:rPr>
        <w:t>. 3 Ovršnog zak</w:t>
      </w:r>
      <w:r w:rsidR="00EA2ED3">
        <w:rPr>
          <w:sz w:val="24"/>
        </w:rPr>
        <w:t>ona (</w:t>
      </w:r>
      <w:r w:rsidR="00676CF7">
        <w:rPr>
          <w:sz w:val="24"/>
        </w:rPr>
        <w:t>112/</w:t>
      </w:r>
      <w:r w:rsidR="00507F77">
        <w:rPr>
          <w:sz w:val="24"/>
        </w:rPr>
        <w:t>12</w:t>
      </w:r>
      <w:r w:rsidR="00A636CD">
        <w:rPr>
          <w:sz w:val="24"/>
        </w:rPr>
        <w:t>).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Prijedlozi, izjave i prigovori ne mogu se davati, odnosno podnositi ako se propusti rok, odnosno izostane s ročišta na kojem ih je trebalo dati ili podnijeti.(čl. 7 Stečajnog zakona</w:t>
      </w:r>
      <w:r w:rsidR="00EA2ED3">
        <w:rPr>
          <w:sz w:val="24"/>
        </w:rPr>
        <w:t xml:space="preserve"> NN br</w:t>
      </w:r>
      <w:r w:rsidR="00653444">
        <w:rPr>
          <w:sz w:val="24"/>
        </w:rPr>
        <w:t>. 44/96, 29/99, 129/00, 123/03,</w:t>
      </w:r>
      <w:r w:rsidR="00EA2ED3">
        <w:rPr>
          <w:sz w:val="24"/>
        </w:rPr>
        <w:t xml:space="preserve"> 82/06</w:t>
      </w:r>
      <w:r w:rsidR="00653444">
        <w:rPr>
          <w:sz w:val="24"/>
        </w:rPr>
        <w:t>, 116/10, 25/12 i 133/12</w:t>
      </w:r>
      <w:r>
        <w:rPr>
          <w:sz w:val="24"/>
        </w:rPr>
        <w:t>)</w:t>
      </w:r>
      <w:r w:rsidR="00EA2ED3"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ab/>
      </w:r>
      <w:r w:rsidR="00AE6097"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507415" w:rsidR="0050741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222939">
        <w:rPr>
          <w:sz w:val="24"/>
        </w:rPr>
        <w:t xml:space="preserve">        </w:t>
      </w:r>
      <w:r w:rsidR="00715CF3">
        <w:rPr>
          <w:sz w:val="24"/>
        </w:rPr>
        <w:t xml:space="preserve">      </w:t>
      </w:r>
      <w:r w:rsidR="00222939">
        <w:rPr>
          <w:sz w:val="24"/>
        </w:rPr>
        <w:t xml:space="preserve"> </w:t>
      </w:r>
      <w:r>
        <w:rPr>
          <w:sz w:val="24"/>
        </w:rPr>
        <w:t>U Slav.Brodu,</w:t>
      </w:r>
      <w:r w:rsidR="00CD312B">
        <w:rPr>
          <w:sz w:val="24"/>
        </w:rPr>
        <w:t xml:space="preserve"> </w:t>
      </w:r>
      <w:r w:rsidR="003C5F54">
        <w:rPr>
          <w:sz w:val="24"/>
        </w:rPr>
        <w:t>20.veljače 2017</w:t>
      </w:r>
      <w:r>
        <w:rPr>
          <w:sz w:val="24"/>
        </w:rPr>
        <w:t>.g.</w:t>
      </w:r>
    </w:p>
    <w:p w:rsidRDefault="00507415" w:rsidR="00507415">
      <w:pPr>
        <w:rPr>
          <w:sz w:val="24"/>
        </w:rPr>
      </w:pPr>
      <w:r>
        <w:rPr>
          <w:sz w:val="24"/>
        </w:rPr>
        <w:t xml:space="preserve">                                                                           </w:t>
      </w:r>
      <w:r w:rsidR="00CD312B">
        <w:rPr>
          <w:sz w:val="24"/>
        </w:rPr>
        <w:tab/>
      </w:r>
      <w:r w:rsidR="00CD312B">
        <w:rPr>
          <w:sz w:val="24"/>
        </w:rPr>
        <w:tab/>
      </w:r>
      <w:r w:rsidR="00CD312B">
        <w:rPr>
          <w:sz w:val="24"/>
        </w:rPr>
        <w:tab/>
      </w:r>
      <w:r>
        <w:rPr>
          <w:sz w:val="24"/>
        </w:rPr>
        <w:t xml:space="preserve">    STEČAJNI SUDAC:</w:t>
      </w:r>
    </w:p>
    <w:p w:rsidRDefault="00507415" w:rsidP="00CD312B" w:rsidR="00CD312B">
      <w:pPr>
        <w:ind w:firstLine="720"/>
        <w:rPr>
          <w:sz w:val="24"/>
        </w:rPr>
      </w:pPr>
      <w:r>
        <w:rPr>
          <w:sz w:val="24"/>
        </w:rPr>
        <w:t xml:space="preserve">   </w:t>
      </w:r>
    </w:p>
    <w:p w:rsidRDefault="00BC4E18" w:rsidP="00222939" w:rsidR="00637967">
      <w:pPr>
        <w:ind w:firstLine="720"/>
        <w:rPr>
          <w:sz w:val="24"/>
        </w:rPr>
      </w:pPr>
      <w:r>
        <w:rPr>
          <w:sz w:val="24"/>
        </w:rPr>
        <w:tab/>
      </w:r>
      <w:r w:rsidR="00A636CD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</w:t>
      </w:r>
      <w:r w:rsidR="00CD312B">
        <w:rPr>
          <w:sz w:val="24"/>
        </w:rPr>
        <w:tab/>
      </w:r>
      <w:r>
        <w:rPr>
          <w:sz w:val="24"/>
        </w:rPr>
        <w:t xml:space="preserve">     </w:t>
      </w:r>
      <w:r w:rsidR="00222939">
        <w:rPr>
          <w:sz w:val="24"/>
        </w:rPr>
        <w:t xml:space="preserve"> </w:t>
      </w:r>
      <w:smartTag w:element="PersonName" w:uri="urn:schemas-microsoft-com:office:smarttags">
        <w:r w:rsidR="00CD312B">
          <w:rPr>
            <w:sz w:val="24"/>
          </w:rPr>
          <w:t>Vesna Vukelić</w:t>
        </w:r>
      </w:smartTag>
      <w:r w:rsidR="00222939">
        <w:rPr>
          <w:sz w:val="24"/>
        </w:rPr>
        <w:t xml:space="preserve"> </w:t>
      </w:r>
      <w:r w:rsidR="003C5F54">
        <w:rPr>
          <w:sz w:val="24"/>
        </w:rPr>
        <w:t xml:space="preserve"> </w:t>
      </w:r>
    </w:p>
    <w:p w:rsidRDefault="00637967" w:rsidP="00222939" w:rsidR="00637967">
      <w:pPr>
        <w:ind w:firstLine="720"/>
        <w:rPr>
          <w:sz w:val="24"/>
        </w:rPr>
      </w:pPr>
    </w:p>
    <w:p w:rsidRDefault="00A636CD" w:rsidP="00A636CD" w:rsidR="00A636CD">
      <w:pPr>
        <w:rPr>
          <w:sz w:val="24"/>
        </w:rPr>
      </w:pPr>
      <w:r>
        <w:rPr>
          <w:sz w:val="24"/>
        </w:rPr>
        <w:t>Dostaviti</w:t>
      </w:r>
      <w:r w:rsidR="003C5F54">
        <w:rPr>
          <w:sz w:val="24"/>
        </w:rPr>
        <w:t xml:space="preserve"> putem mrežne stanice e-Oglasna ploča sudova</w:t>
      </w:r>
      <w:r>
        <w:rPr>
          <w:sz w:val="24"/>
        </w:rPr>
        <w:t>:</w:t>
      </w:r>
    </w:p>
    <w:p w:rsidRDefault="000E7EC7" w:rsidP="00A636CD" w:rsidR="000E7EC7">
      <w:pPr>
        <w:rPr>
          <w:sz w:val="24"/>
        </w:rPr>
      </w:pPr>
      <w:r>
        <w:rPr>
          <w:sz w:val="24"/>
        </w:rPr>
        <w:t>1. steč.upravitelju</w:t>
      </w:r>
    </w:p>
    <w:p w:rsidRDefault="000E7EC7" w:rsidP="001117B2" w:rsidR="000E7EC7">
      <w:pPr>
        <w:rPr>
          <w:sz w:val="24"/>
          <w:szCs w:val="24"/>
        </w:rPr>
      </w:pPr>
      <w:r>
        <w:rPr>
          <w:sz w:val="24"/>
          <w:szCs w:val="24"/>
        </w:rPr>
        <w:t>2. razlučni vjerovnicima</w:t>
      </w:r>
      <w:r w:rsidR="006E2F53">
        <w:rPr>
          <w:sz w:val="24"/>
          <w:szCs w:val="24"/>
        </w:rPr>
        <w:t xml:space="preserve"> </w:t>
      </w:r>
    </w:p>
    <w:p w:rsidRDefault="000E7EC7" w:rsidP="000E7EC7" w:rsidR="000E7EC7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="00645F26">
        <w:rPr>
          <w:sz w:val="24"/>
          <w:szCs w:val="24"/>
        </w:rPr>
        <w:t>KentBank d.d. Zagreb</w:t>
      </w:r>
    </w:p>
    <w:p w:rsidRDefault="000E7EC7" w:rsidP="000E7EC7" w:rsidR="000E7EC7">
      <w:pPr>
        <w:ind w:left="360"/>
        <w:rPr>
          <w:sz w:val="24"/>
          <w:szCs w:val="24"/>
        </w:rPr>
      </w:pPr>
    </w:p>
    <w:sectPr w:rsidR="000E7EC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E0132"/>
    <w:multiLevelType w:val="hybridMultilevel"/>
    <w:tmpl w:val="1F8E09BA"/>
    <w:lvl w:tplc="F48088C2" w:ilvl="0">
      <w:start w:val="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D992ADC"/>
    <w:multiLevelType w:val="hybridMultilevel"/>
    <w:tmpl w:val="83749B4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145B2"/>
    <w:rsid w:val="000326E9"/>
    <w:rsid w:val="00042524"/>
    <w:rsid w:val="00066F2D"/>
    <w:rsid w:val="00077152"/>
    <w:rsid w:val="00083444"/>
    <w:rsid w:val="00096990"/>
    <w:rsid w:val="000B0AE3"/>
    <w:rsid w:val="000C3690"/>
    <w:rsid w:val="000E1659"/>
    <w:rsid w:val="000E5A9A"/>
    <w:rsid w:val="000E7EC7"/>
    <w:rsid w:val="0010409D"/>
    <w:rsid w:val="001117B2"/>
    <w:rsid w:val="00144CC6"/>
    <w:rsid w:val="001940E6"/>
    <w:rsid w:val="001C6A77"/>
    <w:rsid w:val="001F2F15"/>
    <w:rsid w:val="001F464E"/>
    <w:rsid w:val="001F5B81"/>
    <w:rsid w:val="00221B80"/>
    <w:rsid w:val="00222939"/>
    <w:rsid w:val="002233C5"/>
    <w:rsid w:val="0023242B"/>
    <w:rsid w:val="00290E56"/>
    <w:rsid w:val="002B01FA"/>
    <w:rsid w:val="002E11A3"/>
    <w:rsid w:val="003467ED"/>
    <w:rsid w:val="0038218B"/>
    <w:rsid w:val="003C2361"/>
    <w:rsid w:val="003C5F54"/>
    <w:rsid w:val="004270C6"/>
    <w:rsid w:val="004D15D4"/>
    <w:rsid w:val="004D73B9"/>
    <w:rsid w:val="004E6AE8"/>
    <w:rsid w:val="004F3694"/>
    <w:rsid w:val="00507415"/>
    <w:rsid w:val="00507A61"/>
    <w:rsid w:val="00507F77"/>
    <w:rsid w:val="0053031C"/>
    <w:rsid w:val="00561755"/>
    <w:rsid w:val="00562F27"/>
    <w:rsid w:val="00584170"/>
    <w:rsid w:val="00597C8E"/>
    <w:rsid w:val="005A37B0"/>
    <w:rsid w:val="005E27DF"/>
    <w:rsid w:val="005E4255"/>
    <w:rsid w:val="005F612B"/>
    <w:rsid w:val="006015DB"/>
    <w:rsid w:val="00604ED9"/>
    <w:rsid w:val="0060559E"/>
    <w:rsid w:val="0061716E"/>
    <w:rsid w:val="00635B3F"/>
    <w:rsid w:val="00637967"/>
    <w:rsid w:val="006414F0"/>
    <w:rsid w:val="00644AE5"/>
    <w:rsid w:val="00645F12"/>
    <w:rsid w:val="00645F26"/>
    <w:rsid w:val="00651BA4"/>
    <w:rsid w:val="006528AC"/>
    <w:rsid w:val="00653444"/>
    <w:rsid w:val="006571A4"/>
    <w:rsid w:val="00670E9F"/>
    <w:rsid w:val="00676A20"/>
    <w:rsid w:val="00676CF7"/>
    <w:rsid w:val="006C58D0"/>
    <w:rsid w:val="006C5B58"/>
    <w:rsid w:val="006E2F53"/>
    <w:rsid w:val="006F2CF7"/>
    <w:rsid w:val="007006C4"/>
    <w:rsid w:val="00700D70"/>
    <w:rsid w:val="007136CC"/>
    <w:rsid w:val="00715CF3"/>
    <w:rsid w:val="00723D33"/>
    <w:rsid w:val="007B4BB1"/>
    <w:rsid w:val="007C19DB"/>
    <w:rsid w:val="007C550C"/>
    <w:rsid w:val="007E195E"/>
    <w:rsid w:val="00875371"/>
    <w:rsid w:val="00883A69"/>
    <w:rsid w:val="008E50C1"/>
    <w:rsid w:val="008F1B23"/>
    <w:rsid w:val="00943447"/>
    <w:rsid w:val="00957DB9"/>
    <w:rsid w:val="009A2CE1"/>
    <w:rsid w:val="009A2D35"/>
    <w:rsid w:val="009A5550"/>
    <w:rsid w:val="00A1126B"/>
    <w:rsid w:val="00A262D2"/>
    <w:rsid w:val="00A27BFD"/>
    <w:rsid w:val="00A3319B"/>
    <w:rsid w:val="00A44759"/>
    <w:rsid w:val="00A5326A"/>
    <w:rsid w:val="00A62064"/>
    <w:rsid w:val="00A636CD"/>
    <w:rsid w:val="00A73FFF"/>
    <w:rsid w:val="00A827DA"/>
    <w:rsid w:val="00AE6097"/>
    <w:rsid w:val="00B119E9"/>
    <w:rsid w:val="00B53FB9"/>
    <w:rsid w:val="00B66A63"/>
    <w:rsid w:val="00B8012E"/>
    <w:rsid w:val="00BA37CA"/>
    <w:rsid w:val="00BC4E18"/>
    <w:rsid w:val="00BD3A92"/>
    <w:rsid w:val="00C04B0F"/>
    <w:rsid w:val="00C11053"/>
    <w:rsid w:val="00C46BA6"/>
    <w:rsid w:val="00C736B8"/>
    <w:rsid w:val="00C74934"/>
    <w:rsid w:val="00C80B5A"/>
    <w:rsid w:val="00CA0278"/>
    <w:rsid w:val="00CD312B"/>
    <w:rsid w:val="00CD50C5"/>
    <w:rsid w:val="00CE7CC0"/>
    <w:rsid w:val="00CF1EE9"/>
    <w:rsid w:val="00CF39E4"/>
    <w:rsid w:val="00D100CB"/>
    <w:rsid w:val="00D16B30"/>
    <w:rsid w:val="00D40A96"/>
    <w:rsid w:val="00D6479D"/>
    <w:rsid w:val="00D6783A"/>
    <w:rsid w:val="00D67D06"/>
    <w:rsid w:val="00D93206"/>
    <w:rsid w:val="00DA70C4"/>
    <w:rsid w:val="00DB5110"/>
    <w:rsid w:val="00DE0D19"/>
    <w:rsid w:val="00E20531"/>
    <w:rsid w:val="00E26CAD"/>
    <w:rsid w:val="00E51167"/>
    <w:rsid w:val="00E73DE3"/>
    <w:rsid w:val="00E777B6"/>
    <w:rsid w:val="00EA2ED3"/>
    <w:rsid w:val="00EA4AA3"/>
    <w:rsid w:val="00EC23EA"/>
    <w:rsid w:val="00F2466F"/>
    <w:rsid w:val="00F40E3B"/>
    <w:rsid w:val="00F515D4"/>
    <w:rsid w:val="00F7670F"/>
    <w:rsid w:val="00F7700A"/>
    <w:rsid w:val="00FD2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78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78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783A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78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78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78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78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783A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78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78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2012.</izvorni_sadrzaj>
    <derivirana_varijabla naziv="DomainObject.Predmet.DatumOsnivanja_1">15.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St-261/2012</izvorni_sadrzaj>
    <derivirana_varijabla naziv="DomainObject.Predmet.OznakaBroj_1">St-261/2012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IZGRADNJA d.o.o.SLAVONSKI BROD</izvorni_sadrzaj>
    <derivirana_varijabla naziv="DomainObject.Predmet.ProtustrankaFormated_1">  IZGRADNJA d.o.o.SLAVONSKI BROD</derivirana_varijabla>
  </DomainObject.Predmet.ProtustrankaFormated>
  <DomainObject.Predmet.ProtustrankaFormatedOIB>
    <izvorni_sadrzaj>  IZGRADNJA d.o.o.SLAVONSKI BROD, OIB 47157883730</izvorni_sadrzaj>
    <derivirana_varijabla naziv="DomainObject.Predmet.ProtustrankaFormatedOIB_1">  IZGRADNJA d.o.o.SLAVONSKI BROD, OIB 47157883730</derivirana_varijabla>
  </DomainObject.Predmet.ProtustrankaFormatedOIB>
  <DomainObject.Predmet.ProtustrankaFormatedWithAdress>
    <izvorni_sadrzaj> IZGRADNJA d.o.o.SLAVONSKI BROD, dr.M.Budaka 1/A, 35000 Slavonski Brod</izvorni_sadrzaj>
    <derivirana_varijabla naziv="DomainObject.Predmet.ProtustrankaFormatedWithAdress_1"> IZGRADNJA d.o.o.SLAVONSKI BROD, dr.M.Budaka 1/A, 35000 Slavonski Brod</derivirana_varijabla>
  </DomainObject.Predmet.ProtustrankaFormatedWithAdress>
  <DomainObject.Predmet.ProtustrankaFormatedWithAdressOIB>
    <izvorni_sadrzaj> IZGRADNJA d.o.o.SLAVONSKI BROD, OIB 47157883730, dr.M.Budaka 1/A, 35000 Slavonski Brod</izvorni_sadrzaj>
    <derivirana_varijabla naziv="DomainObject.Predmet.ProtustrankaFormatedWithAdressOIB_1"> IZGRADNJA d.o.o.SLAVONSKI BROD, OIB 47157883730, dr.M.Budaka 1/A, 35000 Slavonski Brod</derivirana_varijabla>
  </DomainObject.Predmet.ProtustrankaFormatedWithAdressOIB>
  <DomainObject.Predmet.ProtustrankaWithAdress>
    <izvorni_sadrzaj>IZGRADNJA d.o.o.SLAVONSKI BROD dr.M.Budaka 1/A, 35000 Slavonski Brod</izvorni_sadrzaj>
    <derivirana_varijabla naziv="DomainObject.Predmet.ProtustrankaWithAdress_1">IZGRADNJA d.o.o.SLAVONSKI BROD dr.M.Budaka 1/A, 35000 Slavonski Brod</derivirana_varijabla>
  </DomainObject.Predmet.ProtustrankaWithAdress>
  <DomainObject.Predmet.ProtustrankaWithAdressOIB>
    <izvorni_sadrzaj>IZGRADNJA d.o.o.SLAVONSKI BROD, OIB 47157883730, dr.M.Budaka 1/A, 35000 Slavonski Brod</izvorni_sadrzaj>
    <derivirana_varijabla naziv="DomainObject.Predmet.ProtustrankaWithAdressOIB_1">IZGRADNJA d.o.o.SLAVONSKI BROD, OIB 47157883730, dr.M.Budaka 1/A, 35000 Slavonski Brod</derivirana_varijabla>
  </DomainObject.Predmet.ProtustrankaWithAdressOIB>
  <DomainObject.Predmet.ProtustrankaNazivFormated>
    <izvorni_sadrzaj>IZGRADNJA d.o.o.SLAVONSKI BROD</izvorni_sadrzaj>
    <derivirana_varijabla naziv="DomainObject.Predmet.ProtustrankaNazivFormated_1">IZGRADNJA d.o.o.SLAVONSKI BROD</derivirana_varijabla>
  </DomainObject.Predmet.ProtustrankaNazivFormated>
  <DomainObject.Predmet.ProtustrankaNazivFormatedOIB>
    <izvorni_sadrzaj>IZGRADNJA d.o.o.SLAVONSKI BROD, OIB 47157883730</izvorni_sadrzaj>
    <derivirana_varijabla naziv="DomainObject.Predmet.ProtustrankaNazivFormatedOIB_1">IZGRADNJA d.o.o.SLAVONSKI BROD, OIB 47157883730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SLAV.BROD</izvorni_sadrzaj>
    <derivirana_varijabla naziv="DomainObject.Predmet.StrankaFormated_1">  RH MINISTARSTVO FINANCIJA POREZNA UPRAVA PU SLAV.BROD</derivirana_varijabla>
  </DomainObject.Predmet.StrankaFormated>
  <DomainObject.Predmet.StrankaFormatedOIB>
    <izvorni_sadrzaj>  RH MINISTARSTVO FINANCIJA POREZNA UPRAVA PU SLAV.BROD</izvorni_sadrzaj>
    <derivirana_varijabla naziv="DomainObject.Predmet.StrankaFormatedOIB_1">  RH MINISTARSTVO FINANCIJA POREZNA UPRAVA PU SLAV.BROD</derivirana_varijabla>
  </DomainObject.Predmet.StrankaFormatedOIB>
  <DomainObject.Predmet.StrankaFormatedWithAdress>
    <izvorni_sadrzaj> RH MINISTARSTVO FINANCIJA POREZNA UPRAVA PU SLAV.BROD, 35000 Slavonski Brod</izvorni_sadrzaj>
    <derivirana_varijabla naziv="DomainObject.Predmet.StrankaFormatedWithAdress_1"> RH MINISTARSTVO FINANCIJA POREZNA UPRAVA PU SLAV.BROD, 35000 Slavonski Brod</derivirana_varijabla>
  </DomainObject.Predmet.StrankaFormatedWithAdress>
  <DomainObject.Predmet.StrankaFormatedWithAdressOIB>
    <izvorni_sadrzaj> RH MINISTARSTVO FINANCIJA POREZNA UPRAVA PU SLAV.BROD, 35000 Slavonski Brod</izvorni_sadrzaj>
    <derivirana_varijabla naziv="DomainObject.Predmet.StrankaFormatedWithAdressOIB_1"> RH MINISTARSTVO FINANCIJA POREZNA UPRAVA PU SLAV.BROD, 35000 Slavonski Brod</derivirana_varijabla>
  </DomainObject.Predmet.StrankaFormatedWithAdressOIB>
  <DomainObject.Predmet.StrankaWithAdress>
    <izvorni_sadrzaj>RH MINISTARSTVO FINANCIJA POREZNA UPRAVA PU SLAV.BROD 35000 Slavonski Brod</izvorni_sadrzaj>
    <derivirana_varijabla naziv="DomainObject.Predmet.StrankaWithAdress_1">RH MINISTARSTVO FINANCIJA POREZNA UPRAVA PU SLAV.BROD 35000 Slavonski Brod</derivirana_varijabla>
  </DomainObject.Predmet.StrankaWithAdress>
  <DomainObject.Predmet.StrankaWithAdressOIB>
    <izvorni_sadrzaj>RH MINISTARSTVO FINANCIJA POREZNA UPRAVA PU SLAV.BROD, 35000 Slavonski Brod</izvorni_sadrzaj>
    <derivirana_varijabla naziv="DomainObject.Predmet.StrankaWithAdressOIB_1">RH MINISTARSTVO FINANCIJA POREZNA UPRAVA PU SLAV.BROD, 35000 Slavonski Brod</derivirana_varijabla>
  </DomainObject.Predmet.StrankaWithAdressOIB>
  <DomainObject.Predmet.StrankaNazivFormated>
    <izvorni_sadrzaj>RH MINISTARSTVO FINANCIJA POREZNA UPRAVA PU SLAV.BROD</izvorni_sadrzaj>
    <derivirana_varijabla naziv="DomainObject.Predmet.StrankaNazivFormated_1">RH MINISTARSTVO FINANCIJA POREZNA UPRAVA PU SLAV.BROD</derivirana_varijabla>
  </DomainObject.Predmet.StrankaNazivFormated>
  <DomainObject.Predmet.StrankaNazivFormatedOIB>
    <izvorni_sadrzaj>RH MINISTARSTVO FINANCIJA POREZNA UPRAVA PU SLAV.BROD</izvorni_sadrzaj>
    <derivirana_varijabla naziv="DomainObject.Predmet.StrankaNazivFormatedOIB_1">RH MINISTARSTVO FINANCIJA POREZNA UPRAVA PU SLAV.BROD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 MINISTARSTVO FINANCIJA POREZNA UPRAVA PU SLAV.BROD</item>
    </izvorni_sadrzaj>
    <derivirana_varijabla naziv="DomainObject.Predmet.StrankaListFormated_1">
      <item>RH MINISTARSTVO FINANCIJA POREZNA UPRAVA PU SLAV.BROD</item>
    </derivirana_varijabla>
  </DomainObject.Predmet.StrankaListFormated>
  <DomainObject.Predmet.StrankaListFormatedOIB>
    <izvorni_sadrzaj>
      <item>RH MINISTARSTVO FINANCIJA POREZNA UPRAVA PU SLAV.BROD</item>
    </izvorni_sadrzaj>
    <derivirana_varijabla naziv="DomainObject.Predmet.StrankaListFormatedOIB_1">
      <item>RH MINISTARSTVO FINANCIJA POREZNA UPRAVA PU SLAV.BROD</item>
    </derivirana_varijabla>
  </DomainObject.Predmet.StrankaListFormatedOIB>
  <DomainObject.Predmet.StrankaListFormatedWithAdress>
    <izvorni_sadrzaj>
      <item>RH MINISTARSTVO FINANCIJA POREZNA UPRAVA PU SLAV.BROD, 35000 Slavonski Brod</item>
    </izvorni_sadrzaj>
    <derivirana_varijabla naziv="DomainObject.Predmet.StrankaListFormatedWithAdress_1">
      <item>RH MINISTARSTVO FINANCIJA POREZNA UPRAVA PU SLAV.BROD, 35000 Slavonski Brod</item>
    </derivirana_varijabla>
  </DomainObject.Predmet.StrankaListFormatedWithAdress>
  <DomainObject.Predmet.StrankaListFormatedWithAdressOIB>
    <izvorni_sadrzaj>
      <item>RH MINISTARSTVO FINANCIJA POREZNA UPRAVA PU SLAV.BROD, 35000 Slavonski Brod</item>
    </izvorni_sadrzaj>
    <derivirana_varijabla naziv="DomainObject.Predmet.StrankaListFormatedWithAdressOIB_1">
      <item>RH MINISTARSTVO FINANCIJA POREZNA UPRAVA PU SLAV.BROD, 35000 Slavonski Brod</item>
    </derivirana_varijabla>
  </DomainObject.Predmet.StrankaListFormatedWithAdressOIB>
  <DomainObject.Predmet.StrankaListNazivFormated>
    <izvorni_sadrzaj>
      <item>RH MINISTARSTVO FINANCIJA POREZNA UPRAVA PU SLAV.BROD</item>
    </izvorni_sadrzaj>
    <derivirana_varijabla naziv="DomainObject.Predmet.StrankaListNazivFormated_1">
      <item>RH MINISTARSTVO FINANCIJA POREZNA UPRAVA PU SLAV.BROD</item>
    </derivirana_varijabla>
  </DomainObject.Predmet.StrankaListNazivFormated>
  <DomainObject.Predmet.StrankaListNazivFormatedOIB>
    <izvorni_sadrzaj>
      <item>RH MINISTARSTVO FINANCIJA POREZNA UPRAVA PU SLAV.BROD</item>
    </izvorni_sadrzaj>
    <derivirana_varijabla naziv="DomainObject.Predmet.StrankaListNazivFormatedOIB_1">
      <item>RH MINISTARSTVO FINANCIJA POREZNA UPRAVA PU SLAV.BROD</item>
    </derivirana_varijabla>
  </DomainObject.Predmet.StrankaListNazivFormatedOIB>
  <DomainObject.Predmet.ProtuStrankaListFormated>
    <izvorni_sadrzaj>
      <item>IZGRADNJA d.o.o.SLAVONSKI BROD</item>
    </izvorni_sadrzaj>
    <derivirana_varijabla naziv="DomainObject.Predmet.ProtuStrankaListFormated_1">
      <item>IZGRADNJA d.o.o.SLAVONSKI BROD</item>
    </derivirana_varijabla>
  </DomainObject.Predmet.ProtuStrankaListFormated>
  <DomainObject.Predmet.ProtuStrankaListFormatedOIB>
    <izvorni_sadrzaj>
      <item>IZGRADNJA d.o.o.SLAVONSKI BROD, OIB 47157883730</item>
    </izvorni_sadrzaj>
    <derivirana_varijabla naziv="DomainObject.Predmet.ProtuStrankaListFormatedOIB_1">
      <item>IZGRADNJA d.o.o.SLAVONSKI BROD, OIB 47157883730</item>
    </derivirana_varijabla>
  </DomainObject.Predmet.ProtuStrankaListFormatedOIB>
  <DomainObject.Predmet.ProtuStrankaListFormatedWithAdress>
    <izvorni_sadrzaj>
      <item>IZGRADNJA d.o.o.SLAVONSKI BROD, dr.M.Budaka 1/A, 35000 Slavonski Brod</item>
    </izvorni_sadrzaj>
    <derivirana_varijabla naziv="DomainObject.Predmet.ProtuStrankaListFormatedWithAdress_1">
      <item>IZGRADNJA d.o.o.SLAVONSKI BROD, dr.M.Budaka 1/A, 35000 Slavonski Brod</item>
    </derivirana_varijabla>
  </DomainObject.Predmet.ProtuStrankaListFormatedWithAdress>
  <DomainObject.Predmet.ProtuStrankaListFormatedWithAdressOIB>
    <izvorni_sadrzaj>
      <item>IZGRADNJA d.o.o.SLAVONSKI BROD, OIB 47157883730, dr.M.Budaka 1/A, 35000 Slavonski Brod</item>
    </izvorni_sadrzaj>
    <derivirana_varijabla naziv="DomainObject.Predmet.ProtuStrankaListFormatedWithAdressOIB_1">
      <item>IZGRADNJA d.o.o.SLAVONSKI BROD, OIB 47157883730, dr.M.Budaka 1/A, 35000 Slavonski Brod</item>
    </derivirana_varijabla>
  </DomainObject.Predmet.ProtuStrankaListFormatedWithAdressOIB>
  <DomainObject.Predmet.ProtuStrankaListNazivFormated>
    <izvorni_sadrzaj>
      <item>IZGRADNJA d.o.o.SLAVONSKI BROD</item>
    </izvorni_sadrzaj>
    <derivirana_varijabla naziv="DomainObject.Predmet.ProtuStrankaListNazivFormated_1">
      <item>IZGRADNJA d.o.o.SLAVONSKI BROD</item>
    </derivirana_varijabla>
  </DomainObject.Predmet.ProtuStrankaListNazivFormated>
  <DomainObject.Predmet.ProtuStrankaListNazivFormatedOIB>
    <izvorni_sadrzaj>
      <item>IZGRADNJA d.o.o.SLAVONSKI BROD, OIB 47157883730</item>
    </izvorni_sadrzaj>
    <derivirana_varijabla naziv="DomainObject.Predmet.ProtuStrankaListNazivFormatedOIB_1">
      <item>IZGRADNJA d.o.o.SLAVONSKI BROD, OIB 47157883730</item>
    </derivirana_varijabla>
  </DomainObject.Predmet.ProtuStrankaListNazivFormatedOIB>
  <DomainObject.Predmet.OstaliList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</izvorni_sadrzaj>
    <derivirana_varijabla naziv="DomainObject.Predmet.OstaliList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</derivirana_varijabla>
  </DomainObject.Predmet.OstaliListFormated>
  <DomainObject.Predmet.OstaliList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</izvorni_sadrzaj>
    <derivirana_varijabla naziv="DomainObject.Predmet.OstaliList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</derivirana_varijabla>
  </DomainObject.Predmet.OstaliListFormatedOIB>
  <DomainObject.Predmet.OstaliListFormatedWithAdress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</izvorni_sadrzaj>
    <derivirana_varijabla naziv="DomainObject.Predmet.OstaliListFormatedWithAdress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</derivirana_varijabla>
  </DomainObject.Predmet.OstaliListFormatedWithAdress>
  <DomainObject.Predmet.OstaliListFormatedWithAdress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</izvorni_sadrzaj>
    <derivirana_varijabla naziv="DomainObject.Predmet.OstaliListFormatedWithAdress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</derivirana_varijabla>
  </DomainObject.Predmet.OstaliListFormatedWithAdressOIB>
  <DomainObject.Predmet.OstaliListNaziv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</izvorni_sadrzaj>
    <derivirana_varijabla naziv="DomainObject.Predmet.OstaliListNaziv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</derivirana_varijabla>
  </DomainObject.Predmet.OstaliListNazivFormated>
  <DomainObject.Predmet.OstaliListNaziv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</izvorni_sadrzaj>
    <derivirana_varijabla naziv="DomainObject.Predmet.OstaliListNaziv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SLAV.BROD</izvorni_sadrzaj>
    <derivirana_varijabla naziv="DomainObject.Predmet.StrankaIDrugi_1">RH MINISTARSTVO FINANCIJA POREZNA UPRAVA PU SLAV.BROD</derivirana_varijabla>
  </DomainObject.Predmet.StrankaIDrugi>
  <DomainObject.Predmet.ProtustrankaIDrugi>
    <izvorni_sadrzaj>IZGRADNJA d.o.o.SLAVONSKI BROD</izvorni_sadrzaj>
    <derivirana_varijabla naziv="DomainObject.Predmet.ProtustrankaIDrugi_1">IZGRADNJA d.o.o.SLAVONSKI BROD</derivirana_varijabla>
  </DomainObject.Predmet.ProtustrankaIDrugi>
  <DomainObject.Predmet.StrankaIDrugiAdressOIB>
    <izvorni_sadrzaj>RH MINISTARSTVO FINANCIJA POREZNA UPRAVA PU SLAV.BROD, 35000 Slavonski Brod</izvorni_sadrzaj>
    <derivirana_varijabla naziv="DomainObject.Predmet.StrankaIDrugiAdressOIB_1">RH MINISTARSTVO FINANCIJA POREZNA UPRAVA PU SLAV.BROD, 35000 Slavonski Brod</derivirana_varijabla>
  </DomainObject.Predmet.StrankaIDrugiAdressOIB>
  <DomainObject.Predmet.ProtustrankaIDrugiAdressOIB>
    <izvorni_sadrzaj>IZGRADNJA d.o.o.SLAVONSKI BROD, OIB 47157883730, dr.M.Budaka 1/A, 35000 Slavonski Brod</izvorni_sadrzaj>
    <derivirana_varijabla naziv="DomainObject.Predmet.ProtustrankaIDrugiAdressOIB_1">IZGRADNJA d.o.o.SLAVONSKI BROD, OIB 47157883730, dr.M.Budaka 1/A,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</izvorni_sadrzaj>
    <derivirana_varijabla naziv="DomainObject.Predmet.SudioniciListNaziv_1"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</derivirana_varijabla>
  </DomainObject.Predmet.SudioniciListNaziv>
  <DomainObject.Predmet.SudioniciListAdressOIB>
    <izvorni_sadrzaj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</izvorni_sadrzaj>
    <derivirana_varijabla naziv="DomainObject.Predmet.SudioniciListAdressOIB_1"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</izvorni_sadrzaj>
    <derivirana_varijabla naziv="DomainObject.Predmet.SudioniciListNazivOIB_1"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229</properties:Words>
  <properties:Characters>1247</properties:Characters>
  <properties:Lines>42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2017-02-20T12:08:00Z</dcterms:created>
  <dc:creator>Trgovacki sud</dc:creator>
  <cp:lastModifiedBy>wsadmin</cp:lastModifiedBy>
  <cp:lastPrinted>2017-02-20T12:08:00Z</cp:lastPrinted>
  <dcterms:modified xmlns:xsi="http://www.w3.org/2001/XMLSchema-instance" xsi:type="dcterms:W3CDTF">2017-02-20T12:09:00Z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