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1b64" w14:paraId="2781b64" w:rsidRDefault="00AE649C" w:rsidP="00D017DA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D017D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17DA" w:rsidP="00D017DA" w:rsidR="00D017DA">
      <w:pPr>
        <w:spacing w:after="0"/>
      </w:pPr>
    </w:p>
    <w:p w:rsidRDefault="00D017DA" w:rsidP="00D017DA" w:rsidR="00D017DA">
      <w:pPr>
        <w:spacing w:after="0"/>
      </w:pPr>
    </w:p>
    <w:p w:rsidRDefault="00D017DA" w:rsidP="00D017DA" w:rsidR="00D017DA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D017DA" w:rsidP="00D017DA" w:rsidR="00D017DA">
      <w:pPr>
        <w:spacing w:after="0"/>
        <w:ind w:firstLine="5245"/>
        <w:jc w:val="right"/>
      </w:pPr>
      <w:r>
        <w:t xml:space="preserve">                       2 St-105/2017-3.</w:t>
      </w: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center"/>
      </w:pPr>
      <w:r>
        <w:t>U  I M E   R E P U B L I K E   H R V A T S K E</w:t>
      </w:r>
    </w:p>
    <w:p w:rsidRDefault="00D017DA" w:rsidP="00D017DA" w:rsidR="00D017DA">
      <w:pPr>
        <w:spacing w:after="0"/>
        <w:jc w:val="center"/>
      </w:pPr>
    </w:p>
    <w:p w:rsidRDefault="00D017DA" w:rsidP="00D017DA" w:rsidR="00D017DA">
      <w:pPr>
        <w:spacing w:after="0"/>
        <w:jc w:val="center"/>
      </w:pPr>
      <w:r>
        <w:t xml:space="preserve"> R J E Š E N J E</w:t>
      </w: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both"/>
      </w:pPr>
      <w:r>
        <w:t xml:space="preserve">TRGOVAČKI SUD U BJELOVARU, po sudskom savjetniku Miroslavu Lovrekoviću, u skraćenom stečajnom postupku nad dužnikom OŠLAJ jednostavno društvo s ograničenom odgovornošću za usluge, Zagreb, Vukomerečka cesta 40,  MBS: 080868154, OIB: 30925025580, dana 08. svibnja 2017. godine  </w:t>
      </w: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center"/>
      </w:pPr>
      <w:r>
        <w:t>r i j e š i o   j e</w:t>
      </w: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both"/>
        <w:rPr>
          <w:szCs w:val="20"/>
        </w:rPr>
      </w:pPr>
      <w:r>
        <w:tab/>
        <w:t>I. Otvara se stečajni postupak nad dužnikom OŠLAJ jednostavno društvo s ograničenom odgovornošću za usluge, Zagreb, Vukomerečka cesta 40,  MBS: 080868154, OIB: 30925025580.</w:t>
      </w: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both"/>
      </w:pPr>
      <w:r>
        <w:tab/>
        <w:t xml:space="preserve">II. Za stečajnog upravitelja imenuje se JUGOSLAV PURAN, Bjelovar, Josipa Jelačića 12, OIB:70582689973. </w:t>
      </w: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both"/>
        <w:rPr>
          <w:szCs w:val="20"/>
        </w:rPr>
      </w:pPr>
      <w:r>
        <w:tab/>
        <w:t>III. Zaključuje se stečajni postupak nad dužnikom OŠLAJ jednostavno društvo s ograničenom odgovornošću za usluge, Zagreb, Vukomerečka cesta 40,  MBS: 080868154, OIB: 30925025580.</w:t>
      </w: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both"/>
        <w:rPr>
          <w:lang w:val="en-GB"/>
        </w:rPr>
      </w:pPr>
      <w:r>
        <w:tab/>
        <w:t>IV. Stečajni postupak je otvoren i zaključen s danom 08. svibnja 2017. godine u 11,00 sati, kada je ovo rješenje objavljeno na e-oglasnoj ploči ovoga suda.</w:t>
      </w:r>
    </w:p>
    <w:p w:rsidRDefault="00D017DA" w:rsidP="00D017DA" w:rsidR="00D017DA">
      <w:pPr>
        <w:pStyle w:val="Bezproreda"/>
        <w:spacing w:after="0"/>
        <w:jc w:val="both"/>
      </w:pPr>
    </w:p>
    <w:p w:rsidRDefault="00D017DA" w:rsidP="00D017DA" w:rsidR="00D017DA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017DA" w:rsidP="00D017DA" w:rsidR="00D017DA">
      <w:pPr>
        <w:spacing w:after="0"/>
        <w:jc w:val="both"/>
        <w:rPr>
          <w:rFonts w:cs="Times New Roman"/>
        </w:rPr>
      </w:pPr>
    </w:p>
    <w:p w:rsidRDefault="00D017DA" w:rsidP="00D017DA" w:rsidR="00D017DA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center"/>
      </w:pPr>
      <w:r>
        <w:t>Obrazloženje</w:t>
      </w:r>
    </w:p>
    <w:p w:rsidRDefault="00D017DA" w:rsidP="00D017DA" w:rsidR="00D017DA">
      <w:pPr>
        <w:spacing w:after="0"/>
        <w:jc w:val="center"/>
      </w:pPr>
    </w:p>
    <w:p w:rsidRDefault="00D017DA" w:rsidP="00D017DA" w:rsidR="00D017DA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St-105/2017-2, koji je objavljen na mrežnoj stranici e-</w:t>
      </w:r>
      <w:r>
        <w:lastRenderedPageBreak/>
        <w:t>oglasna ploča Trgovačkog suda u Bjelovaru 17.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ind w:firstLine="5245"/>
        <w:jc w:val="right"/>
      </w:pPr>
      <w:r>
        <w:t xml:space="preserve">                       2 St-105/2017-3.</w:t>
      </w: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017DA" w:rsidP="00D017DA" w:rsidR="00D017DA">
      <w:pPr>
        <w:pStyle w:val="Bezproreda"/>
        <w:spacing w:after="0"/>
        <w:jc w:val="both"/>
      </w:pPr>
    </w:p>
    <w:p w:rsidRDefault="00D017DA" w:rsidP="00D017DA" w:rsidR="00D017D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017DA" w:rsidP="00D017DA" w:rsidR="00D017DA">
      <w:pPr>
        <w:spacing w:after="0"/>
        <w:ind w:firstLine="851"/>
        <w:jc w:val="both"/>
      </w:pPr>
    </w:p>
    <w:p w:rsidRDefault="00D017DA" w:rsidP="00D017DA" w:rsidR="00D017DA">
      <w:pPr>
        <w:spacing w:after="0"/>
        <w:jc w:val="center"/>
      </w:pPr>
      <w:r>
        <w:t>U Bjelovaru, 08. svibnja 2017. godine.</w:t>
      </w: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ind w:firstLine="720" w:left="4320"/>
      </w:pPr>
      <w:r>
        <w:t>SUDSKI SAVJETNIK</w:t>
      </w:r>
    </w:p>
    <w:p w:rsidRDefault="00D017DA" w:rsidP="00D017DA" w:rsidR="00D017DA">
      <w:pPr>
        <w:spacing w:after="0"/>
        <w:ind w:firstLine="4111"/>
      </w:pPr>
      <w:r>
        <w:tab/>
        <w:t xml:space="preserve">     MIROSLAV LOVREKOVIĆ, v.r.</w:t>
      </w:r>
    </w:p>
    <w:p w:rsidRDefault="00D017DA" w:rsidP="00D017DA" w:rsidR="00D017D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017DA" w:rsidP="00D017DA" w:rsidR="00D017D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017DA" w:rsidP="00D017DA" w:rsidR="00D017D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017DA" w:rsidP="00D017DA" w:rsidR="00D017DA">
      <w:pPr>
        <w:spacing w:after="0"/>
        <w:jc w:val="both"/>
      </w:pPr>
    </w:p>
    <w:p w:rsidRDefault="00D017DA" w:rsidP="00D017DA" w:rsidR="00D017DA">
      <w:pPr>
        <w:spacing w:after="0"/>
        <w:jc w:val="both"/>
      </w:pPr>
    </w:p>
    <w:p w:rsidRDefault="00D017DA" w:rsidP="00D017DA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</w:t>
      </w:r>
      <w:r>
        <w:t>ac Trgovačkog suda u Bjelovaru.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17DA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28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St-105/2017-3</izvorni_sadrzaj>
    <derivirana_varijabla naziv="DomainObject.Oznaka_1">St-105/2017-3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OŠLAJ j.d.o.o. za usluge zastupanog po punomoćniku Suzana Ošlaj</izvorni_sadrzaj>
    <derivirana_varijabla naziv="DomainObject.Predmet.ProtustrankaFormated_1">  OŠLAJ j.d.o.o. za usluge zastupanog po punomoćniku Suzana Ošlaj</derivirana_varijabla>
  </DomainObject.Predmet.ProtustrankaFormated>
  <DomainObject.Predmet.ProtustrankaFormatedOIB>
    <izvorni_sadrzaj>  OŠLAJ j.d.o.o. za usluge, OIB 30925025580 zastupanog po punomoćniku Suzana Ošlaj</izvorni_sadrzaj>
    <derivirana_varijabla naziv="DomainObject.Predmet.ProtustrankaFormatedOIB_1">  OŠLAJ j.d.o.o. za usluge, OIB 30925025580 zastupanog po punomoćniku Suzana Ošlaj</derivirana_varijabla>
  </DomainObject.Predmet.ProtustrankaFormatedOIB>
  <DomainObject.Predmet.ProtustrankaFormatedWithAdress>
    <izvorni_sadrzaj> OŠLAJ j.d.o.o. za usluge, Vukomerečka cesta 40, 10000 Zagreb zastupanog po punomoćniku Suzana Ošlaj</izvorni_sadrzaj>
    <derivirana_varijabla naziv="DomainObject.Predmet.ProtustrankaFormatedWithAdress_1"> OŠLAJ j.d.o.o. za usluge, Vukomerečka cesta 40, 10000 Zagreb zastupanog po punomoćniku Suzana Ošlaj</derivirana_varijabla>
  </DomainObject.Predmet.ProtustrankaFormatedWithAdress>
  <DomainObject.Predmet.ProtustrankaFormatedWithAdressOIB>
    <izvorni_sadrzaj> OŠLAJ j.d.o.o. za usluge, OIB 30925025580, Vukomerečka cesta 40, 10000 Zagreb zastupanog po punomoćniku Suzana Ošlaj</izvorni_sadrzaj>
    <derivirana_varijabla naziv="DomainObject.Predmet.ProtustrankaFormatedWithAdressOIB_1"> OŠLAJ j.d.o.o. za usluge, OIB 30925025580, Vukomerečka cesta 40, 10000 Zagreb zastupanog po punomoćniku Suzana Ošlaj</derivirana_varijabla>
  </DomainObject.Predmet.ProtustrankaFormatedWithAdressOIB>
  <DomainObject.Predmet.ProtustrankaWithAdress>
    <izvorni_sadrzaj>OŠLAJ j.d.o.o. za usluge Vukomerečka cesta 40, 10000 Zagreb</izvorni_sadrzaj>
    <derivirana_varijabla naziv="DomainObject.Predmet.ProtustrankaWithAdress_1">OŠLAJ j.d.o.o. za usluge Vukomerečka cesta 40, 10000 Zagreb</derivirana_varijabla>
  </DomainObject.Predmet.ProtustrankaWithAdress>
  <DomainObject.Predmet.ProtustrankaWithAdressOIB>
    <izvorni_sadrzaj>OŠLAJ j.d.o.o. za usluge, OIB 30925025580, Vukomerečka cesta 40, 10000 Zagreb</izvorni_sadrzaj>
    <derivirana_varijabla naziv="DomainObject.Predmet.ProtustrankaWithAdressOIB_1">OŠLAJ j.d.o.o. za usluge, OIB 30925025580, Vukomerečka cesta 40, 10000 Zagreb</derivirana_varijabla>
  </DomainObject.Predmet.ProtustrankaWithAdressOIB>
  <DomainObject.Predmet.ProtustrankaNazivFormated>
    <izvorni_sadrzaj>OŠLAJ j.d.o.o. za usluge</izvorni_sadrzaj>
    <derivirana_varijabla naziv="DomainObject.Predmet.ProtustrankaNazivFormated_1">OŠLAJ j.d.o.o. za usluge</derivirana_varijabla>
  </DomainObject.Predmet.ProtustrankaNazivFormated>
  <DomainObject.Predmet.ProtustrankaNazivFormatedOIB>
    <izvorni_sadrzaj>OŠLAJ j.d.o.o. za usluge, OIB 30925025580</izvorni_sadrzaj>
    <derivirana_varijabla naziv="DomainObject.Predmet.ProtustrankaNazivFormatedOIB_1">OŠLAJ j.d.o.o. za usluge, OIB 30925025580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OŠLAJ j.d.o.o. za usluge zastupanog po punomoćniku Suzana Ošlaj</item>
    </izvorni_sadrzaj>
    <derivirana_varijabla naziv="DomainObject.Predmet.ProtuStrankaListFormated_1">
      <item>OŠLAJ j.d.o.o. za usluge zastupanog po punomoćniku Suzana Ošlaj</item>
    </derivirana_varijabla>
  </DomainObject.Predmet.ProtuStrankaListFormated>
  <DomainObject.Predmet.ProtuStrankaListFormatedOIB>
    <izvorni_sadrzaj>
      <item>OŠLAJ j.d.o.o. za usluge, OIB 30925025580 zastupanog po punomoćniku Suzana Ošlaj</item>
    </izvorni_sadrzaj>
    <derivirana_varijabla naziv="DomainObject.Predmet.ProtuStrankaListFormatedOIB_1">
      <item>OŠLAJ j.d.o.o. za usluge, OIB 30925025580 zastupanog po punomoćniku Suzana Ošlaj</item>
    </derivirana_varijabla>
  </DomainObject.Predmet.ProtuStrankaListFormatedOIB>
  <DomainObject.Predmet.ProtuStrankaListFormatedWithAdress>
    <izvorni_sadrzaj>
      <item>OŠLAJ j.d.o.o. za usluge, Vukomerečka cesta 40, 10000 Zagreb zastupanog po punomoćniku Suzana Ošlaj</item>
    </izvorni_sadrzaj>
    <derivirana_varijabla naziv="DomainObject.Predmet.ProtuStrankaListFormatedWithAdress_1">
      <item>OŠLAJ j.d.o.o. za usluge, Vukomerečka cesta 40, 10000 Zagreb zastupanog po punomoćniku Suzana Ošlaj</item>
    </derivirana_varijabla>
  </DomainObject.Predmet.ProtuStrankaListFormatedWithAdress>
  <DomainObject.Predmet.ProtuStrankaListFormatedWithAdressOIB>
    <izvorni_sadrzaj>
      <item>OŠLAJ j.d.o.o. za usluge, OIB 30925025580, Vukomerečka cesta 40, 10000 Zagreb zastupanog po punomoćniku Suzana Ošlaj</item>
    </izvorni_sadrzaj>
    <derivirana_varijabla naziv="DomainObject.Predmet.ProtuStrankaListFormatedWithAdressOIB_1">
      <item>OŠLAJ j.d.o.o. za usluge, OIB 30925025580, Vukomerečka cesta 40, 10000 Zagreb zastupanog po punomoćniku Suzana Ošlaj</item>
    </derivirana_varijabla>
  </DomainObject.Predmet.ProtuStrankaListFormatedWithAdressOIB>
  <DomainObject.Predmet.ProtuStrankaListNazivFormated>
    <izvorni_sadrzaj>
      <item>OŠLAJ j.d.o.o. za usluge</item>
    </izvorni_sadrzaj>
    <derivirana_varijabla naziv="DomainObject.Predmet.ProtuStrankaListNazivFormated_1">
      <item>OŠLAJ j.d.o.o. za usluge</item>
    </derivirana_varijabla>
  </DomainObject.Predmet.ProtuStrankaListNazivFormated>
  <DomainObject.Predmet.ProtuStrankaListNazivFormatedOIB>
    <izvorni_sadrzaj>
      <item>OŠLAJ j.d.o.o. za usluge, OIB 30925025580</item>
    </izvorni_sadrzaj>
    <derivirana_varijabla naziv="DomainObject.Predmet.ProtuStrankaListNazivFormatedOIB_1">
      <item>OŠLAJ j.d.o.o. za usluge, OIB 30925025580</item>
    </derivirana_varijabla>
  </DomainObject.Predmet.ProtuStrankaListNazivFormatedOIB>
  <DomainObject.Predmet.OstaliListFormated>
    <izvorni_sadrzaj>
      <item>Suzana Ošlaj punomoćnik sudionika u postupku OŠLAJ j.d.o.o. za usluge</item>
    </izvorni_sadrzaj>
    <derivirana_varijabla naziv="DomainObject.Predmet.OstaliListFormated_1">
      <item>Suzana Ošlaj punomoćnik sudionika u postupku OŠLAJ j.d.o.o. za usluge</item>
    </derivirana_varijabla>
  </DomainObject.Predmet.OstaliListFormated>
  <DomainObject.Predmet.OstaliListFormatedOIB>
    <izvorni_sadrzaj>
      <item>Suzana Ošlaj, OIB 26705906036 punomoćnik sudionika u postupku OŠLAJ j.d.o.o. za usluge</item>
    </izvorni_sadrzaj>
    <derivirana_varijabla naziv="DomainObject.Predmet.OstaliListFormatedOIB_1">
      <item>Suzana Ošlaj, OIB 26705906036 punomoćnik sudionika u postupku OŠLAJ j.d.o.o. za usluge</item>
    </derivirana_varijabla>
  </DomainObject.Predmet.OstaliListFormatedOIB>
  <DomainObject.Predmet.OstaliListFormatedWithAdress>
    <izvorni_sadrzaj>
      <item>Suzana Ošlaj, Vukomerečka cesta 40, 10000 Zagreb punomoćnik sudionika u postupku OŠLAJ j.d.o.o. za usluge</item>
    </izvorni_sadrzaj>
    <derivirana_varijabla naziv="DomainObject.Predmet.OstaliListFormatedWithAdress_1">
      <item>Suzana Ošlaj, Vukomerečka cesta 40, 10000 Zagreb punomoćnik sudionika u postupku OŠLAJ j.d.o.o. za usluge</item>
    </derivirana_varijabla>
  </DomainObject.Predmet.OstaliListFormatedWithAdress>
  <DomainObject.Predmet.OstaliListFormatedWithAdressOIB>
    <izvorni_sadrzaj>
      <item>Suzana Ošlaj, OIB 26705906036, Vukomerečka cesta 40, 10000 Zagreb punomoćnik sudionika u postupku OŠLAJ j.d.o.o. za usluge</item>
    </izvorni_sadrzaj>
    <derivirana_varijabla naziv="DomainObject.Predmet.OstaliListFormatedWithAdressOIB_1">
      <item>Suzana Ošlaj, OIB 26705906036, Vukomerečka cesta 40, 10000 Zagreb punomoćnik sudionika u postupku OŠLAJ j.d.o.o. za usluge</item>
    </derivirana_varijabla>
  </DomainObject.Predmet.OstaliListFormatedWithAdressOIB>
  <DomainObject.Predmet.OstaliListNazivFormated>
    <izvorni_sadrzaj>
      <item>Suzana Ošlaj</item>
    </izvorni_sadrzaj>
    <derivirana_varijabla naziv="DomainObject.Predmet.OstaliListNazivFormated_1">
      <item>Suzana Ošlaj</item>
    </derivirana_varijabla>
  </DomainObject.Predmet.OstaliListNazivFormated>
  <DomainObject.Predmet.OstaliListNazivFormatedOIB>
    <izvorni_sadrzaj>
      <item>Suzana Ošlaj, OIB 26705906036</item>
    </izvorni_sadrzaj>
    <derivirana_varijabla naziv="DomainObject.Predmet.OstaliListNazivFormatedOIB_1">
      <item>Suzana Ošlaj, OIB 26705906036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St-105/2017-3</izvorni_sadrzaj>
    <derivirana_varijabla naziv="DomainObject.PoslovniBrojDokumenta_1">St-105/2017-3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OŠLAJ j.d.o.o. za usluge</izvorni_sadrzaj>
    <derivirana_varijabla naziv="DomainObject.Predmet.ProtustrankaIDrugi_1">OŠLAJ j.d.o.o.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OŠLAJ j.d.o.o. za usluge, OIB 30925025580, Vukomerečka cesta 40, 10000 Zagreb</izvorni_sadrzaj>
    <derivirana_varijabla naziv="DomainObject.Predmet.ProtustrankaIDrugiAdressOIB_1">OŠLAJ j.d.o.o. za usluge, OIB 30925025580, Vukomerečka cesta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OŠLAJ j.d.o.o. za usluge</item>
      <item>FINA Regionalni centar Zagreb, Podružnica Zagreb</item>
      <item>Suzana Ošlaj</item>
    </izvorni_sadrzaj>
    <derivirana_varijabla naziv="DomainObject.Predmet.SudioniciListNaziv_1">
      <item>OŠLAJ j.d.o.o. za usluge</item>
      <item>FINA Regionalni centar Zagreb, Podružnica Zagreb</item>
      <item>Suzana Ošlaj</item>
    </derivirana_varijabla>
  </DomainObject.Predmet.SudioniciListNaziv>
  <DomainObject.Predmet.SudioniciListAdressOIB>
    <izvorni_sadrzaj>
      <item>OŠLAJ j.d.o.o. za usluge, OIB 30925025580, Vukomerečka cesta 40,10000 Zagreb</item>
      <item>FINA Regionalni centar Zagreb, Podružnica Zagreb, OIB 85821130368, Trg svibanjskih žrtava 1995. br. 1,10000 Zagreb</item>
      <item>Suzana Ošlaj, OIB 26705906036, Vukomerečka cesta 40,10000 Zagreb</item>
    </izvorni_sadrzaj>
    <derivirana_varijabla naziv="DomainObject.Predmet.SudioniciListAdressOIB_1">
      <item>OŠLAJ j.d.o.o. za usluge, OIB 30925025580, Vukomerečka cesta 40,10000 Zagreb</item>
      <item>FINA Regionalni centar Zagreb, Podružnica Zagreb, OIB 85821130368, Trg svibanjskih žrtava 1995. br. 1,10000 Zagreb</item>
      <item>Suzana Ošlaj, OIB 26705906036, Vukomerečka cesta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AF07A-21EB-44CC-A51B-DAC5DE8FC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3530</properties:Characters>
  <properties:Lines>98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2017-05-08T08:15:00Z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