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285ac5d" w14:paraId="285ac5d" w:rsidRDefault="00FD2E5D" w:rsidP="00B06363" w:rsidR="00B06363" w:rsidRPr="002E3D11">
      <w:pPr>
        <w:jc w:val="right"/>
        <w15:collapsed w:val="false"/>
      </w:pPr>
      <w:r>
        <w:t>Poslovni br. 18</w:t>
      </w:r>
      <w:r w:rsidR="00774138">
        <w:t xml:space="preserve"> St-1018</w:t>
      </w:r>
      <w:r w:rsidR="00121CC2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210D7C">
        <w:t xml:space="preserve"> </w:t>
      </w:r>
      <w:r w:rsidR="006A180F">
        <w:t>REPUTARE d.o.o. za trgovinu i usluge, Osijek, Martina Divalta 183, MBS: 030067423, OIB: 52916866472</w:t>
      </w:r>
      <w:r w:rsidR="00CA0175">
        <w:t xml:space="preserve">,  dana </w:t>
      </w:r>
      <w:r w:rsidR="00DF7EE1">
        <w:t>30</w:t>
      </w:r>
      <w:r w:rsidR="009A3B8A">
        <w:t>. kolovoza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6A180F">
        <w:t>REPUTARE d.o.o. za trgovinu i usluge, Osijek, Martina Divalta 183, MBS: 030067423, OIB: 52916866472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6A180F">
        <w:t>20</w:t>
      </w:r>
      <w:r>
        <w:t xml:space="preserve">. </w:t>
      </w:r>
      <w:r w:rsidR="006A180F">
        <w:t>srp</w:t>
      </w:r>
      <w:r w:rsidR="0010513F">
        <w:t>n</w:t>
      </w:r>
      <w:r w:rsidR="0013065A">
        <w:t>ja</w:t>
      </w:r>
      <w:r>
        <w:t xml:space="preserve">   2018.  na ovome Sudu zaprimljen je zahtjev za pokretanje skraćenog stečajnog postupka Financijske agencije, Regionalnog centra Osijek,  Klasa: 110-07</w:t>
      </w:r>
      <w:r w:rsidR="00EE06C2">
        <w:t>/18-01/04</w:t>
      </w:r>
      <w:r w:rsidR="00884379">
        <w:t>, Ur.broj: 04-06-18</w:t>
      </w:r>
      <w:r w:rsidR="00CA0175">
        <w:t>-</w:t>
      </w:r>
      <w:r w:rsidR="006A180F">
        <w:t>3146</w:t>
      </w:r>
      <w:r w:rsidR="009A3B8A">
        <w:t xml:space="preserve"> </w:t>
      </w:r>
      <w:r>
        <w:t xml:space="preserve">od </w:t>
      </w:r>
      <w:r w:rsidR="006A180F">
        <w:t>19</w:t>
      </w:r>
      <w:r w:rsidR="0013065A">
        <w:t>.</w:t>
      </w:r>
      <w:r w:rsidR="00210D7C">
        <w:t xml:space="preserve"> </w:t>
      </w:r>
      <w:r w:rsidR="006A180F">
        <w:t>sr</w:t>
      </w:r>
      <w:r w:rsidR="0010513F">
        <w:t>p</w:t>
      </w:r>
      <w:r w:rsidR="0013065A">
        <w:t>nja</w:t>
      </w:r>
      <w:r w:rsidR="00884379">
        <w:t xml:space="preserve"> 2018</w:t>
      </w:r>
      <w:r>
        <w:t xml:space="preserve">. nad stečajnim dužnikom </w:t>
      </w:r>
      <w:r w:rsidR="006A180F">
        <w:t>REPUTARE d.o.o. za trgovinu i usluge, Osijek, Martina Divalta 183, MBS: 030067423, OIB: 52916866472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210D7C">
        <w:t xml:space="preserve"> </w:t>
      </w:r>
      <w:r w:rsidR="0010513F">
        <w:t>2</w:t>
      </w:r>
      <w:r w:rsidR="006A180F">
        <w:t>3</w:t>
      </w:r>
      <w:r>
        <w:t xml:space="preserve">. </w:t>
      </w:r>
      <w:r w:rsidR="0013065A">
        <w:t>srpnja</w:t>
      </w:r>
      <w:r w:rsidR="009A3B8A">
        <w:t xml:space="preserve">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B4287" w:rsidP="00757D2F" w:rsidR="009B4287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8A6708" w:rsidP="003C1EC7" w:rsidR="008A6708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6A180F">
        <w:t>1018</w:t>
      </w:r>
      <w:r w:rsidR="009B4287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B4287">
        <w:t xml:space="preserve"> </w:t>
      </w:r>
      <w:r w:rsidR="006A180F">
        <w:t>1</w:t>
      </w:r>
      <w:r w:rsidR="009A3B8A">
        <w:t xml:space="preserve">. </w:t>
      </w:r>
      <w:r w:rsidR="006A180F">
        <w:t>kolovoza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DF7EE1">
        <w:t>1</w:t>
      </w:r>
      <w:r w:rsidR="006A180F">
        <w:t>48</w:t>
      </w:r>
      <w:r w:rsidR="009A3B8A">
        <w:t xml:space="preserve">/2018 </w:t>
      </w:r>
      <w:r w:rsidR="00757D2F">
        <w:t xml:space="preserve"> od </w:t>
      </w:r>
      <w:r w:rsidR="00210D7C">
        <w:t xml:space="preserve"> </w:t>
      </w:r>
      <w:r w:rsidR="006A180F">
        <w:t>31</w:t>
      </w:r>
      <w:r w:rsidR="009B4287">
        <w:t xml:space="preserve">. </w:t>
      </w:r>
      <w:r w:rsidR="0010513F">
        <w:t>srpnja</w:t>
      </w:r>
      <w:r w:rsidR="00210D7C">
        <w:t xml:space="preserve"> 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</w:t>
      </w:r>
      <w:r w:rsidR="00210D7C">
        <w:t xml:space="preserve"> </w:t>
      </w:r>
      <w:r w:rsidR="006A180F">
        <w:t>18.907,44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B4287">
        <w:t xml:space="preserve"> </w:t>
      </w:r>
      <w:r w:rsidR="006A180F">
        <w:t>2</w:t>
      </w:r>
      <w:r w:rsidR="0010513F">
        <w:t>5</w:t>
      </w:r>
      <w:r w:rsidR="00D84E75">
        <w:t xml:space="preserve">. </w:t>
      </w:r>
      <w:r w:rsidR="009B4287">
        <w:t xml:space="preserve"> </w:t>
      </w:r>
      <w:r w:rsidR="0010513F">
        <w:t>srpnja</w:t>
      </w:r>
      <w:r w:rsidR="00757D2F">
        <w:t xml:space="preserve">  2018. prema podacima iz Potvrde o bl</w:t>
      </w:r>
      <w:r w:rsidR="008A6708">
        <w:t xml:space="preserve">okadi, u neprekidnoj blokadi </w:t>
      </w:r>
      <w:r w:rsidR="0010513F">
        <w:t>1</w:t>
      </w:r>
      <w:r w:rsidR="006A180F">
        <w:t>26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6A180F">
        <w:t>50.316,76</w:t>
      </w:r>
      <w:r w:rsidR="008A6708">
        <w:t xml:space="preserve"> </w:t>
      </w:r>
      <w:r w:rsidR="00757D2F">
        <w:t>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121CC2">
        <w:rPr>
          <w:bCs/>
        </w:rPr>
        <w:t>30</w:t>
      </w:r>
      <w:r w:rsidR="009A3B8A">
        <w:rPr>
          <w:bCs/>
        </w:rPr>
        <w:t xml:space="preserve">. kolovoza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10513F" w:rsidP="00757D2F" w:rsidR="0010513F">
      <w:pPr>
        <w:pStyle w:val="Naslov2"/>
        <w:rPr>
          <w:b w:val="false"/>
          <w:lang w:val="hr-HR"/>
        </w:rPr>
      </w:pPr>
    </w:p>
    <w:p w:rsidRDefault="0010513F" w:rsidP="0010513F" w:rsidR="0010513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10513F" w:rsidP="0010513F" w:rsidR="0010513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Harc </w:t>
      </w:r>
    </w:p>
    <w:p w:rsidRDefault="0010513F" w:rsidP="0010513F" w:rsidR="0010513F">
      <w:pPr>
        <w:pStyle w:val="Naslov2"/>
        <w:rPr>
          <w:b w:val="false"/>
          <w:lang w:val="hr-HR"/>
        </w:rPr>
      </w:pPr>
    </w:p>
    <w:p w:rsidRDefault="0010513F" w:rsidP="0010513F" w:rsidR="0010513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10513F" w:rsidP="0010513F" w:rsidR="0010513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10513F" w:rsidP="0010513F" w:rsidR="0010513F">
      <w:pPr>
        <w:pStyle w:val="Naslov2"/>
        <w:rPr>
          <w:b w:val="false"/>
          <w:lang w:val="hr-HR"/>
        </w:rPr>
      </w:pPr>
    </w:p>
    <w:p w:rsidRDefault="0010513F" w:rsidP="0010513F" w:rsidR="0010513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10513F" w:rsidP="0010513F" w:rsidR="0010513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</w:t>
      </w:r>
    </w:p>
    <w:p w:rsidRDefault="0010513F" w:rsidP="0010513F" w:rsidR="0010513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10513F" w:rsidP="0010513F" w:rsidR="0010513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10513F" w:rsidP="0010513F" w:rsidR="0010513F">
      <w:pPr>
        <w:jc w:val="both"/>
        <w:rPr>
          <w:bCs/>
        </w:rPr>
      </w:pPr>
    </w:p>
    <w:p w:rsidRDefault="0010513F" w:rsidP="0010513F" w:rsidR="0010513F">
      <w:pPr>
        <w:jc w:val="both"/>
        <w:rPr>
          <w:bCs/>
        </w:rPr>
      </w:pPr>
    </w:p>
    <w:p w:rsidRDefault="0010513F" w:rsidP="0010513F" w:rsidR="0010513F">
      <w:pPr>
        <w:jc w:val="both"/>
        <w:rPr>
          <w:bCs/>
        </w:rPr>
      </w:pPr>
      <w:r>
        <w:rPr>
          <w:bCs/>
        </w:rPr>
        <w:t>D N A :</w:t>
      </w:r>
    </w:p>
    <w:p w:rsidRDefault="0010513F" w:rsidP="0010513F" w:rsidR="0010513F">
      <w:pPr>
        <w:numPr>
          <w:ilvl w:val="0"/>
          <w:numId w:val="10"/>
        </w:numPr>
        <w:jc w:val="both"/>
      </w:pPr>
      <w:r>
        <w:t>FINA, RC Osijek</w:t>
      </w:r>
    </w:p>
    <w:p w:rsidRDefault="0010513F" w:rsidP="0010513F" w:rsidR="0010513F">
      <w:pPr>
        <w:numPr>
          <w:ilvl w:val="0"/>
          <w:numId w:val="10"/>
        </w:numPr>
        <w:jc w:val="both"/>
      </w:pPr>
      <w:r>
        <w:t>ŽDO Osijek</w:t>
      </w:r>
    </w:p>
    <w:p w:rsidRDefault="0010513F" w:rsidP="0010513F" w:rsidR="0010513F">
      <w:pPr>
        <w:numPr>
          <w:ilvl w:val="0"/>
          <w:numId w:val="10"/>
        </w:numPr>
        <w:jc w:val="both"/>
      </w:pPr>
      <w:r>
        <w:t>Stečajni dužnik</w:t>
      </w:r>
    </w:p>
    <w:p w:rsidRDefault="0010513F" w:rsidP="0010513F" w:rsidR="0010513F">
      <w:pPr>
        <w:numPr>
          <w:ilvl w:val="0"/>
          <w:numId w:val="10"/>
        </w:numPr>
        <w:jc w:val="both"/>
      </w:pPr>
      <w:r>
        <w:t xml:space="preserve">e-oglasna ploča suda </w:t>
      </w:r>
    </w:p>
    <w:p w:rsidRDefault="0010513F" w:rsidP="0010513F" w:rsidR="0010513F">
      <w:pPr>
        <w:numPr>
          <w:ilvl w:val="0"/>
          <w:numId w:val="10"/>
        </w:numPr>
        <w:jc w:val="both"/>
      </w:pPr>
      <w:r>
        <w:t>riješeno obustavom</w:t>
      </w:r>
    </w:p>
    <w:p w:rsidRDefault="0010513F" w:rsidP="0010513F" w:rsidR="0010513F">
      <w:pPr>
        <w:numPr>
          <w:ilvl w:val="0"/>
          <w:numId w:val="10"/>
        </w:numPr>
        <w:jc w:val="both"/>
      </w:pPr>
      <w:r>
        <w:t>kal. 28/09</w:t>
      </w:r>
    </w:p>
    <w:p w:rsidRDefault="0010513F" w:rsidP="0010513F" w:rsidR="0010513F">
      <w:pPr>
        <w:jc w:val="both"/>
      </w:pPr>
    </w:p>
    <w:p w:rsidRDefault="00B06363" w:rsidP="0010513F" w:rsidR="00B06363" w:rsidRPr="00EF1347">
      <w:pPr>
        <w:pStyle w:val="Naslov2"/>
      </w:pPr>
    </w:p>
    <w:sectPr w:rsidSect="00AD67F8" w:rsidR="00B06363" w:rsidRPr="00EF1347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80B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4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5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513F"/>
    <w:rsid w:val="001172AF"/>
    <w:rsid w:val="00121CC2"/>
    <w:rsid w:val="00122B97"/>
    <w:rsid w:val="0013065A"/>
    <w:rsid w:val="0013588C"/>
    <w:rsid w:val="00137561"/>
    <w:rsid w:val="00143005"/>
    <w:rsid w:val="001D7DC0"/>
    <w:rsid w:val="001E315F"/>
    <w:rsid w:val="001F3355"/>
    <w:rsid w:val="00210D7C"/>
    <w:rsid w:val="00274EC6"/>
    <w:rsid w:val="003042E8"/>
    <w:rsid w:val="0031780B"/>
    <w:rsid w:val="00336A57"/>
    <w:rsid w:val="00364EB7"/>
    <w:rsid w:val="003908EC"/>
    <w:rsid w:val="003C1EC7"/>
    <w:rsid w:val="003E4468"/>
    <w:rsid w:val="004049C3"/>
    <w:rsid w:val="00463C3F"/>
    <w:rsid w:val="005260B0"/>
    <w:rsid w:val="005334A7"/>
    <w:rsid w:val="0054722D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A180F"/>
    <w:rsid w:val="006C738E"/>
    <w:rsid w:val="006E7282"/>
    <w:rsid w:val="00720319"/>
    <w:rsid w:val="00725B0F"/>
    <w:rsid w:val="00740D9B"/>
    <w:rsid w:val="0075404A"/>
    <w:rsid w:val="00757D2F"/>
    <w:rsid w:val="007667D7"/>
    <w:rsid w:val="00774138"/>
    <w:rsid w:val="00783908"/>
    <w:rsid w:val="007C75AC"/>
    <w:rsid w:val="00850ECF"/>
    <w:rsid w:val="00883522"/>
    <w:rsid w:val="00884379"/>
    <w:rsid w:val="008A6708"/>
    <w:rsid w:val="008D1548"/>
    <w:rsid w:val="008D7FA0"/>
    <w:rsid w:val="0090773D"/>
    <w:rsid w:val="009158AC"/>
    <w:rsid w:val="00927558"/>
    <w:rsid w:val="00947F82"/>
    <w:rsid w:val="009A3B8A"/>
    <w:rsid w:val="009B4287"/>
    <w:rsid w:val="009C4D46"/>
    <w:rsid w:val="00A324F9"/>
    <w:rsid w:val="00A958D2"/>
    <w:rsid w:val="00AB536E"/>
    <w:rsid w:val="00AD67F8"/>
    <w:rsid w:val="00B06363"/>
    <w:rsid w:val="00B6125C"/>
    <w:rsid w:val="00BD28C7"/>
    <w:rsid w:val="00BF6B42"/>
    <w:rsid w:val="00C13E72"/>
    <w:rsid w:val="00C3258D"/>
    <w:rsid w:val="00C82963"/>
    <w:rsid w:val="00CA0175"/>
    <w:rsid w:val="00CA7F62"/>
    <w:rsid w:val="00D61325"/>
    <w:rsid w:val="00D71279"/>
    <w:rsid w:val="00D84E75"/>
    <w:rsid w:val="00D87EF8"/>
    <w:rsid w:val="00DF2CDA"/>
    <w:rsid w:val="00DF7EE1"/>
    <w:rsid w:val="00E42342"/>
    <w:rsid w:val="00E958F4"/>
    <w:rsid w:val="00EE06C2"/>
    <w:rsid w:val="00EF1347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17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8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8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8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8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17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8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8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8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8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St-1018/2018</izvorni_sadrzaj>
    <derivirana_varijabla naziv="DomainObject.Predmet.OznakaBroj_1">St-1018/2018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REPUTARE d.o.o. za trgovinu i usluge</izvorni_sadrzaj>
    <derivirana_varijabla naziv="DomainObject.Predmet.ProtustrankaFormated_1">  REPUTARE d.o.o. za trgovinu i usluge</derivirana_varijabla>
  </DomainObject.Predmet.ProtustrankaFormated>
  <DomainObject.Predmet.ProtustrankaFormatedOIB>
    <izvorni_sadrzaj>  REPUTARE d.o.o. za trgovinu i usluge, OIB 52916866472</izvorni_sadrzaj>
    <derivirana_varijabla naziv="DomainObject.Predmet.ProtustrankaFormatedOIB_1">  REPUTARE d.o.o. za trgovinu i usluge, OIB 52916866472</derivirana_varijabla>
  </DomainObject.Predmet.ProtustrankaFormatedOIB>
  <DomainObject.Predmet.ProtustrankaFormatedWithAdress>
    <izvorni_sadrzaj> REPUTARE d.o.o. za trgovinu i usluge, Martina Divalta 183, 31000 Osijek</izvorni_sadrzaj>
    <derivirana_varijabla naziv="DomainObject.Predmet.ProtustrankaFormatedWithAdress_1"> REPUTARE d.o.o. za trgovinu i usluge, Martina Divalta 183, 31000 Osijek</derivirana_varijabla>
  </DomainObject.Predmet.ProtustrankaFormatedWithAdress>
  <DomainObject.Predmet.ProtustrankaFormatedWithAdressOIB>
    <izvorni_sadrzaj> REPUTARE d.o.o. za trgovinu i usluge, OIB 52916866472, Martina Divalta 183, 31000 Osijek</izvorni_sadrzaj>
    <derivirana_varijabla naziv="DomainObject.Predmet.ProtustrankaFormatedWithAdressOIB_1"> REPUTARE d.o.o. za trgovinu i usluge, OIB 52916866472, Martina Divalta 183, 31000 Osijek</derivirana_varijabla>
  </DomainObject.Predmet.ProtustrankaFormatedWithAdressOIB>
  <DomainObject.Predmet.ProtustrankaWithAdress>
    <izvorni_sadrzaj>REPUTARE d.o.o. za trgovinu i usluge Martina Divalta 183, 31000 Osijek</izvorni_sadrzaj>
    <derivirana_varijabla naziv="DomainObject.Predmet.ProtustrankaWithAdress_1">REPUTARE d.o.o. za trgovinu i usluge Martina Divalta 183, 31000 Osijek</derivirana_varijabla>
  </DomainObject.Predmet.ProtustrankaWithAdress>
  <DomainObject.Predmet.ProtustrankaWithAdressOIB>
    <izvorni_sadrzaj>REPUTARE d.o.o. za trgovinu i usluge, OIB 52916866472, Martina Divalta 183, 31000 Osijek</izvorni_sadrzaj>
    <derivirana_varijabla naziv="DomainObject.Predmet.ProtustrankaWithAdressOIB_1">REPUTARE d.o.o. za trgovinu i usluge, OIB 52916866472, Martina Divalta 183, 31000 Osijek</derivirana_varijabla>
  </DomainObject.Predmet.ProtustrankaWithAdressOIB>
  <DomainObject.Predmet.ProtustrankaNazivFormated>
    <izvorni_sadrzaj>REPUTARE d.o.o. za trgovinu i usluge</izvorni_sadrzaj>
    <derivirana_varijabla naziv="DomainObject.Predmet.ProtustrankaNazivFormated_1">REPUTARE d.o.o. za trgovinu i usluge</derivirana_varijabla>
  </DomainObject.Predmet.ProtustrankaNazivFormated>
  <DomainObject.Predmet.ProtustrankaNazivFormatedOIB>
    <izvorni_sadrzaj>REPUTARE d.o.o. za trgovinu i usluge, OIB 52916866472</izvorni_sadrzaj>
    <derivirana_varijabla naziv="DomainObject.Predmet.ProtustrankaNazivFormatedOIB_1">REPUTARE d.o.o. za trgovinu i usluge, OIB 52916866472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REPUTARE d.o.o. za trgovinu i usluge</item>
    </izvorni_sadrzaj>
    <derivirana_varijabla naziv="DomainObject.Predmet.ProtuStrankaListFormated_1">
      <item>REPUTARE d.o.o. za trgovinu i usluge</item>
    </derivirana_varijabla>
  </DomainObject.Predmet.ProtuStrankaListFormated>
  <DomainObject.Predmet.ProtuStrankaListFormatedOIB>
    <izvorni_sadrzaj>
      <item>REPUTARE d.o.o. za trgovinu i usluge, OIB 52916866472</item>
    </izvorni_sadrzaj>
    <derivirana_varijabla naziv="DomainObject.Predmet.ProtuStrankaListFormatedOIB_1">
      <item>REPUTARE d.o.o. za trgovinu i usluge, OIB 52916866472</item>
    </derivirana_varijabla>
  </DomainObject.Predmet.ProtuStrankaListFormatedOIB>
  <DomainObject.Predmet.ProtuStrankaListFormatedWithAdress>
    <izvorni_sadrzaj>
      <item>REPUTARE d.o.o. za trgovinu i usluge, Martina Divalta 183, 31000 Osijek</item>
    </izvorni_sadrzaj>
    <derivirana_varijabla naziv="DomainObject.Predmet.ProtuStrankaListFormatedWithAdress_1">
      <item>REPUTARE d.o.o. za trgovinu i usluge, Martina Divalta 183, 31000 Osijek</item>
    </derivirana_varijabla>
  </DomainObject.Predmet.ProtuStrankaListFormatedWithAdress>
  <DomainObject.Predmet.ProtuStrankaListFormatedWithAdressOIB>
    <izvorni_sadrzaj>
      <item>REPUTARE d.o.o. za trgovinu i usluge, OIB 52916866472, Martina Divalta 183, 31000 Osijek</item>
    </izvorni_sadrzaj>
    <derivirana_varijabla naziv="DomainObject.Predmet.ProtuStrankaListFormatedWithAdressOIB_1">
      <item>REPUTARE d.o.o. za trgovinu i usluge, OIB 52916866472, Martina Divalta 183, 31000 Osijek</item>
    </derivirana_varijabla>
  </DomainObject.Predmet.ProtuStrankaListFormatedWithAdressOIB>
  <DomainObject.Predmet.ProtuStrankaListNazivFormated>
    <izvorni_sadrzaj>
      <item>REPUTARE d.o.o. za trgovinu i usluge</item>
    </izvorni_sadrzaj>
    <derivirana_varijabla naziv="DomainObject.Predmet.ProtuStrankaListNazivFormated_1">
      <item>REPUTARE d.o.o. za trgovinu i usluge</item>
    </derivirana_varijabla>
  </DomainObject.Predmet.ProtuStrankaListNazivFormated>
  <DomainObject.Predmet.ProtuStrankaListNazivFormatedOIB>
    <izvorni_sadrzaj>
      <item>REPUTARE d.o.o. za trgovinu i usluge, OIB 52916866472</item>
    </izvorni_sadrzaj>
    <derivirana_varijabla naziv="DomainObject.Predmet.ProtuStrankaListNazivFormatedOIB_1">
      <item>REPUTARE d.o.o. za trgovinu i usluge, OIB 52916866472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REPUTARE d.o.o. za trgovinu i usluge</izvorni_sadrzaj>
    <derivirana_varijabla naziv="DomainObject.Predmet.ProtustrankaIDrugi_1">REPUTARE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REPUTARE d.o.o. za trgovinu i usluge, OIB 52916866472, Martina Divalta 183, 31000 Osijek</izvorni_sadrzaj>
    <derivirana_varijabla naziv="DomainObject.Predmet.ProtustrankaIDrugiAdressOIB_1">REPUTARE d.o.o. za trgovinu i usluge, OIB 52916866472, Martina Divalta 183,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REPUTARE d.o.o. za trgovinu i usluge</item>
    </izvorni_sadrzaj>
    <derivirana_varijabla naziv="DomainObject.Predmet.SudioniciListNaziv_1">
      <item>FINA RC OSIJEK</item>
      <item>REPUTARE d.o.o. za trgovinu i usluge</item>
    </derivirana_varijabla>
  </DomainObject.Predmet.SudioniciListNaziv>
  <DomainObject.Predmet.SudioniciListAdressOIB>
    <izvorni_sadrzaj>
      <item>FINA RC OSIJEK, OIB 85821130368</item>
      <item>REPUTARE d.o.o. za trgovinu i usluge, OIB 52916866472, Martina Divalta 183,31000 Osijek</item>
    </izvorni_sadrzaj>
    <derivirana_varijabla naziv="DomainObject.Predmet.SudioniciListAdressOIB_1">
      <item>FINA RC OSIJEK, OIB 85821130368</item>
      <item>REPUTARE d.o.o. za trgovinu i usluge, OIB 52916866472, Martina Divalta 183,31000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52916866472</item>
    </izvorni_sadrzaj>
    <derivirana_varijabla naziv="DomainObject.Predmet.SudioniciListNazivOIB_1">
      <item>, OIB 85821130368</item>
      <item>, OIB 52916866472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2939</properties:Characters>
  <properties:Lines>93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2018-08-30T09:53:00Z</dcterms:created>
  <dc:creator>Snježana Andrijanić</dc:creator>
  <cp:lastModifiedBy>Gordana Harc</cp:lastModifiedBy>
  <cp:lastPrinted>2018-08-30T09:53:00Z</cp:lastPrinted>
  <dcterms:modified xmlns:xsi="http://www.w3.org/2001/XMLSchema-instance" xsi:type="dcterms:W3CDTF">2018-08-30T09:55:00Z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St-1018-18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