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af88a" w14:paraId="e9af88a" w:rsidRDefault="0022112F" w:rsidP="0022112F" w:rsidR="0022112F" w:rsidRPr="00A01367">
      <w:pPr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</w:t>
      </w:r>
      <w:r w:rsidRPr="00A01367">
        <w:rPr>
          <w:b/>
        </w:rPr>
        <w:t xml:space="preserve">        </w:t>
      </w:r>
      <w:r w:rsidRPr="00A01367">
        <w:rPr>
          <w:b/>
          <w:noProof/>
        </w:rPr>
        <w:drawing>
          <wp:inline distR="0" distL="0" distB="0" distT="0">
            <wp:extent cy="673100" cx="527050"/>
            <wp:effectExtent b="0" r="635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01367">
        <w:rPr>
          <w:b/>
        </w:rPr>
        <w:t xml:space="preserve">                                                            </w:t>
      </w:r>
    </w:p>
    <w:p w:rsidRDefault="0022112F" w:rsidP="0022112F" w:rsidR="0022112F" w:rsidRPr="00A01367">
      <w:r w:rsidRPr="00A01367">
        <w:t xml:space="preserve">    REPUBLIKA HRVATSKA 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</w:r>
    </w:p>
    <w:p w:rsidRDefault="0022112F" w:rsidP="0022112F" w:rsidR="0022112F" w:rsidRPr="00A01367">
      <w:r w:rsidRPr="00A01367">
        <w:t xml:space="preserve"> TRGOVAČKI SUD U PAZINU</w:t>
      </w:r>
    </w:p>
    <w:p w:rsidRDefault="0022112F" w:rsidP="0022112F" w:rsidR="0022112F" w:rsidRPr="00A01367">
      <w:r w:rsidRPr="00A01367">
        <w:t xml:space="preserve">     52000 PAZIN, Dršćevka 1</w:t>
      </w:r>
      <w:r w:rsidRPr="00A01367">
        <w:tab/>
      </w: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 </w:t>
      </w:r>
      <w:r>
        <w:t>Posl.br.: 2 St-205</w:t>
      </w:r>
      <w:r w:rsidRPr="00A01367">
        <w:t>/1</w:t>
      </w:r>
      <w:r>
        <w:t>5</w:t>
      </w:r>
      <w:r w:rsidRPr="00A01367">
        <w:t>-</w:t>
      </w:r>
      <w:r w:rsidR="005E2097">
        <w:t>22</w:t>
      </w:r>
    </w:p>
    <w:p w:rsidRDefault="0022112F" w:rsidP="0022112F" w:rsidR="0022112F" w:rsidRPr="00A01367">
      <w:pPr>
        <w:jc w:val="both"/>
      </w:pPr>
    </w:p>
    <w:p w:rsidRDefault="0022112F" w:rsidP="0022112F" w:rsidR="0022112F" w:rsidRPr="00A01367">
      <w:pPr>
        <w:jc w:val="center"/>
      </w:pPr>
      <w:r w:rsidRPr="00A01367">
        <w:t>R E P U B L I K A  H R V A T S K A</w:t>
      </w:r>
    </w:p>
    <w:p w:rsidRDefault="0022112F" w:rsidP="0022112F" w:rsidR="0022112F" w:rsidRPr="00A01367"/>
    <w:p w:rsidRDefault="0022112F" w:rsidP="00CD2125" w:rsidR="0022112F">
      <w:pPr>
        <w:jc w:val="center"/>
      </w:pPr>
      <w:r w:rsidRPr="00A01367">
        <w:t>R J E Š E NJ E</w:t>
      </w:r>
    </w:p>
    <w:p w:rsidRDefault="0022112F" w:rsidP="0022112F" w:rsidR="0022112F" w:rsidRPr="00A01367"/>
    <w:p w:rsidRDefault="0022112F" w:rsidP="0022112F" w:rsidR="0022112F" w:rsidRPr="0086245D">
      <w:pPr>
        <w:jc w:val="both"/>
      </w:pPr>
      <w:r w:rsidRPr="0086245D">
        <w:tab/>
        <w:t xml:space="preserve">Trgovački sud u Pazinu, po stečajnom sucu Adrijani Labinjan Skok, u postupku po prijedlogu FINA-e, OIB: 85821130368, RC Rijeka, Podružnica Pula, Giardini 5, za otvaranje stečajnog postupka nad dužnikom </w:t>
      </w:r>
      <w:r w:rsidRPr="00C57119">
        <w:t>IMAGO d.o.o., Ližnjan, Ližnjan 314, OIB: 87228803543</w:t>
      </w:r>
      <w:r w:rsidRPr="0086245D">
        <w:t xml:space="preserve">, dana </w:t>
      </w:r>
      <w:r>
        <w:t xml:space="preserve">12. prosinca </w:t>
      </w:r>
      <w:r w:rsidRPr="0086245D">
        <w:t xml:space="preserve">2016. </w:t>
      </w:r>
    </w:p>
    <w:p w:rsidRDefault="0022112F" w:rsidP="0022112F" w:rsidR="0022112F" w:rsidRPr="00DF48B1">
      <w:pPr>
        <w:jc w:val="both"/>
      </w:pPr>
    </w:p>
    <w:p w:rsidRDefault="0022112F" w:rsidP="0022112F" w:rsidR="0022112F" w:rsidRPr="00A01367">
      <w:pPr>
        <w:ind w:firstLine="708"/>
      </w:pPr>
      <w:r w:rsidRPr="00A01367">
        <w:tab/>
      </w:r>
      <w:r w:rsidRPr="00A01367">
        <w:tab/>
      </w:r>
      <w:r w:rsidRPr="00A01367">
        <w:tab/>
      </w:r>
      <w:r w:rsidRPr="00A01367">
        <w:tab/>
        <w:t xml:space="preserve">     r i j e š i o   j e</w:t>
      </w:r>
    </w:p>
    <w:p w:rsidRDefault="0022112F" w:rsidP="0022112F" w:rsidR="0022112F" w:rsidRPr="00A01367">
      <w:pPr>
        <w:ind w:firstLine="708"/>
      </w:pPr>
    </w:p>
    <w:p w:rsidRDefault="0022112F" w:rsidP="0022112F" w:rsidR="0022112F" w:rsidRPr="00A01367">
      <w:pPr>
        <w:ind w:firstLine="708"/>
        <w:jc w:val="both"/>
      </w:pPr>
      <w:r>
        <w:t xml:space="preserve">Nalaže se dužniku </w:t>
      </w:r>
      <w:r w:rsidRPr="00C57119">
        <w:t>IMAGO d.o.o., Ližnjan, Ližnjan 314, OIB: 87228803543</w:t>
      </w:r>
      <w:r>
        <w:t xml:space="preserve">, da trošak u iznosu od 175,00 kn isplati u Fond za namirenje troškova stečajnog postupka br. HR 43 2390001 1300029763, poziv na broj 3333-205-2015, u roku od 8 dana. </w:t>
      </w:r>
    </w:p>
    <w:p w:rsidRDefault="0022112F" w:rsidP="0022112F" w:rsidR="0022112F" w:rsidRPr="00A01367">
      <w:pPr>
        <w:ind w:firstLine="708"/>
      </w:pPr>
    </w:p>
    <w:p w:rsidRDefault="0022112F" w:rsidP="0022112F" w:rsidR="0022112F" w:rsidRPr="00A01367">
      <w:pPr>
        <w:jc w:val="center"/>
      </w:pPr>
      <w:r w:rsidRPr="00A01367">
        <w:t>Obrazloženje</w:t>
      </w:r>
    </w:p>
    <w:p w:rsidRDefault="0022112F" w:rsidP="0022112F" w:rsidR="0022112F"/>
    <w:p w:rsidRDefault="00A23137" w:rsidP="0022112F" w:rsidR="00A23137">
      <w:pPr>
        <w:jc w:val="both"/>
      </w:pPr>
      <w:r>
        <w:tab/>
        <w:t xml:space="preserve">Prema odredbi čl. 3. Pravilnika o vrsti i visini naknade troškova FINA-e u predstečajnom postupku i o visini naknade troška FINA-e za podnošenje prijedloga za otvaranje stečajnog postupka, visina naknade troška FINA-e za podnošenje prijedloga za otvaranje stečajnog postupka određena je u iznosu od 140,00 kn uvećano za porez na dodanu vrijednost. </w:t>
      </w:r>
    </w:p>
    <w:p w:rsidRDefault="00A23137" w:rsidP="0022112F" w:rsidR="0022112F">
      <w:pPr>
        <w:jc w:val="both"/>
      </w:pPr>
      <w:r>
        <w:tab/>
        <w:t>Predmetni trošak FINA-i isplaćen je iz Fonda za pokriće troškova stečajnog postupka</w:t>
      </w:r>
      <w:r w:rsidR="005E2097">
        <w:t>.</w:t>
      </w:r>
      <w:r>
        <w:t xml:space="preserve"> </w:t>
      </w:r>
      <w:r w:rsidR="005E2097">
        <w:t>N</w:t>
      </w:r>
      <w:r>
        <w:t xml:space="preserve">a temelju odredbe čl. 128. st. 9. Stečajnog zakona u situaciji kada se stečajni postupak obustavlja, trošak provedenog postupka obvezan </w:t>
      </w:r>
      <w:r w:rsidR="005E2097">
        <w:t xml:space="preserve">je </w:t>
      </w:r>
      <w:r>
        <w:t>snositi dužnik. Kako je trošak FINA-e u visini od 175,00 kn trošak postupka, valjalo je naložiti dužniku da ga nadoknadi uplatom u</w:t>
      </w:r>
      <w:r w:rsidRPr="00A23137">
        <w:t xml:space="preserve"> </w:t>
      </w:r>
      <w:r>
        <w:t>Fond za namirenje troškova stečajnog postupka</w:t>
      </w:r>
      <w:r w:rsidR="005E2097">
        <w:t>, pa je donesena odluka kao u izreci</w:t>
      </w:r>
      <w:r>
        <w:t xml:space="preserve">. </w:t>
      </w:r>
      <w:r w:rsidR="0022112F">
        <w:tab/>
      </w:r>
    </w:p>
    <w:p w:rsidRDefault="0022112F" w:rsidP="0022112F" w:rsidR="0022112F" w:rsidRPr="00A01367">
      <w:pPr>
        <w:jc w:val="both"/>
      </w:pPr>
    </w:p>
    <w:p w:rsidRDefault="0022112F" w:rsidP="0022112F" w:rsidR="0022112F" w:rsidRPr="00A01367">
      <w:pPr>
        <w:jc w:val="center"/>
      </w:pPr>
      <w:r w:rsidRPr="00A01367">
        <w:t xml:space="preserve">U Pazinu </w:t>
      </w:r>
      <w:r>
        <w:t xml:space="preserve">12. prosinca </w:t>
      </w:r>
      <w:r w:rsidRPr="00A01367">
        <w:t>2016.</w:t>
      </w:r>
    </w:p>
    <w:p w:rsidRDefault="0022112F" w:rsidP="0022112F" w:rsidR="0022112F" w:rsidRPr="00A01367">
      <w:pPr>
        <w:jc w:val="center"/>
      </w:pPr>
      <w:r w:rsidRPr="00A01367">
        <w:t xml:space="preserve">  </w:t>
      </w:r>
    </w:p>
    <w:p w:rsidRDefault="0022112F" w:rsidP="0022112F" w:rsidR="0022112F" w:rsidRPr="00A01367">
      <w:pPr>
        <w:jc w:val="center"/>
      </w:pPr>
      <w:r w:rsidRPr="00A01367">
        <w:t xml:space="preserve">                                                             </w:t>
      </w:r>
      <w:r w:rsidRPr="00A01367">
        <w:tab/>
        <w:t xml:space="preserve"> </w:t>
      </w:r>
      <w:r w:rsidRPr="00A01367">
        <w:tab/>
        <w:t xml:space="preserve">  </w:t>
      </w:r>
      <w:r w:rsidRPr="00A01367">
        <w:tab/>
        <w:t>Stečajni sudac</w:t>
      </w:r>
    </w:p>
    <w:p w:rsidRDefault="0022112F" w:rsidP="0022112F" w:rsidR="0022112F" w:rsidRPr="00A01367">
      <w:pPr>
        <w:jc w:val="center"/>
      </w:pPr>
      <w:r w:rsidRPr="00A01367">
        <w:tab/>
        <w:t xml:space="preserve">                                                                      </w:t>
      </w:r>
      <w:r w:rsidRPr="00A01367">
        <w:tab/>
      </w:r>
      <w:r w:rsidRPr="00A01367">
        <w:tab/>
        <w:t>Adrijana Labinjan Skok, v.r.</w:t>
      </w:r>
    </w:p>
    <w:p w:rsidRDefault="0022112F" w:rsidP="0022112F" w:rsidR="0022112F" w:rsidRPr="00A01367">
      <w:pPr>
        <w:jc w:val="both"/>
      </w:pPr>
    </w:p>
    <w:p w:rsidRDefault="0022112F" w:rsidP="0022112F" w:rsidR="0022112F">
      <w:r>
        <w:t>UPUTA O PRAVNOM LIJEKU:</w:t>
      </w:r>
    </w:p>
    <w:p w:rsidRDefault="0022112F" w:rsidP="0022112F" w:rsidR="0022112F" w:rsidRPr="004D457C">
      <w:pPr>
        <w:ind w:firstLine="720"/>
        <w:jc w:val="both"/>
      </w:pPr>
      <w:r>
        <w:t xml:space="preserve">Protiv ove odluke nezadovoljna stranka može podnijeti žalbu u roku od 8 dana od dana dostave iste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22112F" w:rsidP="0022112F" w:rsidR="0022112F" w:rsidRPr="00A01367">
      <w:pPr>
        <w:jc w:val="both"/>
      </w:pPr>
    </w:p>
    <w:p w:rsidRDefault="0022112F" w:rsidP="0022112F" w:rsidR="0022112F" w:rsidRPr="001F54ED">
      <w:pPr>
        <w:jc w:val="both"/>
      </w:pPr>
      <w:r w:rsidRPr="001F54ED">
        <w:t>DNA:</w:t>
      </w:r>
    </w:p>
    <w:p w:rsidRDefault="0022112F" w:rsidP="0022112F" w:rsidR="0022112F" w:rsidRPr="001F54ED">
      <w:r w:rsidRPr="001F54ED">
        <w:t>- dužnik</w:t>
      </w:r>
    </w:p>
    <w:p w:rsidRDefault="0022112F" w:rsidR="00500701">
      <w:r w:rsidRPr="001F54ED">
        <w:t>- mrežna stranica e-Oglasna ploča suda (8 dana)</w:t>
      </w:r>
    </w:p>
    <w:sectPr w:rsidSect="00CD2125" w:rsidR="00500701">
      <w:headerReference w:type="default" r:id="rId9"/>
      <w:pgSz w:h="16838" w:w="11906"/>
      <w:pgMar w:gutter="0" w:footer="708" w:header="708" w:left="1417" w:bottom="1418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112F" w:rsidP="0022112F" w:rsidR="0022112F">
      <w:r>
        <w:separator/>
      </w:r>
    </w:p>
  </w:endnote>
  <w:endnote w:id="0" w:type="continuationSeparator">
    <w:p w:rsidRDefault="0022112F" w:rsidP="0022112F" w:rsidR="002211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112F" w:rsidP="0022112F" w:rsidR="0022112F">
      <w:r>
        <w:separator/>
      </w:r>
    </w:p>
  </w:footnote>
  <w:footnote w:id="0" w:type="continuationSeparator">
    <w:p w:rsidRDefault="0022112F" w:rsidP="0022112F" w:rsidR="002211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CD2125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 w:rsidR="0022112F">
          <w:t>Posl.br.: 2 St-205</w:t>
        </w:r>
        <w:r w:rsidR="0022112F" w:rsidRPr="00A01367">
          <w:t>/1</w:t>
        </w:r>
        <w:r w:rsidR="0022112F">
          <w:t>5</w:t>
        </w:r>
        <w:r w:rsidR="0022112F" w:rsidRPr="00A01367">
          <w:t>-</w:t>
        </w:r>
        <w:r w:rsidR="0022112F">
          <w:t>23</w:t>
        </w:r>
      </w:p>
    </w:sdtContent>
  </w:sdt>
  <w:p w:rsidRDefault="00154A64" w:rsidR="00DA15C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12F"/>
    <w:rsid w:val="00154A64"/>
    <w:rsid w:val="0022112F"/>
    <w:rsid w:val="00554328"/>
    <w:rsid w:val="005E2097"/>
    <w:rsid w:val="00985388"/>
    <w:rsid w:val="00A23137"/>
    <w:rsid w:val="00CD2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112F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11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112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1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2112F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12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112F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4A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4A6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4A6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4A6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4A6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112F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211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112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211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2112F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112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112F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54A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4A6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4A6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4A6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4A6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6566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</izvorni_sadrzaj>
    <derivirana_varijabla naziv="DomainObject.Predmet.Broj_1">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St-205/2015</izvorni_sadrzaj>
    <derivirana_varijabla naziv="DomainObject.Predmet.OznakaBroj_1">St-205/2015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IMAGO d.o.o. LIŽNJAN</izvorni_sadrzaj>
    <derivirana_varijabla naziv="DomainObject.Predmet.ProtustrankaFormated_1">  IMAGO d.o.o. LIŽNJAN</derivirana_varijabla>
  </DomainObject.Predmet.ProtustrankaFormated>
  <DomainObject.Predmet.ProtustrankaFormatedOIB>
    <izvorni_sadrzaj>  IMAGO d.o.o. LIŽNJAN, OIB 87228803543</izvorni_sadrzaj>
    <derivirana_varijabla naziv="DomainObject.Predmet.ProtustrankaFormatedOIB_1">  IMAGO d.o.o. LIŽNJAN, OIB 87228803543</derivirana_varijabla>
  </DomainObject.Predmet.ProtustrankaFormatedOIB>
  <DomainObject.Predmet.ProtustrankaFormatedWithAdress>
    <izvorni_sadrzaj> IMAGO d.o.o. LIŽNJAN, Ližnjan 314, 52204 Ližnjan</izvorni_sadrzaj>
    <derivirana_varijabla naziv="DomainObject.Predmet.ProtustrankaFormatedWithAdress_1"> IMAGO d.o.o. LIŽNJAN, Ližnjan 314, 52204 Ližnjan</derivirana_varijabla>
  </DomainObject.Predmet.ProtustrankaFormatedWithAdress>
  <DomainObject.Predmet.ProtustrankaFormatedWithAdressOIB>
    <izvorni_sadrzaj> IMAGO d.o.o. LIŽNJAN, OIB 87228803543, Ližnjan 314, 52204 Ližnjan</izvorni_sadrzaj>
    <derivirana_varijabla naziv="DomainObject.Predmet.ProtustrankaFormatedWithAdressOIB_1"> IMAGO d.o.o. LIŽNJAN, OIB 87228803543, Ližnjan 314, 52204 Ližnjan</derivirana_varijabla>
  </DomainObject.Predmet.ProtustrankaFormatedWithAdressOIB>
  <DomainObject.Predmet.ProtustrankaWithAdress>
    <izvorni_sadrzaj>IMAGO d.o.o. LIŽNJAN Ližnjan 314, 52204 Ližnjan</izvorni_sadrzaj>
    <derivirana_varijabla naziv="DomainObject.Predmet.ProtustrankaWithAdress_1">IMAGO d.o.o. LIŽNJAN Ližnjan 314, 52204 Ližnjan</derivirana_varijabla>
  </DomainObject.Predmet.ProtustrankaWithAdress>
  <DomainObject.Predmet.ProtustrankaWithAdressOIB>
    <izvorni_sadrzaj>IMAGO d.o.o. LIŽNJAN, OIB 87228803543, Ližnjan 314, 52204 Ližnjan</izvorni_sadrzaj>
    <derivirana_varijabla naziv="DomainObject.Predmet.ProtustrankaWithAdressOIB_1">IMAGO d.o.o. LIŽNJAN, OIB 87228803543, Ližnjan 314, 52204 Ližnjan</derivirana_varijabla>
  </DomainObject.Predmet.ProtustrankaWithAdressOIB>
  <DomainObject.Predmet.ProtustrankaNazivFormated>
    <izvorni_sadrzaj>IMAGO d.o.o. LIŽNJAN</izvorni_sadrzaj>
    <derivirana_varijabla naziv="DomainObject.Predmet.ProtustrankaNazivFormated_1">IMAGO d.o.o. LIŽNJAN</derivirana_varijabla>
  </DomainObject.Predmet.ProtustrankaNazivFormated>
  <DomainObject.Predmet.ProtustrankaNazivFormatedOIB>
    <izvorni_sadrzaj>IMAGO d.o.o. LIŽNJAN, OIB 87228803543</izvorni_sadrzaj>
    <derivirana_varijabla naziv="DomainObject.Predmet.ProtustrankaNazivFormatedOIB_1">IMAGO d.o.o. LIŽNJAN, OIB 87228803543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33853.82</izvorni_sadrzaj>
    <derivirana_varijabla naziv="DomainObject.Predmet.TrenutnaVrijednost_1">33853.82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IMAGO d.o.o. LIŽNJAN</item>
    </izvorni_sadrzaj>
    <derivirana_varijabla naziv="DomainObject.Predmet.ProtuStrankaListFormated_1">
      <item>IMAGO d.o.o. LIŽNJAN</item>
    </derivirana_varijabla>
  </DomainObject.Predmet.ProtuStrankaListFormated>
  <DomainObject.Predmet.ProtuStrankaListFormatedOIB>
    <izvorni_sadrzaj>
      <item>IMAGO d.o.o. LIŽNJAN, OIB 87228803543</item>
    </izvorni_sadrzaj>
    <derivirana_varijabla naziv="DomainObject.Predmet.ProtuStrankaListFormatedOIB_1">
      <item>IMAGO d.o.o. LIŽNJAN, OIB 87228803543</item>
    </derivirana_varijabla>
  </DomainObject.Predmet.ProtuStrankaListFormatedOIB>
  <DomainObject.Predmet.ProtuStrankaListFormatedWithAdress>
    <izvorni_sadrzaj>
      <item>IMAGO d.o.o. LIŽNJAN, Ližnjan 314, 52204 Ližnjan</item>
    </izvorni_sadrzaj>
    <derivirana_varijabla naziv="DomainObject.Predmet.ProtuStrankaListFormatedWithAdress_1">
      <item>IMAGO d.o.o. LIŽNJAN, Ližnjan 314, 52204 Ližnjan</item>
    </derivirana_varijabla>
  </DomainObject.Predmet.ProtuStrankaListFormatedWithAdress>
  <DomainObject.Predmet.ProtuStrankaListFormatedWithAdressOIB>
    <izvorni_sadrzaj>
      <item>IMAGO d.o.o. LIŽNJAN, OIB 87228803543, Ližnjan 314, 52204 Ližnjan</item>
    </izvorni_sadrzaj>
    <derivirana_varijabla naziv="DomainObject.Predmet.ProtuStrankaListFormatedWithAdressOIB_1">
      <item>IMAGO d.o.o. LIŽNJAN, OIB 87228803543, Ližnjan 314, 52204 Ližnjan</item>
    </derivirana_varijabla>
  </DomainObject.Predmet.ProtuStrankaListFormatedWithAdressOIB>
  <DomainObject.Predmet.ProtuStrankaListNazivFormated>
    <izvorni_sadrzaj>
      <item>IMAGO d.o.o. LIŽNJAN</item>
    </izvorni_sadrzaj>
    <derivirana_varijabla naziv="DomainObject.Predmet.ProtuStrankaListNazivFormated_1">
      <item>IMAGO d.o.o. LIŽNJAN</item>
    </derivirana_varijabla>
  </DomainObject.Predmet.ProtuStrankaListNazivFormated>
  <DomainObject.Predmet.ProtuStrankaListNazivFormatedOIB>
    <izvorni_sadrzaj>
      <item>IMAGO d.o.o. LIŽNJAN, OIB 87228803543</item>
    </izvorni_sadrzaj>
    <derivirana_varijabla naziv="DomainObject.Predmet.ProtuStrankaListNazivFormatedOIB_1">
      <item>IMAGO d.o.o. LIŽNJAN, OIB 87228803543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IMAGO d.o.o. LIŽNJAN</izvorni_sadrzaj>
    <derivirana_varijabla naziv="DomainObject.Predmet.ProtustrankaIDrugi_1">IMAGO d.o.o. LIŽNJAN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IMAGO d.o.o. LIŽNJAN, OIB 87228803543, Ližnjan 314, 52204 Ližnjan</izvorni_sadrzaj>
    <derivirana_varijabla naziv="DomainObject.Predmet.ProtustrankaIDrugiAdressOIB_1">IMAGO d.o.o. LIŽNJAN, OIB 87228803543, Ližnjan 314,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IMAGO d.o.o. LIŽNJAN</item>
    </izvorni_sadrzaj>
    <derivirana_varijabla naziv="DomainObject.Predmet.SudioniciListNaziv_1">
      <item>FINANCIJSKA AGENCIJA, RC RIJEKA, PODRUŽNICA PULA, PULA</item>
      <item>IMAGO d.o.o. LIŽNJAN</item>
    </derivirana_varijabla>
  </DomainObject.Predmet.SudioniciListNaziv>
  <DomainObject.Predmet.SudioniciListAdressOIB>
    <izvorni_sadrzaj>
      <item>FINANCIJSKA AGENCIJA, RC RIJEKA, PODRUŽNICA PULA, PULA, OIB 85821130368, Giardini 5,52100 Pula</item>
      <item>IMAGO d.o.o. LIŽNJAN, OIB 87228803543, Ližnjan 314,52204 Ližnjan</item>
    </izvorni_sadrzaj>
    <derivirana_varijabla naziv="DomainObject.Predmet.SudioniciListAdressOIB_1">
      <item>FINANCIJSKA AGENCIJA, RC RIJEKA, PODRUŽNICA PULA, PULA, OIB 85821130368, Giardini 5,52100 Pula</item>
      <item>IMAGO d.o.o. LIŽNJAN, OIB 87228803543, Ližnjan 314,52204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87228803543</item>
    </izvorni_sadrzaj>
    <derivirana_varijabla naziv="DomainObject.Predmet.SudioniciListNazivOIB_1">
      <item>, OIB 85821130368</item>
      <item>, OIB 87228803543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333</properties:Words>
  <properties:Characters>1664</properties:Characters>
  <properties:Lines>48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2016-12-12T06:40:00Z</dcterms:created>
  <dc:creator>Jasmina Matika</dc:creator>
  <cp:lastModifiedBy>Jasmina Matika</cp:lastModifiedBy>
  <dcterms:modified xmlns:xsi="http://www.w3.org/2001/XMLSchema-instance" xsi:type="dcterms:W3CDTF">2016-12-12T07:01:00Z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