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0b81" w14:paraId="ef20b81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581578">
        <w:rPr>
          <w:b/>
          <w:sz w:val="22"/>
          <w:szCs w:val="22"/>
        </w:rPr>
        <w:t>8</w:t>
      </w:r>
      <w:r w:rsidR="00450422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150B6">
        <w:rPr>
          <w:b/>
          <w:sz w:val="22"/>
          <w:szCs w:val="22"/>
        </w:rPr>
        <w:t xml:space="preserve"> </w:t>
      </w:r>
      <w:r w:rsidR="00450422">
        <w:rPr>
          <w:b/>
          <w:sz w:val="22"/>
          <w:szCs w:val="22"/>
        </w:rPr>
        <w:t>AUREOLA d.o.o., OIB: 40303286811</w:t>
      </w:r>
      <w:r w:rsidR="004219AA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50422">
        <w:rPr>
          <w:b/>
          <w:sz w:val="22"/>
          <w:szCs w:val="22"/>
        </w:rPr>
        <w:t>AUREOLA d.o.o., OIB: 40303286811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450422">
        <w:rPr>
          <w:sz w:val="22"/>
          <w:szCs w:val="22"/>
        </w:rPr>
        <w:t>295.679,64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56883"/>
    <w:rsid w:val="004219AA"/>
    <w:rsid w:val="00447F0F"/>
    <w:rsid w:val="00450422"/>
    <w:rsid w:val="004E2A1F"/>
    <w:rsid w:val="00551C92"/>
    <w:rsid w:val="00581578"/>
    <w:rsid w:val="0060276D"/>
    <w:rsid w:val="006D4923"/>
    <w:rsid w:val="006D498C"/>
    <w:rsid w:val="007615C9"/>
    <w:rsid w:val="007B0FDD"/>
    <w:rsid w:val="007C71CF"/>
    <w:rsid w:val="007D1F61"/>
    <w:rsid w:val="007E3D13"/>
    <w:rsid w:val="00826ED2"/>
    <w:rsid w:val="008324AA"/>
    <w:rsid w:val="00897FD2"/>
    <w:rsid w:val="008B1FE5"/>
    <w:rsid w:val="008F2F55"/>
    <w:rsid w:val="00936E96"/>
    <w:rsid w:val="0099043E"/>
    <w:rsid w:val="00A1036C"/>
    <w:rsid w:val="00A60E61"/>
    <w:rsid w:val="00AC519C"/>
    <w:rsid w:val="00B150B6"/>
    <w:rsid w:val="00B354EA"/>
    <w:rsid w:val="00B77B32"/>
    <w:rsid w:val="00DC4089"/>
    <w:rsid w:val="00E30C36"/>
    <w:rsid w:val="00E868DC"/>
    <w:rsid w:val="00E91D38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St-588/2015-6</izvorni_sadrzaj>
    <derivirana_varijabla naziv="DomainObject.Oznaka_1">St-588/2015-6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AUREOLA društvo s ograničenom odgovornošću za trgovinu</izvorni_sadrzaj>
    <derivirana_varijabla naziv="DomainObject.Predmet.ProtustrankaFormated_1">  AUREOLA društvo s ograničenom odgovornošću za trgovinu</derivirana_varijabla>
  </DomainObject.Predmet.ProtustrankaFormated>
  <DomainObject.Predmet.ProtustrankaFormatedOIB>
    <izvorni_sadrzaj>  AUREOLA društvo s ograničenom odgovornošću za trgovinu, OIB 40303286811</izvorni_sadrzaj>
    <derivirana_varijabla naziv="DomainObject.Predmet.ProtustrankaFormatedOIB_1">  AUREOLA društvo s ograničenom odgovornošću za trgovinu, OIB 40303286811</derivirana_varijabla>
  </DomainObject.Predmet.ProtustrankaFormatedOIB>
  <DomainObject.Predmet.ProtustrankaFormatedWithAdress>
    <izvorni_sadrzaj> AUREOLA društvo s ograničenom odgovornošću za trgovinu, Ulica 85, br. 18, 20271 Blato</izvorni_sadrzaj>
    <derivirana_varijabla naziv="DomainObject.Predmet.ProtustrankaFormatedWithAdress_1"> AUREOLA društvo s ograničenom odgovornošću za trgovinu, Ulica 85, br. 18, 20271 Blato</derivirana_varijabla>
  </DomainObject.Predmet.ProtustrankaFormatedWithAdress>
  <DomainObject.Predmet.ProtustrankaFormatedWithAdressOIB>
    <izvorni_sadrzaj> AUREOLA društvo s ograničenom odgovornošću za trgovinu, OIB 40303286811, Ulica 85, br. 18, 20271 Blato</izvorni_sadrzaj>
    <derivirana_varijabla naziv="DomainObject.Predmet.ProtustrankaFormatedWithAdressOIB_1"> AUREOLA društvo s ograničenom odgovornošću za trgovinu, OIB 40303286811, Ulica 85, br. 18, 20271 Blato</derivirana_varijabla>
  </DomainObject.Predmet.ProtustrankaFormatedWithAdressOIB>
  <DomainObject.Predmet.ProtustrankaWithAdress>
    <izvorni_sadrzaj>AUREOLA društvo s ograničenom odgovornošću za trgovinu Ulica 85, br. 18, 20271 Blato</izvorni_sadrzaj>
    <derivirana_varijabla naziv="DomainObject.Predmet.ProtustrankaWithAdress_1">AUREOLA društvo s ograničenom odgovornošću za trgovinu Ulica 85, br. 18, 20271 Blato</derivirana_varijabla>
  </DomainObject.Predmet.ProtustrankaWithAdress>
  <DomainObject.Predmet.ProtustrankaWithAdressOIB>
    <izvorni_sadrzaj>AUREOLA društvo s ograničenom odgovornošću za trgovinu, OIB 40303286811, Ulica 85, br. 18, 20271 Blato</izvorni_sadrzaj>
    <derivirana_varijabla naziv="DomainObject.Predmet.ProtustrankaWithAdressOIB_1">AUREOLA društvo s ograničenom odgovornošću za trgovinu, OIB 40303286811, Ulica 85, br. 18, 20271 Blato</derivirana_varijabla>
  </DomainObject.Predmet.ProtustrankaWithAdressOIB>
  <DomainObject.Predmet.ProtustrankaNazivFormated>
    <izvorni_sadrzaj>AUREOLA društvo s ograničenom odgovornošću za trgovinu</izvorni_sadrzaj>
    <derivirana_varijabla naziv="DomainObject.Predmet.ProtustrankaNazivFormated_1">AUREOLA društvo s ograničenom odgovornošću za trgovinu</derivirana_varijabla>
  </DomainObject.Predmet.ProtustrankaNazivFormated>
  <DomainObject.Predmet.ProtustrankaNazivFormatedOIB>
    <izvorni_sadrzaj>AUREOLA društvo s ograničenom odgovornošću za trgovinu, OIB 40303286811</izvorni_sadrzaj>
    <derivirana_varijabla naziv="DomainObject.Predmet.ProtustrankaNazivFormatedOIB_1">AUREOLA društvo s ograničenom odgovornošću za trgovinu, OIB 40303286811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295679.64</izvorni_sadrzaj>
    <derivirana_varijabla naziv="DomainObject.Predmet.TrenutnaVrijednost_1">295679.64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AUREOLA društvo s ograničenom odgovornošću za trgovinu</item>
    </izvorni_sadrzaj>
    <derivirana_varijabla naziv="DomainObject.Predmet.ProtuStrankaListFormated_1">
      <item>AUREOLA društvo s ograničenom odgovornošću za trgovinu</item>
    </derivirana_varijabla>
  </DomainObject.Predmet.ProtuStrankaListFormated>
  <DomainObject.Predmet.ProtuStrankaListFormatedOIB>
    <izvorni_sadrzaj>
      <item>AUREOLA društvo s ograničenom odgovornošću za trgovinu, OIB 40303286811</item>
    </izvorni_sadrzaj>
    <derivirana_varijabla naziv="DomainObject.Predmet.ProtuStrankaListFormatedOIB_1">
      <item>AUREOLA društvo s ograničenom odgovornošću za trgovinu, OIB 40303286811</item>
    </derivirana_varijabla>
  </DomainObject.Predmet.ProtuStrankaListFormatedOIB>
  <DomainObject.Predmet.ProtuStrankaListFormatedWithAdress>
    <izvorni_sadrzaj>
      <item>AUREOLA društvo s ograničenom odgovornošću za trgovinu, Ulica 85, br. 18, 20271 Blato</item>
    </izvorni_sadrzaj>
    <derivirana_varijabla naziv="DomainObject.Predmet.ProtuStrankaListFormatedWithAdress_1">
      <item>AUREOLA društvo s ograničenom odgovornošću za trgovinu, Ulica 85, br. 18, 20271 Blato</item>
    </derivirana_varijabla>
  </DomainObject.Predmet.ProtuStrankaListFormatedWithAdress>
  <DomainObject.Predmet.ProtuStrankaListFormatedWithAdressOIB>
    <izvorni_sadrzaj>
      <item>AUREOLA društvo s ograničenom odgovornošću za trgovinu, OIB 40303286811, Ulica 85, br. 18, 20271 Blato</item>
    </izvorni_sadrzaj>
    <derivirana_varijabla naziv="DomainObject.Predmet.ProtuStrankaListFormatedWithAdressOIB_1">
      <item>AUREOLA društvo s ograničenom odgovornošću za trgovinu, OIB 40303286811, Ulica 85, br. 18, 20271 Blato</item>
    </derivirana_varijabla>
  </DomainObject.Predmet.ProtuStrankaListFormatedWithAdressOIB>
  <DomainObject.Predmet.ProtuStrankaListNazivFormated>
    <izvorni_sadrzaj>
      <item>AUREOLA društvo s ograničenom odgovornošću za trgovinu</item>
    </izvorni_sadrzaj>
    <derivirana_varijabla naziv="DomainObject.Predmet.ProtuStrankaListNazivFormated_1">
      <item>AUREOLA društvo s ograničenom odgovornošću za trgovinu</item>
    </derivirana_varijabla>
  </DomainObject.Predmet.ProtuStrankaListNazivFormated>
  <DomainObject.Predmet.ProtuStrankaListNazivFormatedOIB>
    <izvorni_sadrzaj>
      <item>AUREOLA društvo s ograničenom odgovornošću za trgovinu, OIB 40303286811</item>
    </izvorni_sadrzaj>
    <derivirana_varijabla naziv="DomainObject.Predmet.ProtuStrankaListNazivFormatedOIB_1">
      <item>AUREOLA društvo s ograničenom odgovornošću za trgovinu, OIB 40303286811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St-588/2015-6</izvorni_sadrzaj>
    <derivirana_varijabla naziv="DomainObject.PoslovniBrojDokumenta_1">St-588/2015-6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AUREOLA društvo s ograničenom odgovornošću za trgovinu</izvorni_sadrzaj>
    <derivirana_varijabla naziv="DomainObject.Predmet.ProtustrankaIDrugi_1">AUREOLA društvo s ograničenom odgovornošću za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AUREOLA društvo s ograničenom odgovornošću za trgovinu, OIB 40303286811, Ulica 85, br. 18, 20271 Blato</izvorni_sadrzaj>
    <derivirana_varijabla naziv="DomainObject.Predmet.ProtustrankaIDrugiAdressOIB_1">AUREOLA društvo s ograničenom odgovornošću za trgovinu, OIB 40303286811, Ulica 85, br. 18,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AUREOLA društvo s ograničenom odgovornošću za trgovinu</item>
      <item>FINA,RC SPLIT,Podružnica Dubrovnik</item>
    </izvorni_sadrzaj>
    <derivirana_varijabla naziv="DomainObject.Predmet.SudioniciListNaziv_1">
      <item>AUREOLA društvo s ograničenom odgovornošću za trgovinu</item>
      <item>FINA,RC SPLIT,Podružnica Dubrovnik</item>
    </derivirana_varijabla>
  </DomainObject.Predmet.SudioniciListNaziv>
  <DomainObject.Predmet.SudioniciListAdressOIB>
    <izvorni_sadrzaj>
      <item>AUREOLA društvo s ograničenom odgovornošću za trgovinu, OIB 40303286811, Ulica 85, br. 18,20271 Blato</item>
      <item>FINA,RC SPLIT,Podružnica Dubrovnik, OIB 85821130368, Vukovarska 2,20000 Dubrovnik</item>
    </izvorni_sadrzaj>
    <derivirana_varijabla naziv="DomainObject.Predmet.SudioniciListAdressOIB_1">
      <item>AUREOLA društvo s ograničenom odgovornošću za trgovinu, OIB 40303286811, Ulica 85, br. 18,20271 Blato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40303286811</item>
    </izvorni_sadrzaj>
    <derivirana_varijabla naziv="DomainObject.Predmet.SudioniciListNazivOIB_1">
      <item>, OIB 85821130368</item>
      <item>, OIB 40303286811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1560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2015-12-08T08:17:00Z</dcterms:created>
  <dc:creator>Mirjana Mihović</dc:creator>
  <cp:lastModifiedBy>Mara Marčinko</cp:lastModifiedBy>
  <cp:lastPrinted>2015-12-08T08:16:00Z</cp:lastPrinted>
  <dcterms:modified xmlns:xsi="http://www.w3.org/2001/XMLSchema-instance" xsi:type="dcterms:W3CDTF">2015-12-08T08:32:00Z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